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20ce" w14:paraId="b3b20ce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7446DA">
        <w:t>8551</w:t>
      </w:r>
      <w:r>
        <w:t>/201</w:t>
      </w:r>
      <w:r w:rsidR="00A55E79">
        <w:t>5</w:t>
      </w:r>
      <w:r w:rsidR="00C15364">
        <w:t>-8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5A21BA" w:rsidRPr="001B6A78">
        <w:t>FLIPER TRGOVINA d.o.o.</w:t>
      </w:r>
      <w:r w:rsidR="005A21BA">
        <w:t>,</w:t>
      </w:r>
      <w:r w:rsidR="005A21BA" w:rsidRPr="007A7999">
        <w:t xml:space="preserve"> </w:t>
      </w:r>
      <w:r w:rsidR="005A21BA" w:rsidRPr="001B6A78">
        <w:t>Unačka 5</w:t>
      </w:r>
      <w:r w:rsidR="005A21BA" w:rsidRPr="007A7999">
        <w:t xml:space="preserve">, </w:t>
      </w:r>
      <w:r w:rsidR="005A21BA" w:rsidRPr="00E840EA">
        <w:t>Zagreb</w:t>
      </w:r>
      <w:r w:rsidR="005A21BA" w:rsidRPr="007A7999">
        <w:t xml:space="preserve">, OIB: </w:t>
      </w:r>
      <w:r w:rsidR="005A21BA" w:rsidRPr="001B6A78">
        <w:t>77512790189</w:t>
      </w:r>
      <w:r w:rsidR="004C6607">
        <w:t xml:space="preserve">, dana </w:t>
      </w:r>
      <w:r w:rsidR="006A5374">
        <w:t>07</w:t>
      </w:r>
      <w:r w:rsidR="00A7042C">
        <w:t>. veljače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5A21BA" w:rsidRPr="001B6A78">
        <w:t>FLIPER TRGOVINA d.o.o.</w:t>
      </w:r>
      <w:r w:rsidR="005A21BA">
        <w:t>,</w:t>
      </w:r>
      <w:r w:rsidR="005A21BA" w:rsidRPr="007A7999">
        <w:t xml:space="preserve"> </w:t>
      </w:r>
      <w:r w:rsidR="005A21BA" w:rsidRPr="001B6A78">
        <w:t>Unačka 5</w:t>
      </w:r>
      <w:r w:rsidR="005A21BA" w:rsidRPr="007A7999">
        <w:t xml:space="preserve">, </w:t>
      </w:r>
      <w:r w:rsidR="005A21BA" w:rsidRPr="00E840EA">
        <w:t>Zagreb</w:t>
      </w:r>
      <w:r w:rsidR="005A21BA" w:rsidRPr="007A7999">
        <w:t xml:space="preserve">, OIB: </w:t>
      </w:r>
      <w:r w:rsidR="005A21BA" w:rsidRPr="001B6A78">
        <w:t>77512790189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6A5374">
        <w:t>07</w:t>
      </w:r>
      <w:r>
        <w:t xml:space="preserve">. </w:t>
      </w:r>
      <w:r w:rsidR="00BB5A62">
        <w:t>veljače</w:t>
      </w:r>
      <w:r>
        <w:t xml:space="preserve"> </w:t>
      </w:r>
      <w:r w:rsidR="00BB5A62">
        <w:t>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6A5374">
        <w:t>MARINKO VRBIĆ iz Zaprešića, Malekovićeva 90, OIB:16986188763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5A21BA" w:rsidRPr="001B6A78">
        <w:t>FLIPER TRGOVINA d.o.o.</w:t>
      </w:r>
      <w:r w:rsidR="005A21BA">
        <w:t>,</w:t>
      </w:r>
      <w:r w:rsidR="005A21BA" w:rsidRPr="007A7999">
        <w:t xml:space="preserve"> </w:t>
      </w:r>
      <w:r w:rsidR="005A21BA" w:rsidRPr="001B6A78">
        <w:t>Unačka 5</w:t>
      </w:r>
      <w:r w:rsidR="005A21BA" w:rsidRPr="007A7999">
        <w:t xml:space="preserve">, </w:t>
      </w:r>
      <w:r w:rsidR="005A21BA" w:rsidRPr="00E840EA">
        <w:t>Zagreb</w:t>
      </w:r>
      <w:r w:rsidR="005A21BA" w:rsidRPr="007A7999">
        <w:t xml:space="preserve">, OIB: </w:t>
      </w:r>
      <w:r w:rsidR="005A21BA" w:rsidRPr="001B6A78">
        <w:t>77512790189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6A5374">
        <w:t>07</w:t>
      </w:r>
      <w:r>
        <w:t xml:space="preserve">. </w:t>
      </w:r>
      <w:r w:rsidR="00BB5A62">
        <w:t>veljače</w:t>
      </w:r>
      <w:r>
        <w:t xml:space="preserve"> 201</w:t>
      </w:r>
      <w:r w:rsidR="00BB5A62">
        <w:t>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C15364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C15364" w:rsidP="00047C0E" w:rsidR="00047C0E">
      <w:pPr>
        <w:pStyle w:val="Bezproreda"/>
      </w:pPr>
      <w:r>
        <w:t xml:space="preserve"> </w:t>
      </w:r>
    </w:p>
    <w:p w:rsidRDefault="00C15364" w:rsidP="00C15364" w:rsidR="001B22F8">
      <w:pPr>
        <w:pStyle w:val="Bezproreda"/>
        <w:jc w:val="right"/>
      </w:pPr>
      <w:r>
        <w:t>Za točnost otpravka-ovlašteni službenik:</w:t>
      </w:r>
    </w:p>
    <w:p w:rsidRDefault="00C15364" w:rsidP="00C15364" w:rsidR="00C15364">
      <w:pPr>
        <w:pStyle w:val="Bezproreda"/>
        <w:jc w:val="right"/>
      </w:pPr>
      <w:r>
        <w:t xml:space="preserve">Tanja Štraubert </w:t>
      </w:r>
    </w:p>
    <w:sectPr w:rsidSect="00EF1FD3" w:rsidR="00C1536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3BB">
          <w:rPr>
            <w:noProof/>
          </w:rPr>
          <w:t>2</w:t>
        </w:r>
        <w:r>
          <w:fldChar w:fldCharType="end"/>
        </w:r>
      </w:p>
      <w:p w:rsidRDefault="00A55E79" w:rsidP="00047C0E" w:rsidR="00EF1FD3">
        <w:pPr>
          <w:pStyle w:val="Zaglavlje"/>
          <w:jc w:val="right"/>
        </w:pPr>
        <w:r w:rsidRPr="00A55E79">
          <w:t>86.St-</w:t>
        </w:r>
        <w:r w:rsidR="007446DA">
          <w:t>8551</w:t>
        </w:r>
        <w:r w:rsidRPr="00A55E79">
          <w:t>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47C0E"/>
    <w:rsid w:val="00050231"/>
    <w:rsid w:val="00060D3D"/>
    <w:rsid w:val="00060DE0"/>
    <w:rsid w:val="00076E19"/>
    <w:rsid w:val="000B516E"/>
    <w:rsid w:val="001256E8"/>
    <w:rsid w:val="00131FCD"/>
    <w:rsid w:val="001371FB"/>
    <w:rsid w:val="00140CC4"/>
    <w:rsid w:val="0016546D"/>
    <w:rsid w:val="00170C0D"/>
    <w:rsid w:val="001901D5"/>
    <w:rsid w:val="001B22F8"/>
    <w:rsid w:val="00247445"/>
    <w:rsid w:val="00255C52"/>
    <w:rsid w:val="002B00A7"/>
    <w:rsid w:val="002F6712"/>
    <w:rsid w:val="00333A1C"/>
    <w:rsid w:val="00347A0B"/>
    <w:rsid w:val="00373CE0"/>
    <w:rsid w:val="003A3366"/>
    <w:rsid w:val="003C4308"/>
    <w:rsid w:val="00453E80"/>
    <w:rsid w:val="004732BB"/>
    <w:rsid w:val="00485F46"/>
    <w:rsid w:val="004C6607"/>
    <w:rsid w:val="004E266D"/>
    <w:rsid w:val="00560218"/>
    <w:rsid w:val="005A21BA"/>
    <w:rsid w:val="00610C35"/>
    <w:rsid w:val="006316EF"/>
    <w:rsid w:val="00661915"/>
    <w:rsid w:val="00677951"/>
    <w:rsid w:val="00682681"/>
    <w:rsid w:val="006A5374"/>
    <w:rsid w:val="007446DA"/>
    <w:rsid w:val="00776E83"/>
    <w:rsid w:val="007E0897"/>
    <w:rsid w:val="00814226"/>
    <w:rsid w:val="00841485"/>
    <w:rsid w:val="00872C91"/>
    <w:rsid w:val="008B4E3A"/>
    <w:rsid w:val="00916048"/>
    <w:rsid w:val="00935469"/>
    <w:rsid w:val="00935CE7"/>
    <w:rsid w:val="0095531C"/>
    <w:rsid w:val="00A55E79"/>
    <w:rsid w:val="00A7042C"/>
    <w:rsid w:val="00AA318A"/>
    <w:rsid w:val="00AA7B27"/>
    <w:rsid w:val="00AE11D4"/>
    <w:rsid w:val="00AF1AC5"/>
    <w:rsid w:val="00AF31C3"/>
    <w:rsid w:val="00B04611"/>
    <w:rsid w:val="00BA01C4"/>
    <w:rsid w:val="00BA2A5A"/>
    <w:rsid w:val="00BB5A62"/>
    <w:rsid w:val="00BC1874"/>
    <w:rsid w:val="00BF6DD4"/>
    <w:rsid w:val="00C136F3"/>
    <w:rsid w:val="00C15364"/>
    <w:rsid w:val="00C35C79"/>
    <w:rsid w:val="00CD3023"/>
    <w:rsid w:val="00CE1F40"/>
    <w:rsid w:val="00CF4D80"/>
    <w:rsid w:val="00D973BB"/>
    <w:rsid w:val="00D976A9"/>
    <w:rsid w:val="00DC0AA2"/>
    <w:rsid w:val="00DE059B"/>
    <w:rsid w:val="00DE6976"/>
    <w:rsid w:val="00DF1FFF"/>
    <w:rsid w:val="00E01860"/>
    <w:rsid w:val="00E315C8"/>
    <w:rsid w:val="00E72089"/>
    <w:rsid w:val="00E72249"/>
    <w:rsid w:val="00E74E3E"/>
    <w:rsid w:val="00E75E0F"/>
    <w:rsid w:val="00E84179"/>
    <w:rsid w:val="00EB17B3"/>
    <w:rsid w:val="00EB2EB2"/>
    <w:rsid w:val="00EC2BAB"/>
    <w:rsid w:val="00EC4E35"/>
    <w:rsid w:val="00EC58B8"/>
    <w:rsid w:val="00EF1FD3"/>
    <w:rsid w:val="00F26DF2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15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3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3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3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3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15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3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3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3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3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8551</izvorni_sadrzaj>
    <derivirana_varijabla naziv="DomainObject.Predmet.Broj_1">8551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St-8551/2015</izvorni_sadrzaj>
    <derivirana_varijabla naziv="DomainObject.Predmet.OznakaBroj_1">St-8551/2015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FLIPER TRGOVINA d.o.o. zastupanog po punomoćniku Dario Jančić</izvorni_sadrzaj>
    <derivirana_varijabla naziv="DomainObject.Predmet.ProtustrankaFormated_1">  FLIPER TRGOVINA d.o.o. zastupanog po punomoćniku Dario Jančić</derivirana_varijabla>
  </DomainObject.Predmet.ProtustrankaFormated>
  <DomainObject.Predmet.ProtustrankaFormatedOIB>
    <izvorni_sadrzaj>  FLIPER TRGOVINA d.o.o., OIB 77512790189 zastupanog po punomoćniku Dario Jančić</izvorni_sadrzaj>
    <derivirana_varijabla naziv="DomainObject.Predmet.ProtustrankaFormatedOIB_1">  FLIPER TRGOVINA d.o.o., OIB 77512790189 zastupanog po punomoćniku Dario Jančić</derivirana_varijabla>
  </DomainObject.Predmet.ProtustrankaFormatedOIB>
  <DomainObject.Predmet.ProtustrankaFormatedWithAdress>
    <izvorni_sadrzaj> FLIPER TRGOVINA d.o.o., Unačka 5, 10000 Zagreb zastupanog po punomoćniku Dario Jančić</izvorni_sadrzaj>
    <derivirana_varijabla naziv="DomainObject.Predmet.ProtustrankaFormatedWithAdress_1"> FLIPER TRGOVINA d.o.o., Unačka 5, 10000 Zagreb zastupanog po punomoćniku Dario Jančić</derivirana_varijabla>
  </DomainObject.Predmet.ProtustrankaFormatedWithAdress>
  <DomainObject.Predmet.ProtustrankaFormatedWithAdressOIB>
    <izvorni_sadrzaj> FLIPER TRGOVINA d.o.o., OIB 77512790189, Unačka 5, 10000 Zagreb zastupanog po punomoćniku Dario Jančić</izvorni_sadrzaj>
    <derivirana_varijabla naziv="DomainObject.Predmet.ProtustrankaFormatedWithAdressOIB_1"> FLIPER TRGOVINA d.o.o., OIB 77512790189, Unačka 5, 10000 Zagreb zastupanog po punomoćniku Dario Jančić</derivirana_varijabla>
  </DomainObject.Predmet.ProtustrankaFormatedWithAdressOIB>
  <DomainObject.Predmet.ProtustrankaWithAdress>
    <izvorni_sadrzaj>FLIPER TRGOVINA d.o.o. Unačka 5, 10000 Zagreb</izvorni_sadrzaj>
    <derivirana_varijabla naziv="DomainObject.Predmet.ProtustrankaWithAdress_1">FLIPER TRGOVINA d.o.o. Unačka 5, 10000 Zagreb</derivirana_varijabla>
  </DomainObject.Predmet.ProtustrankaWithAdress>
  <DomainObject.Predmet.ProtustrankaWithAdressOIB>
    <izvorni_sadrzaj>FLIPER TRGOVINA d.o.o., OIB 77512790189, Unačka 5, 10000 Zagreb</izvorni_sadrzaj>
    <derivirana_varijabla naziv="DomainObject.Predmet.ProtustrankaWithAdressOIB_1">FLIPER TRGOVINA d.o.o., OIB 77512790189, Unačka 5, 10000 Zagreb</derivirana_varijabla>
  </DomainObject.Predmet.ProtustrankaWithAdressOIB>
  <DomainObject.Predmet.ProtustrankaNazivFormated>
    <izvorni_sadrzaj>FLIPER TRGOVINA d.o.o.</izvorni_sadrzaj>
    <derivirana_varijabla naziv="DomainObject.Predmet.ProtustrankaNazivFormated_1">FLIPER TRGOVINA d.o.o.</derivirana_varijabla>
  </DomainObject.Predmet.ProtustrankaNazivFormated>
  <DomainObject.Predmet.ProtustrankaNazivFormatedOIB>
    <izvorni_sadrzaj>FLIPER TRGOVINA d.o.o., OIB 77512790189</izvorni_sadrzaj>
    <derivirana_varijabla naziv="DomainObject.Predmet.ProtustrankaNazivFormatedOIB_1">FLIPER TRGOVINA d.o.o., OIB 77512790189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FLIPER TRGOVINA d.o.o. zastupanog po punomoćniku Dario Jančić</item>
    </izvorni_sadrzaj>
    <derivirana_varijabla naziv="DomainObject.Predmet.ProtuStrankaListFormated_1">
      <item>FLIPER TRGOVINA d.o.o. zastupanog po punomoćniku Dario Jančić</item>
    </derivirana_varijabla>
  </DomainObject.Predmet.ProtuStrankaListFormated>
  <DomainObject.Predmet.ProtuStrankaListFormatedOIB>
    <izvorni_sadrzaj>
      <item>FLIPER TRGOVINA d.o.o., OIB 77512790189 zastupanog po punomoćniku Dario Jančić</item>
    </izvorni_sadrzaj>
    <derivirana_varijabla naziv="DomainObject.Predmet.ProtuStrankaListFormatedOIB_1">
      <item>FLIPER TRGOVINA d.o.o., OIB 77512790189 zastupanog po punomoćniku Dario Jančić</item>
    </derivirana_varijabla>
  </DomainObject.Predmet.ProtuStrankaListFormatedOIB>
  <DomainObject.Predmet.ProtuStrankaListFormatedWithAdress>
    <izvorni_sadrzaj>
      <item>FLIPER TRGOVINA d.o.o., Unačka 5, 10000 Zagreb zastupanog po punomoćniku Dario Jančić</item>
    </izvorni_sadrzaj>
    <derivirana_varijabla naziv="DomainObject.Predmet.ProtuStrankaListFormatedWithAdress_1">
      <item>FLIPER TRGOVINA d.o.o., Unačka 5, 10000 Zagreb zastupanog po punomoćniku Dario Jančić</item>
    </derivirana_varijabla>
  </DomainObject.Predmet.ProtuStrankaListFormatedWithAdress>
  <DomainObject.Predmet.ProtuStrankaListFormatedWithAdressOIB>
    <izvorni_sadrzaj>
      <item>FLIPER TRGOVINA d.o.o., OIB 77512790189, Unačka 5, 10000 Zagreb zastupanog po punomoćniku Dario Jančić</item>
    </izvorni_sadrzaj>
    <derivirana_varijabla naziv="DomainObject.Predmet.ProtuStrankaListFormatedWithAdressOIB_1">
      <item>FLIPER TRGOVINA d.o.o., OIB 77512790189, Unačka 5, 10000 Zagreb zastupanog po punomoćniku Dario Jančić</item>
    </derivirana_varijabla>
  </DomainObject.Predmet.ProtuStrankaListFormatedWithAdressOIB>
  <DomainObject.Predmet.ProtuStrankaListNazivFormated>
    <izvorni_sadrzaj>
      <item>FLIPER TRGOVINA d.o.o.</item>
    </izvorni_sadrzaj>
    <derivirana_varijabla naziv="DomainObject.Predmet.ProtuStrankaListNazivFormated_1">
      <item>FLIPER TRGOVINA d.o.o.</item>
    </derivirana_varijabla>
  </DomainObject.Predmet.ProtuStrankaListNazivFormated>
  <DomainObject.Predmet.ProtuStrankaListNazivFormatedOIB>
    <izvorni_sadrzaj>
      <item>FLIPER TRGOVINA d.o.o., OIB 77512790189</item>
    </izvorni_sadrzaj>
    <derivirana_varijabla naziv="DomainObject.Predmet.ProtuStrankaListNazivFormatedOIB_1">
      <item>FLIPER TRGOVINA d.o.o., OIB 77512790189</item>
    </derivirana_varijabla>
  </DomainObject.Predmet.ProtuStrankaListNazivFormatedOIB>
  <DomainObject.Predmet.OstaliListFormated>
    <izvorni_sadrzaj>
      <item>Dario Jančić punomoćnik sudionika u postupku FLIPER TRGOVINA d.o.o.</item>
    </izvorni_sadrzaj>
    <derivirana_varijabla naziv="DomainObject.Predmet.OstaliListFormated_1">
      <item>Dario Jančić punomoćnik sudionika u postupku FLIPER TRGOVINA d.o.o.</item>
    </derivirana_varijabla>
  </DomainObject.Predmet.OstaliListFormated>
  <DomainObject.Predmet.OstaliListFormatedOIB>
    <izvorni_sadrzaj>
      <item>Dario Jančić, OIB 33426200000 punomoćnik sudionika u postupku FLIPER TRGOVINA d.o.o.</item>
    </izvorni_sadrzaj>
    <derivirana_varijabla naziv="DomainObject.Predmet.OstaliListFormatedOIB_1">
      <item>Dario Jančić, OIB 33426200000 punomoćnik sudionika u postupku FLIPER TRGOVINA d.o.o.</item>
    </derivirana_varijabla>
  </DomainObject.Predmet.OstaliListFormatedOIB>
  <DomainObject.Predmet.OstaliListFormatedWithAdress>
    <izvorni_sadrzaj>
      <item>Dario Jančić, Unačka Ulica 5, 10000 Zagreb punomoćnik sudionika u postupku FLIPER TRGOVINA d.o.o.</item>
    </izvorni_sadrzaj>
    <derivirana_varijabla naziv="DomainObject.Predmet.OstaliListFormatedWithAdress_1">
      <item>Dario Jančić, Unačka Ulica 5, 10000 Zagreb punomoćnik sudionika u postupku FLIPER TRGOVINA d.o.o.</item>
    </derivirana_varijabla>
  </DomainObject.Predmet.OstaliListFormatedWithAdress>
  <DomainObject.Predmet.OstaliListFormatedWithAdressOIB>
    <izvorni_sadrzaj>
      <item>Dario Jančić, OIB 33426200000, Unačka Ulica 5, 10000 Zagreb punomoćnik sudionika u postupku FLIPER TRGOVINA d.o.o.</item>
    </izvorni_sadrzaj>
    <derivirana_varijabla naziv="DomainObject.Predmet.OstaliListFormatedWithAdressOIB_1">
      <item>Dario Jančić, OIB 33426200000, Unačka Ulica 5, 10000 Zagreb punomoćnik sudionika u postupku FLIPER TRGOVINA d.o.o.</item>
    </derivirana_varijabla>
  </DomainObject.Predmet.OstaliListFormatedWithAdressOIB>
  <DomainObject.Predmet.OstaliListNazivFormated>
    <izvorni_sadrzaj>
      <item>Dario Jančić</item>
    </izvorni_sadrzaj>
    <derivirana_varijabla naziv="DomainObject.Predmet.OstaliListNazivFormated_1">
      <item>Dario Jančić</item>
    </derivirana_varijabla>
  </DomainObject.Predmet.OstaliListNazivFormated>
  <DomainObject.Predmet.OstaliListNazivFormatedOIB>
    <izvorni_sadrzaj>
      <item>Dario Jančić, OIB 33426200000</item>
    </izvorni_sadrzaj>
    <derivirana_varijabla naziv="DomainObject.Predmet.OstaliListNazivFormatedOIB_1">
      <item>Dario Jančić, OIB 33426200000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FLIPER TRGOVINA d.o.o.</izvorni_sadrzaj>
    <derivirana_varijabla naziv="DomainObject.Predmet.ProtustrankaIDrugi_1">FLIPER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FLIPER TRGOVINA d.o.o., OIB 77512790189, Unačka 5, 10000 Zagreb</izvorni_sadrzaj>
    <derivirana_varijabla naziv="DomainObject.Predmet.ProtustrankaIDrugiAdressOIB_1">FLIPER TRGOVINA d.o.o., OIB 77512790189, Unačka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FLIPER TRGOVINA d.o.o.</item>
      <item>FINA Regionalni centar Zagreb</item>
      <item>Dario Jančić</item>
    </izvorni_sadrzaj>
    <derivirana_varijabla naziv="DomainObject.Predmet.SudioniciListNaziv_1">
      <item>FLIPER TRGOVINA d.o.o.</item>
      <item>FINA Regionalni centar Zagreb</item>
      <item>Dario Jančić</item>
    </derivirana_varijabla>
  </DomainObject.Predmet.SudioniciListNaziv>
  <DomainObject.Predmet.SudioniciListAdressOIB>
    <izvorni_sadrzaj>
      <item>FLIPER TRGOVINA d.o.o., OIB 77512790189, Unačka 5,10000 Zagreb</item>
      <item>FINA Regionalni centar Zagreb, OIB 85821130368, Trg svibanjskih žrtava 1995. br. 1,10000 Zagreb</item>
      <item>Dario Jančić, OIB 33426200000, Unačka Ulica 5,10000 Zagreb</item>
    </izvorni_sadrzaj>
    <derivirana_varijabla naziv="DomainObject.Predmet.SudioniciListAdressOIB_1">
      <item>FLIPER TRGOVINA d.o.o., OIB 77512790189, Unačka 5,10000 Zagreb</item>
      <item>FINA Regionalni centar Zagreb, OIB 85821130368, Trg svibanjskih žrtava 1995. br. 1,10000 Zagreb</item>
      <item>Dario Jančić, OIB 33426200000, Unačka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77512790189</item>
      <item>, OIB 85821130368</item>
      <item>, OIB 33426200000</item>
    </izvorni_sadrzaj>
    <derivirana_varijabla naziv="DomainObject.Predmet.SudioniciListNazivOIB_1">
      <item>, OIB 77512790189</item>
      <item>, OIB 85821130368</item>
      <item>, OIB 33426200000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1978</properties:Characters>
  <properties:Lines>71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2017-02-06T09:52:00Z</dcterms:created>
  <dc:creator>Sandra Rotar Vogrin</dc:creator>
  <cp:lastModifiedBy>Tanja Štraubert</cp:lastModifiedBy>
  <cp:lastPrinted>2017-02-07T13:05:00Z</cp:lastPrinted>
  <dcterms:modified xmlns:xsi="http://www.w3.org/2001/XMLSchema-instance" xsi:type="dcterms:W3CDTF">2017-02-07T13:05:00Z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