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105a" w14:paraId="df9105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6369AB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6369AB">
        <w:rPr>
          <w:rFonts w:hAnsi="Times New Roman" w:ascii="Times New Roman"/>
        </w:rPr>
        <w:t>studenog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6369AB" w:rsidP="00070A05" w:rsidR="006369AB">
      <w:pPr>
        <w:jc w:val="center"/>
        <w:rPr>
          <w:rFonts w:hAnsi="Times New Roman" w:ascii="Times New Roman"/>
          <w:b/>
        </w:rPr>
      </w:pPr>
      <w:r w:rsidRPr="006369AB">
        <w:rPr>
          <w:rFonts w:hAnsi="Times New Roman" w:ascii="Times New Roman"/>
          <w:b/>
        </w:rPr>
        <w:t>V.</w:t>
      </w:r>
      <w:r>
        <w:rPr>
          <w:rFonts w:hAnsi="Times New Roman" w:ascii="Times New Roman"/>
          <w:b/>
        </w:rPr>
        <w:t xml:space="preserve"> </w:t>
      </w:r>
      <w:r w:rsidRPr="006369AB">
        <w:rPr>
          <w:rFonts w:hAnsi="Times New Roman" w:ascii="Times New Roman"/>
          <w:b/>
        </w:rPr>
        <w:t>B. BAR d.o.o. PULA, Pula, Koparska 46, OIB: 51586093231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6369AB">
        <w:rPr>
          <w:rFonts w:hAnsi="Times New Roman" w:ascii="Times New Roman"/>
        </w:rPr>
        <w:t>14:00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F22D09">
        <w:rPr>
          <w:rFonts w:hAnsi="Times New Roman" w:ascii="Times New Roman"/>
        </w:rPr>
        <w:t>Vesna Brnabić</w:t>
      </w:r>
      <w:r>
        <w:rPr>
          <w:rFonts w:hAnsi="Times New Roman" w:ascii="Times New Roman"/>
        </w:rPr>
        <w:t xml:space="preserve">, identitet utvrđen uvidom u </w:t>
      </w:r>
      <w:r w:rsidR="00E726F1">
        <w:rPr>
          <w:rFonts w:hAnsi="Times New Roman" w:ascii="Times New Roman"/>
        </w:rPr>
        <w:t>putovnicu</w:t>
      </w:r>
      <w:r>
        <w:rPr>
          <w:rFonts w:hAnsi="Times New Roman" w:ascii="Times New Roman"/>
        </w:rPr>
        <w:t xml:space="preserve"> broj: </w:t>
      </w:r>
      <w:r w:rsidR="00E726F1">
        <w:rPr>
          <w:rFonts w:hAnsi="Times New Roman" w:ascii="Times New Roman"/>
        </w:rPr>
        <w:t>207103802.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F22D09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F22D09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F22D09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F22D09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22D09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F22D09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E726F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67B1E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52ECD">
        <w:rPr>
          <w:rFonts w:hAnsi="Times New Roman" w:ascii="Times New Roman"/>
        </w:rPr>
        <w:t xml:space="preserve">Na upit suca da se očituje o prijedlogu za otvaranje stečajnog postupka te razlozima za otvaranje stečajnog postupka zakonski zastupnik dužnik izjavljuje: zz dužnika izjavljuje da je dužnik prestao poslovati još u kolovozu 2013. godine, a da je račun dužnika bio blokiran još za vrijeme kad je isti poslovao. Zz dužnika navodi da se sada ne može očitovati na koji iznos je blokiran račun dužnika. </w:t>
      </w:r>
      <w:r w:rsidR="006948F7">
        <w:rPr>
          <w:rFonts w:hAnsi="Times New Roman" w:ascii="Times New Roman"/>
        </w:rPr>
        <w:t xml:space="preserve"> Zz dužnika ne osporava postojanje stečajnog razloga – nesposobnosti za plaćanje </w:t>
      </w:r>
      <w:r w:rsidR="002D7B84">
        <w:rPr>
          <w:rFonts w:hAnsi="Times New Roman" w:ascii="Times New Roman"/>
        </w:rPr>
        <w:t>i prezaduženost i suglasna</w:t>
      </w:r>
      <w:r w:rsidR="006948F7">
        <w:rPr>
          <w:rFonts w:hAnsi="Times New Roman" w:ascii="Times New Roman"/>
        </w:rPr>
        <w:t xml:space="preserve"> je sa otvaranjem stečajnog postupka.</w:t>
      </w:r>
      <w:r w:rsidR="00B806E6" w:rsidRPr="00B806E6">
        <w:rPr>
          <w:rFonts w:hAnsi="Times New Roman" w:ascii="Times New Roman"/>
        </w:rPr>
        <w:t xml:space="preserve">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</w:t>
      </w:r>
      <w:r w:rsidR="002D7B84">
        <w:rPr>
          <w:rFonts w:hAnsi="Times New Roman" w:ascii="Times New Roman"/>
        </w:rPr>
        <w:t>ituje o imovini dužnika zakonska zastupnica</w:t>
      </w:r>
      <w:r>
        <w:rPr>
          <w:rFonts w:hAnsi="Times New Roman" w:ascii="Times New Roman"/>
        </w:rPr>
        <w:t xml:space="preserve"> dužnik</w:t>
      </w:r>
      <w:r w:rsidR="002D7B8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2C2E22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2C2E22">
        <w:rPr>
          <w:rFonts w:hAnsi="Times New Roman" w:ascii="Times New Roman"/>
        </w:rPr>
        <w:t>dužnik je ostao dužan poreznoj upravi u iznosu od oko 150.000,00 kuna, te nešto manji iznos dobavljačima no zz dužnika ne zna o kojim iznosima se radi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2C2E22">
        <w:rPr>
          <w:rFonts w:hAnsi="Times New Roman" w:ascii="Times New Roman"/>
        </w:rPr>
        <w:t xml:space="preserve">- dužnik ne posluje od kolovoza 2013. Dužnik se bavio ugostiteljstvom.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</w:t>
      </w:r>
      <w:r w:rsidR="00067B1E">
        <w:rPr>
          <w:rFonts w:hAnsi="Times New Roman" w:ascii="Times New Roman"/>
        </w:rPr>
        <w:t>ladno čl. 124.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067B1E" w:rsidP="00753A24" w:rsidR="00067B1E">
      <w:pPr>
        <w:ind w:right="-288"/>
        <w:jc w:val="both"/>
        <w:rPr>
          <w:rFonts w:hAnsi="Times New Roman" w:ascii="Times New Roman"/>
        </w:rPr>
      </w:pPr>
    </w:p>
    <w:p w:rsidRDefault="00F7305D" w:rsidP="00067B1E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067B1E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067B1E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će se objaviti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67B1E">
        <w:rPr>
          <w:rFonts w:hAnsi="Times New Roman" w:ascii="Times New Roman"/>
        </w:rPr>
        <w:t>14:08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67B1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067B1E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69AB" w:rsidP="006369AB" w:rsidR="006369A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963/2016-9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6369AB">
      <w:rPr>
        <w:sz w:val="22"/>
        <w:szCs w:val="22"/>
      </w:rPr>
      <w:t>963/2016-9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7B1E"/>
    <w:rsid w:val="00070A05"/>
    <w:rsid w:val="0007639B"/>
    <w:rsid w:val="000A00E1"/>
    <w:rsid w:val="000A7400"/>
    <w:rsid w:val="000E6670"/>
    <w:rsid w:val="00117DBA"/>
    <w:rsid w:val="00126C34"/>
    <w:rsid w:val="00146FFC"/>
    <w:rsid w:val="00152ECD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C2E22"/>
    <w:rsid w:val="002D7B84"/>
    <w:rsid w:val="003079B6"/>
    <w:rsid w:val="003150A3"/>
    <w:rsid w:val="003313E8"/>
    <w:rsid w:val="00340E13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69AB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313CD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E726F1"/>
    <w:rsid w:val="00F22D09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E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E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studenog 2016.</izvorni_sadrzaj>
    <derivirana_varijabla naziv="DomainObject.StvarniPocetakDatum_1">9. studenog 2016.</derivirana_varijabla>
  </DomainObject.StvarniPocetakDatum>
  <DomainObject.StvarniZavrsetakDatum>
    <izvorni_sadrzaj>9. studenog 2016.</izvorni_sadrzaj>
    <derivirana_varijabla naziv="DomainObject.StvarniZavrsetakDatum_1">9. studenog 2016.</derivirana_varijabla>
  </DomainObject.StvarniZavrsetakDatum>
  <DomainObject.PlaniraniZavrsetakDatum>
    <izvorni_sadrzaj>9. studenog 2016.</izvorni_sadrzaj>
    <derivirana_varijabla naziv="DomainObject.PlaniraniZavrsetakDatum_1">9. studenog 2016.</derivirana_varijabla>
  </DomainObject.PlaniraniZavrsetakDatum>
  <DomainObject.PlaniraniPocetakDatum>
    <izvorni_sadrzaj>9. studenog 2016.</izvorni_sadrzaj>
    <derivirana_varijabla naziv="DomainObject.PlaniraniPocetakDatum_1">9. studenog 2016.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14:14</izvorni_sadrzaj>
    <derivirana_varijabla naziv="DomainObject.StvarniZavrsetakVrijeme_1">14:14</derivirana_varijabla>
  </DomainObject.StvarniZavrsetakVrijeme>
  <DomainObject.PlaniraniZavrsetakVrijeme>
    <izvorni_sadrzaj>14:14</izvorni_sadrzaj>
    <derivirana_varijabla naziv="DomainObject.PlaniraniZavrsetakVrijeme_1">14:14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>Boris Brnabić</item>
      <item>V.B. BAR d.o.o. PULA</item>
      <item>FINANCIJSKA AGENCIJA, RC RIJEKA, PODRUŽNICA PULA, PULA</item>
      <item>Vesna Brnabić</item>
    </izvorni_sadrzaj>
    <derivirana_varijabla naziv="DomainObject.UcesnikSudskeRadnjeListNaziv_1">
      <item>Boris Brnabić</item>
      <item>V.B. BAR d.o.o. PULA</item>
      <item>FINANCIJSKA AGENCIJA, RC RIJEKA, PODRUŽNICA PULA, PULA</item>
      <item>Vesna Brnabić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BAR d.o.o. PULA zastupanog po punomoćniku Vesna Brnabić; Boris Brnabić</izvorni_sadrzaj>
    <derivirana_varijabla naziv="DomainObject.Predmet.ProtustrankaFormated_1">  V.B. BAR d.o.o. PULA zastupanog po punomoćniku Vesna Brnabić; Boris Brnabić</derivirana_varijabla>
  </DomainObject.Predmet.ProtustrankaFormated>
  <DomainObject.Predmet.ProtustrankaFormatedOIB>
    <izvorni_sadrzaj>  V.B. BAR d.o.o. PULA, OIB 51586093231 zastupanog po punomoćniku Vesna Brnabić; Boris Brnabić</izvorni_sadrzaj>
    <derivirana_varijabla naziv="DomainObject.Predmet.ProtustrankaFormatedOIB_1">  V.B. BAR d.o.o. PULA, OIB 51586093231 zastupanog po punomoćniku Vesna Brnabić; Boris Brnabić</derivirana_varijabla>
  </DomainObject.Predmet.ProtustrankaFormatedOIB>
  <DomainObject.Predmet.ProtustrankaFormatedWithAdress>
    <izvorni_sadrzaj> V.B. BAR d.o.o. PULA, Koparska 46, 52100 Pula zastupanog po punomoćniku Vesna Brnabić; Boris Brnabić</izvorni_sadrzaj>
    <derivirana_varijabla naziv="DomainObject.Predmet.ProtustrankaFormatedWithAdress_1"> V.B. BAR d.o.o. PULA, Koparska 46, 52100 Pula zastupanog po punomoćniku Vesna Brnabić; Boris Brnabić</derivirana_varijabla>
  </DomainObject.Predmet.ProtustrankaFormatedWithAdress>
  <DomainObject.Predmet.ProtustrankaFormatedWithAdressOIB>
    <izvorni_sadrzaj> V.B. BAR d.o.o. PULA, OIB 51586093231, Koparska 46, 52100 Pula zastupanog po punomoćniku Vesna Brnabić; Boris Brnabić</izvorni_sadrzaj>
    <derivirana_varijabla naziv="DomainObject.Predmet.ProtustrankaFormatedWithAdressOIB_1"> V.B. BAR d.o.o. PULA, OIB 51586093231, Koparska 46, 52100 Pula zastupanog po punomoćniku Vesna Brnabić; Boris Brnabić</derivirana_varijabla>
  </DomainObject.Predmet.ProtustrankaFormatedWithAdressOIB>
  <DomainObject.Predmet.ProtustrankaWithAdress>
    <izvorni_sadrzaj>V.B. BAR d.o.o. PULA Koparska 46, 52100 Pula</izvorni_sadrzaj>
    <derivirana_varijabla naziv="DomainObject.Predmet.ProtustrankaWithAdress_1">V.B. BAR d.o.o. PULA Koparska 46, 52100 Pula</derivirana_varijabla>
  </DomainObject.Predmet.ProtustrankaWithAdress>
  <DomainObject.Predmet.ProtustrankaWithAdressOIB>
    <izvorni_sadrzaj>V.B. BAR d.o.o. PULA, OIB 51586093231, Koparska 46, 52100 Pula</izvorni_sadrzaj>
    <derivirana_varijabla naziv="DomainObject.Predmet.ProtustrankaWithAdressOIB_1">V.B. BAR d.o.o. PULA, OIB 51586093231, Koparska 46, 52100 Pula</derivirana_varijabla>
  </DomainObject.Predmet.ProtustrankaWithAdressOIB>
  <DomainObject.Predmet.ProtustrankaNazivFormated>
    <izvorni_sadrzaj>V.B. BAR d.o.o. PULA</izvorni_sadrzaj>
    <derivirana_varijabla naziv="DomainObject.Predmet.ProtustrankaNazivFormated_1">V.B. BAR d.o.o. PULA</derivirana_varijabla>
  </DomainObject.Predmet.ProtustrankaNazivFormated>
  <DomainObject.Predmet.ProtustrankaNazivFormatedOIB>
    <izvorni_sadrzaj>V.B. BAR d.o.o. PULA, OIB 51586093231</izvorni_sadrzaj>
    <derivirana_varijabla naziv="DomainObject.Predmet.ProtustrankaNazivFormatedOIB_1">V.B. BAR d.o.o. PULA, OIB 51586093231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V.B. BAR d.o.o. PULA zastupanog po punomoćniku Vesna Brnabić; Boris Brnabić</item>
    </izvorni_sadrzaj>
    <derivirana_varijabla naziv="DomainObject.Predmet.ProtuStrankaListFormated_1">
      <item>V.B. BAR d.o.o. PULA zastupanog po punomoćniku Vesna Brnabić; Boris Brnabić</item>
    </derivirana_varijabla>
  </DomainObject.Predmet.ProtuStrankaListFormated>
  <DomainObject.Predmet.ProtuStrankaListFormatedOIB>
    <izvorni_sadrzaj>
      <item>V.B. BAR d.o.o. PULA, OIB 51586093231 zastupanog po punomoćniku Vesna Brnabić; Boris Brnabić</item>
    </izvorni_sadrzaj>
    <derivirana_varijabla naziv="DomainObject.Predmet.ProtuStrankaListFormatedOIB_1">
      <item>V.B. BAR d.o.o. PULA, OIB 51586093231 zastupanog po punomoćniku Vesna Brnabić; Boris Brnabić</item>
    </derivirana_varijabla>
  </DomainObject.Predmet.ProtuStrankaListFormatedOIB>
  <DomainObject.Predmet.ProtuStrankaListFormatedWithAdress>
    <izvorni_sadrzaj>
      <item>V.B. BAR d.o.o. PULA, Koparska 46, 52100 Pula zastupanog po punomoćniku Vesna Brnabić; Boris Brnabić</item>
    </izvorni_sadrzaj>
    <derivirana_varijabla naziv="DomainObject.Predmet.ProtuStrankaListFormatedWithAdress_1">
      <item>V.B. BAR d.o.o. PULA, Koparska 46, 52100 Pula zastupanog po punomoćniku Vesna Brnabić; Boris Brnabić</item>
    </derivirana_varijabla>
  </DomainObject.Predmet.ProtuStrankaListFormatedWithAdress>
  <DomainObject.Predmet.ProtuStrankaListFormatedWithAdressOIB>
    <izvorni_sadrzaj>
      <item>V.B. BAR d.o.o. PULA, OIB 51586093231, Koparska 46, 52100 Pula zastupanog po punomoćniku Vesna Brnabić; Boris Brnabić</item>
    </izvorni_sadrzaj>
    <derivirana_varijabla naziv="DomainObject.Predmet.ProtuStrankaListFormatedWithAdressOIB_1">
      <item>V.B. BAR d.o.o. PULA, OIB 51586093231, Koparska 46, 52100 Pula zastupanog po punomoćniku Vesna Brnabić; Boris Brnabić</item>
    </derivirana_varijabla>
  </DomainObject.Predmet.ProtuStrankaListFormatedWithAdressOIB>
  <DomainObject.Predmet.ProtuStrankaListNazivFormated>
    <izvorni_sadrzaj>
      <item>V.B. BAR d.o.o. PULA</item>
    </izvorni_sadrzaj>
    <derivirana_varijabla naziv="DomainObject.Predmet.ProtuStrankaListNazivFormated_1">
      <item>V.B. BAR d.o.o. PULA</item>
    </derivirana_varijabla>
  </DomainObject.Predmet.ProtuStrankaListNazivFormated>
  <DomainObject.Predmet.ProtuStrankaListNazivFormatedOIB>
    <izvorni_sadrzaj>
      <item>V.B. BAR d.o.o. PULA, OIB 51586093231</item>
    </izvorni_sadrzaj>
    <derivirana_varijabla naziv="DomainObject.Predmet.ProtuStrankaListNazivFormatedOIB_1">
      <item>V.B. BAR d.o.o. PULA, OIB 51586093231</item>
    </derivirana_varijabla>
  </DomainObject.Predmet.ProtuStrankaListNazivFormatedOIB>
  <DomainObject.Predmet.OstaliListFormated>
    <izvorni_sadrzaj>
      <item>Vesna Brnabić punomoćnik sudionika u postupku V.B. BAR d.o.o. PULA</item>
      <item>Boris Brnabić punomoćnik sudionika u postupku V.B. BAR d.o.o. PULA</item>
    </izvorni_sadrzaj>
    <derivirana_varijabla naziv="DomainObject.Predmet.OstaliListFormated_1">
      <item>Vesna Brnabić punomoćnik sudionika u postupku V.B. BAR d.o.o. PULA</item>
      <item>Boris Brnabić punomoćnik sudionika u postupku V.B. BAR d.o.o. PULA</item>
    </derivirana_varijabla>
  </DomainObject.Predmet.OstaliListFormated>
  <DomainObject.Predmet.OstaliListFormatedOIB>
    <izvorni_sadrzaj>
      <item>Vesna Brnabić, OIB 04356881507 punomoćnik sudionika u postupku V.B. BAR d.o.o. PULA</item>
      <item>Boris Brnabić, OIB 29853214835 punomoćnik sudionika u postupku V.B. BAR d.o.o. PULA</item>
    </izvorni_sadrzaj>
    <derivirana_varijabla naziv="DomainObject.Predmet.OstaliListFormatedOIB_1">
      <item>Vesna Brnabić, OIB 04356881507 punomoćnik sudionika u postupku V.B. BAR d.o.o. PULA</item>
      <item>Boris Brnabić, OIB 29853214835 punomoćnik sudionika u postupku V.B. BAR d.o.o. PULA</item>
    </derivirana_varijabla>
  </DomainObject.Predmet.OstaliListFormatedOIB>
  <DomainObject.Predmet.OstaliListFormatedWithAdress>
    <izvorni_sadrzaj>
      <item>Vesna Brnabić, Koparska 46, 52100 Pula punomoćnik sudionika u postupku V.B. BAR d.o.o. PULA</item>
      <item>Boris Brnabić, Koparska 46, 52100 Pula punomoćnik sudionika u postupku V.B. BAR d.o.o. PULA</item>
    </izvorni_sadrzaj>
    <derivirana_varijabla naziv="DomainObject.Predmet.OstaliListFormatedWithAdress_1">
      <item>Vesna Brnabić, Koparska 46, 52100 Pula punomoćnik sudionika u postupku V.B. BAR d.o.o. PULA</item>
      <item>Boris Brnabić, Koparska 46, 52100 Pula punomoćnik sudionika u postupku V.B. BAR d.o.o. PULA</item>
    </derivirana_varijabla>
  </DomainObject.Predmet.OstaliListFormatedWithAdress>
  <DomainObject.Predmet.OstaliListFormatedWithAdressOIB>
    <izvorni_sadrzaj>
      <item>Vesna Brnabić, OIB 04356881507, Koparska 46, 52100 Pula punomoćnik sudionika u postupku V.B. BAR d.o.o. PULA</item>
      <item>Boris Brnabić, OIB 29853214835, Koparska 46, 52100 Pula punomoćnik sudionika u postupku V.B. BAR d.o.o. PULA</item>
    </izvorni_sadrzaj>
    <derivirana_varijabla naziv="DomainObject.Predmet.OstaliListFormatedWithAdressOIB_1">
      <item>Vesna Brnabić, OIB 04356881507, Koparska 46, 52100 Pula punomoćnik sudionika u postupku V.B. BAR d.o.o. PULA</item>
      <item>Boris Brnabić, OIB 29853214835, Koparska 46, 52100 Pula punomoćnik sudionika u postupku V.B. BAR d.o.o. PULA</item>
    </derivirana_varijabla>
  </DomainObject.Predmet.OstaliListFormatedWithAdressOIB>
  <DomainObject.Predmet.OstaliListNazivFormated>
    <izvorni_sadrzaj>
      <item>Vesna Brnabić</item>
      <item>Boris Brnabić</item>
    </izvorni_sadrzaj>
    <derivirana_varijabla naziv="DomainObject.Predmet.OstaliListNazivFormated_1">
      <item>Vesna Brnabić</item>
      <item>Boris Brnabić</item>
    </derivirana_varijabla>
  </DomainObject.Predmet.OstaliListNazivFormated>
  <DomainObject.Predmet.OstaliListNazivFormatedOIB>
    <izvorni_sadrzaj>
      <item>Vesna Brnabić, OIB 04356881507</item>
      <item>Boris Brnabić, OIB 29853214835</item>
    </izvorni_sadrzaj>
    <derivirana_varijabla naziv="DomainObject.Predmet.OstaliListNazivFormatedOIB_1">
      <item>Vesna Brnabić, OIB 04356881507</item>
      <item>Boris Brnabić, OIB 29853214835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V.B. BAR d.o.o. PULA</izvorni_sadrzaj>
    <derivirana_varijabla naziv="DomainObject.Predmet.ProtustrankaIDrugi_1">V.B. BAR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V.B. BAR d.o.o. PULA, OIB 51586093231, Koparska 46, 52100 Pula</izvorni_sadrzaj>
    <derivirana_varijabla naziv="DomainObject.Predmet.ProtustrankaIDrugiAdressOIB_1">V.B. BAR d.o.o. PULA, OIB 51586093231,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V.B. BAR d.o.o. PULA</item>
      <item>Vesna Brnabić</item>
      <item>Boris Brnabić</item>
    </izvorni_sadrzaj>
    <derivirana_varijabla naziv="DomainObject.Predmet.SudioniciListNaziv_1">
      <item>FINANCIJSKA AGENCIJA, RC RIJEKA, PODRUŽNICA PULA, PULA</item>
      <item>V.B. BAR d.o.o. PULA</item>
      <item>Vesna Brnabić</item>
      <item>Boris Brnabić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izvorni_sadrzaj>
    <derivirana_varijabla naziv="DomainObject.Predmet.SudioniciListAdressOIB_1"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51586093231</item>
      <item>, OIB 04356881507</item>
      <item>, OIB 29853214835</item>
    </izvorni_sadrzaj>
    <derivirana_varijabla naziv="DomainObject.Predmet.SudioniciListNazivOIB_1">
      <item>, OIB 85821130368</item>
      <item>, OIB 51586093231</item>
      <item>, OIB 04356881507</item>
      <item>, OIB 29853214835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22819-34CF-46D6-B756-205C7DB9B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2589</properties:Characters>
  <properties:Lines>94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3121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2016-11-09T11:10:00Z</dcterms:created>
  <dc:creator>epincin</dc:creator>
  <cp:lastModifiedBy>Sanja Prodan</cp:lastModifiedBy>
  <cp:lastPrinted>2015-12-17T09:17:00Z</cp:lastPrinted>
  <dcterms:modified xmlns:xsi="http://www.w3.org/2001/XMLSchema-instance" xsi:type="dcterms:W3CDTF">2016-11-14T11:21:00Z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