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eb12" w14:paraId="69beb12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62A30">
        <w:rPr>
          <w:b/>
          <w:sz w:val="22"/>
          <w:szCs w:val="22"/>
        </w:rPr>
        <w:t>201/15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62A30">
        <w:rPr>
          <w:b/>
          <w:sz w:val="22"/>
          <w:szCs w:val="22"/>
        </w:rPr>
        <w:t>ADRIA AUTO d.o.o., OIB: 03447921046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62A30">
        <w:rPr>
          <w:b/>
          <w:sz w:val="22"/>
          <w:szCs w:val="22"/>
        </w:rPr>
        <w:t>ADRIA AUTO d.o.o., OIB: 03447921046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B62A30">
        <w:rPr>
          <w:b/>
          <w:sz w:val="22"/>
          <w:szCs w:val="22"/>
        </w:rPr>
        <w:t>74.177,90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B0261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26F00"/>
    <w:rsid w:val="00B420ED"/>
    <w:rsid w:val="00B5210F"/>
    <w:rsid w:val="00B62A30"/>
    <w:rsid w:val="00B77B32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AUTO dioničko društvo za trgovinu i popravak vozila - ˝u likvidaciji˝</izvorni_sadrzaj>
    <derivirana_varijabla naziv="DomainObject.Predmet.ProtustrankaFormated_1">  ADRIA AUTO dioničko društvo za trgovinu i popravak vozila - ˝u likvidaciji˝</derivirana_varijabla>
  </DomainObject.Predmet.ProtustrankaFormated>
  <DomainObject.Predmet.ProtustrankaFormatedOIB>
    <izvorni_sadrzaj>  ADRIA AUTO dioničko društvo za trgovinu i popravak vozila - ˝u likvidaciji˝, OIB 03447921046</izvorni_sadrzaj>
    <derivirana_varijabla naziv="DomainObject.Predmet.ProtustrankaFormatedOIB_1">  ADRIA AUTO dioničko društvo za trgovinu i popravak vozila - ˝u likvidaciji˝, OIB 03447921046</derivirana_varijabla>
  </DomainObject.Predmet.ProtustrankaFormatedOIB>
  <DomainObject.Predmet.ProtustrankaFormatedWithAdress>
    <izvorni_sadrzaj> ADRIA AUTO dioničko društvo za trgovinu i popravak vozila - ˝u likvidaciji˝, Massarykov put 3, 20000 Dubrovnik</izvorni_sadrzaj>
    <derivirana_varijabla naziv="DomainObject.Predmet.ProtustrankaFormatedWithAdress_1"> ADRIA AUTO dioničko društvo za trgovinu i popravak vozila - ˝u likvidaciji˝, Massarykov put 3, 20000 Dubrovnik</derivirana_varijabla>
  </DomainObject.Predmet.ProtustrankaFormatedWithAdress>
  <DomainObject.Predmet.ProtustrankaFormatedWithAdressOIB>
    <izvorni_sadrzaj> ADRIA AUTO dioničko društvo za trgovinu i popravak vozila - ˝u likvidaciji˝, OIB 03447921046, Massarykov put 3, 20000 Dubrovnik</izvorni_sadrzaj>
    <derivirana_varijabla naziv="DomainObject.Predmet.ProtustrankaFormatedWithAdressOIB_1"> ADRIA AUTO dioničko društvo za trgovinu i popravak vozila - ˝u likvidaciji˝, OIB 03447921046, Massarykov put 3, 20000 Dubrovnik</derivirana_varijabla>
  </DomainObject.Predmet.ProtustrankaFormatedWithAdressOIB>
  <DomainObject.Predmet.ProtustrankaWithAdress>
    <izvorni_sadrzaj>ADRIA AUTO dioničko društvo za trgovinu i popravak vozila - ˝u likvidaciji˝ Massarykov put 3, 20000 Dubrovnik</izvorni_sadrzaj>
    <derivirana_varijabla naziv="DomainObject.Predmet.ProtustrankaWithAdress_1">ADRIA AUTO dioničko društvo za trgovinu i popravak vozila - ˝u likvidaciji˝ Massarykov put 3, 20000 Dubrovnik</derivirana_varijabla>
  </DomainObject.Predmet.ProtustrankaWithAdress>
  <DomainObject.Predmet.ProtustrankaWithAdressOIB>
    <izvorni_sadrzaj>ADRIA AUTO dioničko društvo za trgovinu i popravak vozila - ˝u likvidaciji˝, OIB 03447921046, Massarykov put 3, 20000 Dubrovnik</izvorni_sadrzaj>
    <derivirana_varijabla naziv="DomainObject.Predmet.ProtustrankaWithAdressOIB_1">ADRIA AUTO dioničko društvo za trgovinu i popravak vozila - ˝u likvidaciji˝, OIB 03447921046, Massarykov put 3, 20000 Dubrovnik</derivirana_varijabla>
  </DomainObject.Predmet.ProtustrankaWithAdressOIB>
  <DomainObject.Predmet.ProtustrankaNazivFormated>
    <izvorni_sadrzaj>ADRIA AUTO dioničko društvo za trgovinu i popravak vozila - ˝u likvidaciji˝</izvorni_sadrzaj>
    <derivirana_varijabla naziv="DomainObject.Predmet.ProtustrankaNazivFormated_1">ADRIA AUTO dioničko društvo za trgovinu i popravak vozila - ˝u likvidaciji˝</derivirana_varijabla>
  </DomainObject.Predmet.ProtustrankaNazivFormated>
  <DomainObject.Predmet.ProtustrankaNazivFormatedOIB>
    <izvorni_sadrzaj>ADRIA AUTO dioničko društvo za trgovinu i popravak vozila - ˝u likvidaciji˝, OIB 03447921046</izvorni_sadrzaj>
    <derivirana_varijabla naziv="DomainObject.Predmet.ProtustrankaNazivFormatedOIB_1">ADRIA AUTO dioničko društvo za trgovinu i popravak vozila - ˝u likvidaciji˝, OIB 03447921046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74177.90</izvorni_sadrzaj>
    <derivirana_varijabla naziv="DomainObject.Predmet.TrenutnaVrijednost_1">74177.90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AUTO dioničko društvo za trgovinu i popravak vozila - ˝u likvidaciji˝</item>
    </izvorni_sadrzaj>
    <derivirana_varijabla naziv="DomainObject.Predmet.ProtuStrankaListFormated_1">
      <item>ADRIA AUTO dioničko društvo za trgovinu i popravak vozila - ˝u likvidaciji˝</item>
    </derivirana_varijabla>
  </DomainObject.Predmet.ProtuStrankaListFormated>
  <DomainObject.Predmet.ProtuStrankaListFormatedOIB>
    <izvorni_sadrzaj>
      <item>ADRIA AUTO dioničko društvo za trgovinu i popravak vozila - ˝u likvidaciji˝, OIB 03447921046</item>
    </izvorni_sadrzaj>
    <derivirana_varijabla naziv="DomainObject.Predmet.ProtuStrankaListFormatedOIB_1">
      <item>ADRIA AUTO dioničko društvo za trgovinu i popravak vozila - ˝u likvidaciji˝, OIB 03447921046</item>
    </derivirana_varijabla>
  </DomainObject.Predmet.ProtuStrankaListFormatedOIB>
  <DomainObject.Predmet.ProtuStrankaListFormatedWithAdress>
    <izvorni_sadrzaj>
      <item>ADRIA AUTO dioničko društvo za trgovinu i popravak vozila - ˝u likvidaciji˝, Massarykov put 3, 20000 Dubrovnik</item>
    </izvorni_sadrzaj>
    <derivirana_varijabla naziv="DomainObject.Predmet.ProtuStrankaListFormatedWithAdress_1">
      <item>ADRIA AUTO dioničko društvo za trgovinu i popravak vozila - ˝u likvidaciji˝, Massarykov put 3, 20000 Dubrovnik</item>
    </derivirana_varijabla>
  </DomainObject.Predmet.ProtuStrankaListFormatedWithAdress>
  <DomainObject.Predmet.ProtuStrankaListFormatedWithAdressOIB>
    <izvorni_sadrzaj>
      <item>ADRIA AUTO dioničko društvo za trgovinu i popravak vozila - ˝u likvidaciji˝, OIB 03447921046, Massarykov put 3, 20000 Dubrovnik</item>
    </izvorni_sadrzaj>
    <derivirana_varijabla naziv="DomainObject.Predmet.ProtuStrankaListFormatedWithAdressOIB_1">
      <item>ADRIA AUTO dioničko društvo za trgovinu i popravak vozila - ˝u likvidaciji˝, OIB 03447921046, Massarykov put 3, 20000 Dubrovnik</item>
    </derivirana_varijabla>
  </DomainObject.Predmet.ProtuStrankaListFormatedWithAdressOIB>
  <DomainObject.Predmet.ProtuStrankaListNazivFormated>
    <izvorni_sadrzaj>
      <item>ADRIA AUTO dioničko društvo za trgovinu i popravak vozila - ˝u likvidaciji˝</item>
    </izvorni_sadrzaj>
    <derivirana_varijabla naziv="DomainObject.Predmet.ProtuStrankaListNazivFormated_1">
      <item>ADRIA AUTO dioničko društvo za trgovinu i popravak vozila - ˝u likvidaciji˝</item>
    </derivirana_varijabla>
  </DomainObject.Predmet.ProtuStrankaListNazivFormated>
  <DomainObject.Predmet.ProtuStrankaListNazivFormatedOIB>
    <izvorni_sadrzaj>
      <item>ADRIA AUTO dioničko društvo za trgovinu i popravak vozila - ˝u likvidaciji˝, OIB 03447921046</item>
    </izvorni_sadrzaj>
    <derivirana_varijabla naziv="DomainObject.Predmet.ProtuStrankaListNazivFormatedOIB_1">
      <item>ADRIA AUTO dioničko društvo za trgovinu i popravak vozila - ˝u likvidaciji˝, OIB 03447921046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AUTO dioničko društvo za trgovinu i popravak vozila - ˝u likvidaciji˝</izvorni_sadrzaj>
    <derivirana_varijabla naziv="DomainObject.Predmet.ProtustrankaIDrugi_1">ADRIA AUTO dioničko društvo za trgovinu i popravak vozila - ˝u likvidaciji˝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AUTO dioničko društvo za trgovinu i popravak vozila - ˝u likvidaciji˝, OIB 03447921046, Massarykov put 3, 20000 Dubrovnik</izvorni_sadrzaj>
    <derivirana_varijabla naziv="DomainObject.Predmet.ProtustrankaIDrugiAdressOIB_1">ADRIA AUTO dioničko društvo za trgovinu i popravak vozila - ˝u likvidaciji˝, OIB 03447921046, Massarykov put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AUTO dioničko društvo za trgovinu i popravak vozila - ˝u likvidaciji˝</item>
    </izvorni_sadrzaj>
    <derivirana_varijabla naziv="DomainObject.Predmet.SudioniciListNaziv_1">
      <item>FINA, RC SPLIT, Podružnica Dubrovnik</item>
      <item>ADRIA AUTO dioničko društvo za trgovinu i popravak vozila - ˝u likvidaciji˝</item>
    </derivirana_varijabla>
  </DomainObject.Predmet.SudioniciListNaziv>
  <DomainObject.Predmet.SudioniciListAdressOIB>
    <izvorni_sadrzaj>
      <item>FINA, RC SPLIT, Podružnica Dubrovnik, OIB 85821130368, Vukovarska 2,20000 Dubrovnik</item>
      <item>ADRIA AUTO dioničko društvo za trgovinu i popravak vozila - ˝u likvidaciji˝, OIB 03447921046, Massarykov put 3,20000 Dubrovnik</item>
    </izvorni_sadrzaj>
    <derivirana_varijabla naziv="DomainObject.Predmet.SudioniciListAdressOIB_1">
      <item>FINA, RC SPLIT, Podružnica Dubrovnik, OIB 85821130368, Vukovarska 2,20000 Dubrovnik</item>
      <item>ADRIA AUTO dioničko društvo za trgovinu i popravak vozila - ˝u likvidaciji˝, OIB 03447921046, Massarykov put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03447921046</item>
    </izvorni_sadrzaj>
    <derivirana_varijabla naziv="DomainObject.Predmet.SudioniciListNazivOIB_1">
      <item>, OIB 85821130368</item>
      <item>, OIB 03447921046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2016-01-28T11:24:00Z</dcterms:created>
  <dc:creator>Mirjana Mihović</dc:creator>
  <cp:lastModifiedBy>Mara Marčinko</cp:lastModifiedBy>
  <cp:lastPrinted>2016-01-28T11:25:00Z</cp:lastPrinted>
  <dcterms:modified xmlns:xsi="http://www.w3.org/2001/XMLSchema-instance" xsi:type="dcterms:W3CDTF">2016-01-28T11:26:00Z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