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e8995" w14:paraId="a2e899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06CD4">
        <w:t>1484</w:t>
      </w:r>
      <w:r w:rsidR="00B920F1">
        <w:t>/2018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9F034D">
        <w:t>, 104/2017</w:t>
      </w:r>
      <w:r>
        <w:t>)</w:t>
      </w:r>
      <w:r w:rsidR="008155EE">
        <w:t>,</w:t>
      </w:r>
      <w:r>
        <w:t xml:space="preserve"> dana</w:t>
      </w:r>
      <w:r w:rsidR="00D27D1C">
        <w:t xml:space="preserve"> </w:t>
      </w:r>
      <w:r w:rsidR="00E813E2">
        <w:t>4</w:t>
      </w:r>
      <w:r w:rsidR="00246183">
        <w:t>. listopada</w:t>
      </w:r>
      <w:r w:rsidR="00264137">
        <w:t xml:space="preserve"> 2018.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r w:rsidR="00A06CD4">
        <w:t>ALLURE d.o.o., Zagreb, Sjeničarska 40, OIB: 72076454691, MBS: 081054531.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06CD4">
        <w:t>69.786,18</w:t>
      </w:r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E813E2">
        <w:t>4</w:t>
      </w:r>
      <w:r w:rsidR="00246183">
        <w:t>. listopada</w:t>
      </w:r>
      <w:r w:rsidR="00264137">
        <w:t xml:space="preserve"> 2018.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9E2293" w:rsidR="009E2293">
      <w:pPr>
        <w:jc w:val="right"/>
      </w:pPr>
      <w:r>
        <w:t xml:space="preserve">          </w:t>
      </w:r>
      <w:r w:rsidR="00F60614">
        <w:t xml:space="preserve">Aleksandra </w:t>
      </w:r>
      <w:r w:rsidR="00D425D6">
        <w:t>Gumzej</w:t>
      </w:r>
      <w:r w:rsidR="009E2293">
        <w:t>,v.r.</w:t>
      </w:r>
    </w:p>
    <w:p w:rsidRDefault="009E2293" w:rsidP="009E2293" w:rsidR="009E2293">
      <w:pPr>
        <w:jc w:val="right"/>
      </w:pPr>
    </w:p>
    <w:p w:rsidRDefault="00F60614" w:rsidP="009E2293" w:rsidR="00F60614" w:rsidRPr="00391E54">
      <w:pPr>
        <w:jc w:val="right"/>
      </w:pPr>
      <w:r w:rsidRPr="00391E54">
        <w:t>Za točnost otpravka-ovlašteni službenik:</w:t>
      </w:r>
    </w:p>
    <w:p w:rsidRDefault="009E2293" w:rsidP="009E2293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Belma Čolić</w:t>
      </w:r>
    </w:p>
    <w:p w:rsidRDefault="00572798" w:rsidP="009E2293" w:rsidR="009E2293" w:rsidRPr="00200BC5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A06CD4">
      <w:t>1484/</w:t>
    </w:r>
    <w:r w:rsidR="00B920F1">
      <w:t>2018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77206"/>
    <w:rsid w:val="000950E4"/>
    <w:rsid w:val="000A0DA0"/>
    <w:rsid w:val="000C239B"/>
    <w:rsid w:val="000D08DF"/>
    <w:rsid w:val="000F6EE3"/>
    <w:rsid w:val="00114EAD"/>
    <w:rsid w:val="0012468D"/>
    <w:rsid w:val="00172CC1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1639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75D6A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6EED"/>
    <w:rsid w:val="009A71CE"/>
    <w:rsid w:val="009E2293"/>
    <w:rsid w:val="009E75AA"/>
    <w:rsid w:val="009E7730"/>
    <w:rsid w:val="009F034D"/>
    <w:rsid w:val="009F3FBC"/>
    <w:rsid w:val="00A06CD4"/>
    <w:rsid w:val="00A3348B"/>
    <w:rsid w:val="00A564B7"/>
    <w:rsid w:val="00A71431"/>
    <w:rsid w:val="00A7489A"/>
    <w:rsid w:val="00AC4528"/>
    <w:rsid w:val="00AD027A"/>
    <w:rsid w:val="00AE52CF"/>
    <w:rsid w:val="00B27A01"/>
    <w:rsid w:val="00B53A01"/>
    <w:rsid w:val="00B60B5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813E2"/>
    <w:rsid w:val="00EC3302"/>
    <w:rsid w:val="00ED2B04"/>
    <w:rsid w:val="00ED6AA8"/>
    <w:rsid w:val="00EE2FE8"/>
    <w:rsid w:val="00EE3659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22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2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2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2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2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22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2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2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2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2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1484</izvorni_sadrzaj>
    <derivirana_varijabla naziv="DomainObject.Predmet.Broj_1">1484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St-1484/2018</izvorni_sadrzaj>
    <derivirana_varijabla naziv="DomainObject.Predmet.OznakaBroj_1">St-1484/2018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ALLURE d.o.o. zastupanog po punomoćniku Ivan Zovak</izvorni_sadrzaj>
    <derivirana_varijabla naziv="DomainObject.Predmet.ProtustrankaFormated_1">  ALLURE d.o.o. zastupanog po punomoćniku Ivan Zovak</derivirana_varijabla>
  </DomainObject.Predmet.ProtustrankaFormated>
  <DomainObject.Predmet.ProtustrankaFormatedOIB>
    <izvorni_sadrzaj>  ALLURE d.o.o., OIB 72076454691 zastupanog po punomoćniku Ivan Zovak</izvorni_sadrzaj>
    <derivirana_varijabla naziv="DomainObject.Predmet.ProtustrankaFormatedOIB_1">  ALLURE d.o.o., OIB 72076454691 zastupanog po punomoćniku Ivan Zovak</derivirana_varijabla>
  </DomainObject.Predmet.ProtustrankaFormatedOIB>
  <DomainObject.Predmet.ProtustrankaFormatedWithAdress>
    <izvorni_sadrzaj> ALLURE d.o.o., Sjeničarska 40, 10000 Zagreb zastupanog po punomoćniku Ivan Zovak</izvorni_sadrzaj>
    <derivirana_varijabla naziv="DomainObject.Predmet.ProtustrankaFormatedWithAdress_1"> ALLURE d.o.o., Sjeničarska 40, 10000 Zagreb zastupanog po punomoćniku Ivan Zovak</derivirana_varijabla>
  </DomainObject.Predmet.ProtustrankaFormatedWithAdress>
  <DomainObject.Predmet.ProtustrankaFormatedWithAdressOIB>
    <izvorni_sadrzaj> ALLURE d.o.o., OIB 72076454691, Sjeničarska 40, 10000 Zagreb zastupanog po punomoćniku Ivan Zovak</izvorni_sadrzaj>
    <derivirana_varijabla naziv="DomainObject.Predmet.ProtustrankaFormatedWithAdressOIB_1"> ALLURE d.o.o., OIB 72076454691, Sjeničarska 40, 10000 Zagreb zastupanog po punomoćniku Ivan Zovak</derivirana_varijabla>
  </DomainObject.Predmet.ProtustrankaFormatedWithAdressOIB>
  <DomainObject.Predmet.ProtustrankaWithAdress>
    <izvorni_sadrzaj>ALLURE d.o.o. Sjeničarska 40, 10000 Zagreb</izvorni_sadrzaj>
    <derivirana_varijabla naziv="DomainObject.Predmet.ProtustrankaWithAdress_1">ALLURE d.o.o. Sjeničarska 40, 10000 Zagreb</derivirana_varijabla>
  </DomainObject.Predmet.ProtustrankaWithAdress>
  <DomainObject.Predmet.ProtustrankaWithAdressOIB>
    <izvorni_sadrzaj>ALLURE d.o.o., OIB 72076454691, Sjeničarska 40, 10000 Zagreb</izvorni_sadrzaj>
    <derivirana_varijabla naziv="DomainObject.Predmet.ProtustrankaWithAdressOIB_1">ALLURE d.o.o., OIB 72076454691, Sjeničarska 40, 10000 Zagreb</derivirana_varijabla>
  </DomainObject.Predmet.ProtustrankaWithAdressOIB>
  <DomainObject.Predmet.ProtustrankaNazivFormated>
    <izvorni_sadrzaj>ALLURE d.o.o.</izvorni_sadrzaj>
    <derivirana_varijabla naziv="DomainObject.Predmet.ProtustrankaNazivFormated_1">ALLURE d.o.o.</derivirana_varijabla>
  </DomainObject.Predmet.ProtustrankaNazivFormated>
  <DomainObject.Predmet.ProtustrankaNazivFormatedOIB>
    <izvorni_sadrzaj>ALLURE d.o.o., OIB 72076454691</izvorni_sadrzaj>
    <derivirana_varijabla naziv="DomainObject.Predmet.ProtustrankaNazivFormatedOIB_1">ALLURE d.o.o., OIB 72076454691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ALLURE d.o.o. zastupanog po punomoćniku Ivan Zovak</item>
    </izvorni_sadrzaj>
    <derivirana_varijabla naziv="DomainObject.Predmet.ProtuStrankaListFormated_1">
      <item>ALLURE d.o.o. zastupanog po punomoćniku Ivan Zovak</item>
    </derivirana_varijabla>
  </DomainObject.Predmet.ProtuStrankaListFormated>
  <DomainObject.Predmet.ProtuStrankaListFormatedOIB>
    <izvorni_sadrzaj>
      <item>ALLURE d.o.o., OIB 72076454691 zastupanog po punomoćniku Ivan Zovak</item>
    </izvorni_sadrzaj>
    <derivirana_varijabla naziv="DomainObject.Predmet.ProtuStrankaListFormatedOIB_1">
      <item>ALLURE d.o.o., OIB 72076454691 zastupanog po punomoćniku Ivan Zovak</item>
    </derivirana_varijabla>
  </DomainObject.Predmet.ProtuStrankaListFormatedOIB>
  <DomainObject.Predmet.ProtuStrankaListFormatedWithAdress>
    <izvorni_sadrzaj>
      <item>ALLURE d.o.o., Sjeničarska 40, 10000 Zagreb zastupanog po punomoćniku Ivan Zovak</item>
    </izvorni_sadrzaj>
    <derivirana_varijabla naziv="DomainObject.Predmet.ProtuStrankaListFormatedWithAdress_1">
      <item>ALLURE d.o.o., Sjeničarska 40, 10000 Zagreb zastupanog po punomoćniku Ivan Zovak</item>
    </derivirana_varijabla>
  </DomainObject.Predmet.ProtuStrankaListFormatedWithAdress>
  <DomainObject.Predmet.ProtuStrankaListFormatedWithAdressOIB>
    <izvorni_sadrzaj>
      <item>ALLURE d.o.o., OIB 72076454691, Sjeničarska 40, 10000 Zagreb zastupanog po punomoćniku Ivan Zovak</item>
    </izvorni_sadrzaj>
    <derivirana_varijabla naziv="DomainObject.Predmet.ProtuStrankaListFormatedWithAdressOIB_1">
      <item>ALLURE d.o.o., OIB 72076454691, Sjeničarska 40, 10000 Zagreb zastupanog po punomoćniku Ivan Zovak</item>
    </derivirana_varijabla>
  </DomainObject.Predmet.ProtuStrankaListFormatedWithAdressOIB>
  <DomainObject.Predmet.ProtuStrankaListNazivFormated>
    <izvorni_sadrzaj>
      <item>ALLURE d.o.o.</item>
    </izvorni_sadrzaj>
    <derivirana_varijabla naziv="DomainObject.Predmet.ProtuStrankaListNazivFormated_1">
      <item>ALLURE d.o.o.</item>
    </derivirana_varijabla>
  </DomainObject.Predmet.ProtuStrankaListNazivFormated>
  <DomainObject.Predmet.ProtuStrankaListNazivFormatedOIB>
    <izvorni_sadrzaj>
      <item>ALLURE d.o.o., OIB 72076454691</item>
    </izvorni_sadrzaj>
    <derivirana_varijabla naziv="DomainObject.Predmet.ProtuStrankaListNazivFormatedOIB_1">
      <item>ALLURE d.o.o., OIB 72076454691</item>
    </derivirana_varijabla>
  </DomainObject.Predmet.ProtuStrankaListNazivFormatedOIB>
  <DomainObject.Predmet.OstaliListFormated>
    <izvorni_sadrzaj>
      <item>Ivan Zovak punomoćnik sudionika u postupku ALLURE d.o.o.</item>
    </izvorni_sadrzaj>
    <derivirana_varijabla naziv="DomainObject.Predmet.OstaliListFormated_1">
      <item>Ivan Zovak punomoćnik sudionika u postupku ALLURE d.o.o.</item>
    </derivirana_varijabla>
  </DomainObject.Predmet.OstaliListFormated>
  <DomainObject.Predmet.OstaliListFormatedOIB>
    <izvorni_sadrzaj>
      <item>Ivan Zovak, OIB 51752212359 punomoćnik sudionika u postupku ALLURE d.o.o.</item>
    </izvorni_sadrzaj>
    <derivirana_varijabla naziv="DomainObject.Predmet.OstaliListFormatedOIB_1">
      <item>Ivan Zovak, OIB 51752212359 punomoćnik sudionika u postupku ALLURE d.o.o.</item>
    </derivirana_varijabla>
  </DomainObject.Predmet.OstaliListFormatedOIB>
  <DomainObject.Predmet.OstaliListFormatedWithAdress>
    <izvorni_sadrzaj>
      <item>Ivan Zovak, Teslićka Ulica 25, 10000 Zagreb punomoćnik sudionika u postupku ALLURE d.o.o.</item>
    </izvorni_sadrzaj>
    <derivirana_varijabla naziv="DomainObject.Predmet.OstaliListFormatedWithAdress_1">
      <item>Ivan Zovak, Teslićka Ulica 25, 10000 Zagreb punomoćnik sudionika u postupku ALLURE d.o.o.</item>
    </derivirana_varijabla>
  </DomainObject.Predmet.OstaliListFormatedWithAdress>
  <DomainObject.Predmet.OstaliListFormatedWithAdressOIB>
    <izvorni_sadrzaj>
      <item>Ivan Zovak, OIB 51752212359, Teslićka Ulica 25, 10000 Zagreb punomoćnik sudionika u postupku ALLURE d.o.o.</item>
    </izvorni_sadrzaj>
    <derivirana_varijabla naziv="DomainObject.Predmet.OstaliListFormatedWithAdressOIB_1">
      <item>Ivan Zovak, OIB 51752212359, Teslićka Ulica 25, 10000 Zagreb punomoćnik sudionika u postupku ALLURE d.o.o.</item>
    </derivirana_varijabla>
  </DomainObject.Predmet.OstaliListFormatedWithAdressOIB>
  <DomainObject.Predmet.OstaliListNazivFormated>
    <izvorni_sadrzaj>
      <item>Ivan Zovak</item>
    </izvorni_sadrzaj>
    <derivirana_varijabla naziv="DomainObject.Predmet.OstaliListNazivFormated_1">
      <item>Ivan Zovak</item>
    </derivirana_varijabla>
  </DomainObject.Predmet.OstaliListNazivFormated>
  <DomainObject.Predmet.OstaliListNazivFormatedOIB>
    <izvorni_sadrzaj>
      <item>Ivan Zovak, OIB 51752212359</item>
    </izvorni_sadrzaj>
    <derivirana_varijabla naziv="DomainObject.Predmet.OstaliListNazivFormatedOIB_1">
      <item>Ivan Zovak, OIB 51752212359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ALLURE d.o.o.</izvorni_sadrzaj>
    <derivirana_varijabla naziv="DomainObject.Predmet.ProtustrankaIDrugi_1">ALLURE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ALLURE d.o.o., OIB 72076454691, Sjeničarska 40, 10000 Zagreb</izvorni_sadrzaj>
    <derivirana_varijabla naziv="DomainObject.Predmet.ProtustrankaIDrugiAdressOIB_1">ALLURE d.o.o., OIB 72076454691, Sjeničarska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ALLURE d.o.o.</item>
      <item>Ivan Zovak</item>
    </izvorni_sadrzaj>
    <derivirana_varijabla naziv="DomainObject.Predmet.SudioniciListNaziv_1">
      <item>FINA Regionalni centar Zagreb</item>
      <item>ALLURE d.o.o.</item>
      <item>Ivan Zovak</item>
    </derivirana_varijabla>
  </DomainObject.Predmet.SudioniciListNaziv>
  <DomainObject.Predmet.SudioniciListAdressOIB>
    <izvorni_sadrzaj>
      <item>FINA Regionalni centar Zagreb, OIB 85821130368, Trg svibanjskih žrtava 1995. 1,10000 Zagreb</item>
      <item>ALLURE d.o.o., OIB 72076454691, Sjeničarska 40,10000 Zagreb</item>
      <item>Ivan Zovak, OIB 51752212359, Teslićka Ulica 25,10000 Zagreb</item>
    </izvorni_sadrzaj>
    <derivirana_varijabla naziv="DomainObject.Predmet.SudioniciListAdressOIB_1">
      <item>FINA Regionalni centar Zagreb, OIB 85821130368, Trg svibanjskih žrtava 1995. 1,10000 Zagreb</item>
      <item>ALLURE d.o.o., OIB 72076454691, Sjeničarska 40,10000 Zagreb</item>
      <item>Ivan Zovak, OIB 51752212359, Teslićka Ulica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72076454691</item>
      <item>, OIB 51752212359</item>
    </izvorni_sadrzaj>
    <derivirana_varijabla naziv="DomainObject.Predmet.SudioniciListNazivOIB_1">
      <item>, OIB 85821130368</item>
      <item>, OIB 72076454691</item>
      <item>, OIB 51752212359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8B7875-1D32-4F18-8C8F-BA855ED1CD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1353</properties:Characters>
  <properties:Lines>42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2018-09-28T11:45:00Z</dcterms:created>
  <dc:creator>ilukac</dc:creator>
  <cp:lastModifiedBy>Belma Čolić</cp:lastModifiedBy>
  <cp:lastPrinted>2018-10-04T06:26:00Z</cp:lastPrinted>
  <dcterms:modified xmlns:xsi="http://www.w3.org/2001/XMLSchema-instance" xsi:type="dcterms:W3CDTF">2018-10-05T09:21:00Z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  1484 2018 skraćeni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