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f0d2553" w14:paraId="f0d2553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14.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BE73AA">
        <w:rPr>
          <w:rFonts w:hAnsi="Times New Roman" w:ascii="Times New Roman"/>
          <w:b/>
          <w:sz w:val="24"/>
          <w:szCs w:val="24"/>
        </w:rPr>
        <w:t>187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St -</w:t>
      </w:r>
      <w:proofErr w:type="spellStart"/>
      <w:r w:rsidR="00BE73AA">
        <w:rPr>
          <w:rFonts w:hAnsi="Times New Roman" w:ascii="Times New Roman"/>
          <w:sz w:val="24"/>
          <w:szCs w:val="24"/>
        </w:rPr>
        <w:t>187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201</w:t>
      </w:r>
      <w:r w:rsidR="003E3CF3">
        <w:rPr>
          <w:rFonts w:hAnsi="Times New Roman" w:ascii="Times New Roman"/>
          <w:sz w:val="24"/>
          <w:szCs w:val="24"/>
        </w:rPr>
        <w:t>6</w:t>
      </w:r>
      <w:proofErr w:type="spellEnd"/>
      <w:r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BE73AA" w:rsidRPr="00BE73AA">
        <w:rPr>
          <w:rFonts w:hAnsi="Times New Roman" w:ascii="Times New Roman"/>
          <w:sz w:val="24"/>
          <w:szCs w:val="24"/>
        </w:rPr>
        <w:t>MJESTO KUPNJE d.o.o.</w:t>
      </w:r>
      <w:r w:rsidR="00BE73AA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iz </w:t>
      </w:r>
      <w:r w:rsidR="00295B8A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BE73AA" w:rsidRPr="00BE73AA">
        <w:rPr>
          <w:rFonts w:hAnsi="Times New Roman" w:ascii="Times New Roman"/>
          <w:sz w:val="24"/>
          <w:szCs w:val="24"/>
        </w:rPr>
        <w:t>08025070588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2F93"/>
    <w:rsid w:val="001230A1"/>
    <w:rsid w:val="00295B8A"/>
    <w:rsid w:val="00296E26"/>
    <w:rsid w:val="002B2575"/>
    <w:rsid w:val="002D4D20"/>
    <w:rsid w:val="003D1DFA"/>
    <w:rsid w:val="003E3CF3"/>
    <w:rsid w:val="0051523E"/>
    <w:rsid w:val="00517D33"/>
    <w:rsid w:val="005B0DF8"/>
    <w:rsid w:val="005B0E4E"/>
    <w:rsid w:val="006F32D5"/>
    <w:rsid w:val="006F3D60"/>
    <w:rsid w:val="00740F95"/>
    <w:rsid w:val="0077295E"/>
    <w:rsid w:val="00814D96"/>
    <w:rsid w:val="009B52C6"/>
    <w:rsid w:val="00A51D40"/>
    <w:rsid w:val="00A85325"/>
    <w:rsid w:val="00B14486"/>
    <w:rsid w:val="00BE73AA"/>
    <w:rsid w:val="00CE41E6"/>
    <w:rsid w:val="00E1737F"/>
    <w:rsid w:val="00F1455F"/>
    <w:rsid w:val="00F4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0F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F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40F95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40F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40F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0F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F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40F95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40F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40F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St-187/2016</izvorni_sadrzaj>
    <derivirana_varijabla naziv="DomainObject.Predmet.OznakaBroj_1">St-187/2016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MJESTO KUPNJE d.o.o. za trgovinu i usluge zastupanog po punomoćniku Anita Ambrinac</izvorni_sadrzaj>
    <derivirana_varijabla naziv="DomainObject.Predmet.ProtustrankaFormated_1">  MJESTO KUPNJE d.o.o. za trgovinu i usluge zastupanog po punomoćniku Anita Ambrinac</derivirana_varijabla>
  </DomainObject.Predmet.ProtustrankaFormated>
  <DomainObject.Predmet.ProtustrankaFormatedOIB>
    <izvorni_sadrzaj>  MJESTO KUPNJE d.o.o. za trgovinu i usluge, OIB 08025070588 zastupanog po punomoćniku Anita Ambrinac</izvorni_sadrzaj>
    <derivirana_varijabla naziv="DomainObject.Predmet.ProtustrankaFormatedOIB_1">  MJESTO KUPNJE d.o.o. za trgovinu i usluge, OIB 08025070588 zastupanog po punomoćniku Anita Ambrinac</derivirana_varijabla>
  </DomainObject.Predmet.ProtustrankaFormatedOIB>
  <DomainObject.Predmet.ProtustrankaFormatedWithAdress>
    <izvorni_sadrzaj> MJESTO KUPNJE d.o.o. za trgovinu i usluge, Ulica grada Vukovara 254/1, 10000 Zagreb zastupanog po punomoćniku Anita Ambrinac</izvorni_sadrzaj>
    <derivirana_varijabla naziv="DomainObject.Predmet.ProtustrankaFormatedWithAdress_1"> MJESTO KUPNJE d.o.o. za trgovinu i usluge, Ulica grada Vukovara 254/1, 10000 Zagreb zastupanog po punomoćniku Anita Ambrinac</derivirana_varijabla>
  </DomainObject.Predmet.ProtustrankaFormatedWithAdress>
  <DomainObject.Predmet.ProtustrankaFormatedWithAdressOIB>
    <izvorni_sadrzaj> MJESTO KUPNJE d.o.o. za trgovinu i usluge, OIB 08025070588, Ulica grada Vukovara 254/1, 10000 Zagreb zastupanog po punomoćniku Anita Ambrinac</izvorni_sadrzaj>
    <derivirana_varijabla naziv="DomainObject.Predmet.ProtustrankaFormatedWithAdressOIB_1"> MJESTO KUPNJE d.o.o. za trgovinu i usluge, OIB 08025070588, Ulica grada Vukovara 254/1, 10000 Zagreb zastupanog po punomoćniku Anita Ambrinac</derivirana_varijabla>
  </DomainObject.Predmet.ProtustrankaFormatedWithAdressOIB>
  <DomainObject.Predmet.ProtustrankaWithAdress>
    <izvorni_sadrzaj>MJESTO KUPNJE d.o.o. za trgovinu i usluge Ulica grada Vukovara 254/1, 10000 Zagreb</izvorni_sadrzaj>
    <derivirana_varijabla naziv="DomainObject.Predmet.ProtustrankaWithAdress_1">MJESTO KUPNJE d.o.o. za trgovinu i usluge Ulica grada Vukovara 254/1, 10000 Zagreb</derivirana_varijabla>
  </DomainObject.Predmet.ProtustrankaWithAdress>
  <DomainObject.Predmet.ProtustrankaWithAdressOIB>
    <izvorni_sadrzaj>MJESTO KUPNJE d.o.o. za trgovinu i usluge, OIB 08025070588, Ulica grada Vukovara 254/1, 10000 Zagreb</izvorni_sadrzaj>
    <derivirana_varijabla naziv="DomainObject.Predmet.ProtustrankaWithAdressOIB_1">MJESTO KUPNJE d.o.o. za trgovinu i usluge, OIB 08025070588, Ulica grada Vukovara 254/1, 10000 Zagreb</derivirana_varijabla>
  </DomainObject.Predmet.ProtustrankaWithAdressOIB>
  <DomainObject.Predmet.ProtustrankaNazivFormated>
    <izvorni_sadrzaj>MJESTO KUPNJE d.o.o. za trgovinu i usluge</izvorni_sadrzaj>
    <derivirana_varijabla naziv="DomainObject.Predmet.ProtustrankaNazivFormated_1">MJESTO KUPNJE d.o.o. za trgovinu i usluge</derivirana_varijabla>
  </DomainObject.Predmet.ProtustrankaNazivFormated>
  <DomainObject.Predmet.ProtustrankaNazivFormatedOIB>
    <izvorni_sadrzaj>MJESTO KUPNJE d.o.o. za trgovinu i usluge, OIB 08025070588</izvorni_sadrzaj>
    <derivirana_varijabla naziv="DomainObject.Predmet.ProtustrankaNazivFormatedOIB_1">MJESTO KUPNJE d.o.o. za trgovinu i usluge, OIB 08025070588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MJESTO KUPNJE d.o.o. za trgovinu i usluge zastupanog po punomoćniku Anita Ambrinac</item>
    </izvorni_sadrzaj>
    <derivirana_varijabla naziv="DomainObject.Predmet.ProtuStrankaListFormated_1">
      <item>MJESTO KUPNJE d.o.o. za trgovinu i usluge zastupanog po punomoćniku Anita Ambrinac</item>
    </derivirana_varijabla>
  </DomainObject.Predmet.ProtuStrankaListFormated>
  <DomainObject.Predmet.ProtuStrankaListFormatedOIB>
    <izvorni_sadrzaj>
      <item>MJESTO KUPNJE d.o.o. za trgovinu i usluge, OIB 08025070588 zastupanog po punomoćniku Anita Ambrinac</item>
    </izvorni_sadrzaj>
    <derivirana_varijabla naziv="DomainObject.Predmet.ProtuStrankaListFormatedOIB_1">
      <item>MJESTO KUPNJE d.o.o. za trgovinu i usluge, OIB 08025070588 zastupanog po punomoćniku Anita Ambrinac</item>
    </derivirana_varijabla>
  </DomainObject.Predmet.ProtuStrankaListFormatedOIB>
  <DomainObject.Predmet.ProtuStrankaListFormatedWithAdress>
    <izvorni_sadrzaj>
      <item>MJESTO KUPNJE d.o.o. za trgovinu i usluge, Ulica grada Vukovara 254/1, 10000 Zagreb zastupanog po punomoćniku Anita Ambrinac</item>
    </izvorni_sadrzaj>
    <derivirana_varijabla naziv="DomainObject.Predmet.ProtuStrankaListFormatedWithAdress_1">
      <item>MJESTO KUPNJE d.o.o. za trgovinu i usluge, Ulica grada Vukovara 254/1, 10000 Zagreb zastupanog po punomoćniku Anita Ambrinac</item>
    </derivirana_varijabla>
  </DomainObject.Predmet.ProtuStrankaListFormatedWithAdress>
  <DomainObject.Predmet.ProtuStrankaListFormatedWithAdressOIB>
    <izvorni_sadrzaj>
      <item>MJESTO KUPNJE d.o.o. za trgovinu i usluge, OIB 08025070588, Ulica grada Vukovara 254/1, 10000 Zagreb zastupanog po punomoćniku Anita Ambrinac</item>
    </izvorni_sadrzaj>
    <derivirana_varijabla naziv="DomainObject.Predmet.ProtuStrankaListFormatedWithAdressOIB_1">
      <item>MJESTO KUPNJE d.o.o. za trgovinu i usluge, OIB 08025070588, Ulica grada Vukovara 254/1, 10000 Zagreb zastupanog po punomoćniku Anita Ambrinac</item>
    </derivirana_varijabla>
  </DomainObject.Predmet.ProtuStrankaListFormatedWithAdressOIB>
  <DomainObject.Predmet.ProtuStrankaListNazivFormated>
    <izvorni_sadrzaj>
      <item>MJESTO KUPNJE d.o.o. za trgovinu i usluge</item>
    </izvorni_sadrzaj>
    <derivirana_varijabla naziv="DomainObject.Predmet.ProtuStrankaListNazivFormated_1">
      <item>MJESTO KUPNJE d.o.o. za trgovinu i usluge</item>
    </derivirana_varijabla>
  </DomainObject.Predmet.ProtuStrankaListNazivFormated>
  <DomainObject.Predmet.ProtuStrankaListNazivFormatedOIB>
    <izvorni_sadrzaj>
      <item>MJESTO KUPNJE d.o.o. za trgovinu i usluge, OIB 08025070588</item>
    </izvorni_sadrzaj>
    <derivirana_varijabla naziv="DomainObject.Predmet.ProtuStrankaListNazivFormatedOIB_1">
      <item>MJESTO KUPNJE d.o.o. za trgovinu i usluge, OIB 08025070588</item>
    </derivirana_varijabla>
  </DomainObject.Predmet.ProtuStrankaListNazivFormatedOIB>
  <DomainObject.Predmet.OstaliListFormated>
    <izvorni_sadrzaj>
      <item>Anita Ambrinac punomoćnik sudionika u postupku MJESTO KUPNJE d.o.o. za trgovinu i usluge</item>
    </izvorni_sadrzaj>
    <derivirana_varijabla naziv="DomainObject.Predmet.OstaliListFormated_1">
      <item>Anita Ambrinac punomoćnik sudionika u postupku MJESTO KUPNJE d.o.o. za trgovinu i usluge</item>
    </derivirana_varijabla>
  </DomainObject.Predmet.OstaliListFormated>
  <DomainObject.Predmet.OstaliListFormatedOIB>
    <izvorni_sadrzaj>
      <item>Anita Ambrinac, OIB 70791793411 punomoćnik sudionika u postupku MJESTO KUPNJE d.o.o. za trgovinu i usluge</item>
    </izvorni_sadrzaj>
    <derivirana_varijabla naziv="DomainObject.Predmet.OstaliListFormatedOIB_1">
      <item>Anita Ambrinac, OIB 70791793411 punomoćnik sudionika u postupku MJESTO KUPNJE d.o.o. za trgovinu i usluge</item>
    </derivirana_varijabla>
  </DomainObject.Predmet.OstaliListFormatedOIB>
  <DomainObject.Predmet.OstaliListFormatedWithAdress>
    <izvorni_sadrzaj>
      <item>Anita Ambrinac, Ulica 22. Lipnja 29, 32100 Mirkovci punomoćnik sudionika u postupku MJESTO KUPNJE d.o.o. za trgovinu i usluge</item>
    </izvorni_sadrzaj>
    <derivirana_varijabla naziv="DomainObject.Predmet.OstaliListFormatedWithAdress_1">
      <item>Anita Ambrinac, Ulica 22. Lipnja 29, 32100 Mirkovci punomoćnik sudionika u postupku MJESTO KUPNJE d.o.o. za trgovinu i usluge</item>
    </derivirana_varijabla>
  </DomainObject.Predmet.OstaliListFormatedWithAdress>
  <DomainObject.Predmet.OstaliListFormatedWithAdressOIB>
    <izvorni_sadrzaj>
      <item>Anita Ambrinac, OIB 70791793411, Ulica 22. Lipnja 29, 32100 Mirkovci punomoćnik sudionika u postupku MJESTO KUPNJE d.o.o. za trgovinu i usluge</item>
    </izvorni_sadrzaj>
    <derivirana_varijabla naziv="DomainObject.Predmet.OstaliListFormatedWithAdressOIB_1">
      <item>Anita Ambrinac, OIB 70791793411, Ulica 22. Lipnja 29, 32100 Mirkovci punomoćnik sudionika u postupku MJESTO KUPNJE d.o.o. za trgovinu i usluge</item>
    </derivirana_varijabla>
  </DomainObject.Predmet.OstaliListFormatedWithAdressOIB>
  <DomainObject.Predmet.OstaliListNazivFormated>
    <izvorni_sadrzaj>
      <item>Anita Ambrinac</item>
    </izvorni_sadrzaj>
    <derivirana_varijabla naziv="DomainObject.Predmet.OstaliListNazivFormated_1">
      <item>Anita Ambrinac</item>
    </derivirana_varijabla>
  </DomainObject.Predmet.OstaliListNazivFormated>
  <DomainObject.Predmet.OstaliListNazivFormatedOIB>
    <izvorni_sadrzaj>
      <item>Anita Ambrinac, OIB 70791793411</item>
    </izvorni_sadrzaj>
    <derivirana_varijabla naziv="DomainObject.Predmet.OstaliListNazivFormatedOIB_1">
      <item>Anita Ambrinac, OIB 70791793411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MJESTO KUPNJE d.o.o. za trgovinu i usluge</izvorni_sadrzaj>
    <derivirana_varijabla naziv="DomainObject.Predmet.ProtustrankaIDrugi_1">MJESTO KUPNJE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MJESTO KUPNJE d.o.o. za trgovinu i usluge, OIB 08025070588, Ulica grada Vukovara 254/1, 10000 Zagreb</izvorni_sadrzaj>
    <derivirana_varijabla naziv="DomainObject.Predmet.ProtustrankaIDrugiAdressOIB_1">MJESTO KUPNJE d.o.o. za trgovinu i usluge, OIB 08025070588, Ulica grada Vukovara 254/1,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MJESTO KUPNJE d.o.o. za trgovinu i usluge</item>
      <item>Anita Ambrinac</item>
    </izvorni_sadrzaj>
    <derivirana_varijabla naziv="DomainObject.Predmet.SudioniciListNaziv_1">
      <item>FINA Regionalni centar Zagreb</item>
      <item>MJESTO KUPNJE d.o.o. za trgovinu i usluge</item>
      <item>Anita Ambrinac</item>
    </derivirana_varijabla>
  </DomainObject.Predmet.SudioniciListNaziv>
  <DomainObject.Predmet.SudioniciListAdressOIB>
    <izvorni_sadrzaj>
      <item>FINA Regionalni centar Zagreb, OIB 85821130368, Trg svibanjskih žrtava 1995. 1,10000 Zagreb</item>
      <item>MJESTO KUPNJE d.o.o. za trgovinu i usluge, OIB 08025070588, Ulica grada Vukovara 254/1,10000 Zagreb</item>
      <item>Anita Ambrinac, OIB 70791793411, Ulica 22. Lipnja 29,32100 Mirkovci</item>
    </izvorni_sadrzaj>
    <derivirana_varijabla naziv="DomainObject.Predmet.SudioniciListAdressOIB_1">
      <item>FINA Regionalni centar Zagreb, OIB 85821130368, Trg svibanjskih žrtava 1995. 1,10000 Zagreb</item>
      <item>MJESTO KUPNJE d.o.o. za trgovinu i usluge, OIB 08025070588, Ulica grada Vukovara 254/1,10000 Zagreb</item>
      <item>Anita Ambrinac, OIB 70791793411, Ulica 22. Lipnja 29,32100 Mirkovci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08025070588</item>
      <item>, OIB 70791793411</item>
    </izvorni_sadrzaj>
    <derivirana_varijabla naziv="DomainObject.Predmet.SudioniciListNazivOIB_1">
      <item>, OIB 85821130368</item>
      <item>, OIB 08025070588</item>
      <item>, OIB 70791793411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780</properties:Characters>
  <properties:Lines>45</properties:Lines>
  <properties:Paragraphs>21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2016-04-14T12:36:00Z</cp:lastPrinted>
  <dcterms:modified xmlns:xsi="http://www.w3.org/2001/XMLSchema-instance" xsi:type="dcterms:W3CDTF">2016-04-14T12:38:00Z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