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e579" w14:paraId="c22e579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90573">
        <w:t xml:space="preserve"> </w:t>
      </w:r>
      <w:r w:rsidR="008778BA">
        <w:t>HARMONIA</w:t>
      </w:r>
      <w:r w:rsidR="00990573">
        <w:t xml:space="preserve"> d.o.o.,</w:t>
      </w:r>
      <w:r w:rsidR="00B51EA5" w:rsidRPr="00703844">
        <w:t xml:space="preserve"> </w:t>
      </w:r>
      <w:r w:rsidR="0099314A">
        <w:t xml:space="preserve">Zadar, </w:t>
      </w:r>
      <w:r w:rsidR="008778BA">
        <w:t>Plemića Borelli 12</w:t>
      </w:r>
      <w:r w:rsidR="00990573">
        <w:t xml:space="preserve">, </w:t>
      </w:r>
      <w:r w:rsidR="00B51EA5" w:rsidRPr="00703844">
        <w:t>OIB:</w:t>
      </w:r>
      <w:r w:rsidR="00223671">
        <w:t xml:space="preserve"> </w:t>
      </w:r>
      <w:r w:rsidR="008778BA">
        <w:t>38725504670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8778BA">
        <w:t>1</w:t>
      </w:r>
      <w:r>
        <w:t>.</w:t>
      </w:r>
      <w:r w:rsidR="00B51EA5">
        <w:t xml:space="preserve"> </w:t>
      </w:r>
      <w:r w:rsidR="008778BA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8778BA">
        <w:t>14</w:t>
      </w:r>
      <w:r>
        <w:t xml:space="preserve">. </w:t>
      </w:r>
      <w:r w:rsidR="00223671">
        <w:t>ožujka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8778BA">
        <w:t>HARMONI</w:t>
      </w:r>
      <w:r w:rsidR="008778BA" w:rsidRPr="008778BA">
        <w:t>A d.o.o., Zadar, Plemića Borelli 12, OIB: 38725504670</w:t>
      </w:r>
      <w:r w:rsidR="00990573">
        <w:t xml:space="preserve">, </w:t>
      </w:r>
      <w:r>
        <w:t xml:space="preserve">na temelju neizvršenih osnova za plaćanje iznosi </w:t>
      </w:r>
      <w:r w:rsidR="008778BA">
        <w:t>47</w:t>
      </w:r>
      <w:r w:rsidR="00990573">
        <w:t>.</w:t>
      </w:r>
      <w:r w:rsidR="008778BA">
        <w:t>244</w:t>
      </w:r>
      <w:r w:rsidR="00990573">
        <w:t>,</w:t>
      </w:r>
      <w:r w:rsidR="008778BA">
        <w:t>35</w:t>
      </w:r>
      <w:r>
        <w:t xml:space="preserve"> kn. </w:t>
      </w:r>
      <w:r w:rsidR="008778B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8778BA">
        <w:t>Lekë Gjini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8778BA">
        <w:t>14</w:t>
      </w:r>
      <w:r w:rsidR="00814E35">
        <w:t xml:space="preserve">. </w:t>
      </w:r>
      <w:r w:rsidR="00223671">
        <w:t>ožujka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C7F2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8778BA">
      <w:t>77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8778BA">
      <w:t>77</w:t>
    </w:r>
    <w:r>
      <w:t>/1</w:t>
    </w:r>
    <w:r w:rsidR="00FF274E">
      <w:t>7</w:t>
    </w:r>
    <w:r>
      <w:t>-</w:t>
    </w:r>
    <w:r w:rsidR="004C10E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23671"/>
    <w:rsid w:val="002F1F17"/>
    <w:rsid w:val="002F6CBF"/>
    <w:rsid w:val="00447958"/>
    <w:rsid w:val="004635D5"/>
    <w:rsid w:val="004B64F0"/>
    <w:rsid w:val="004C10E5"/>
    <w:rsid w:val="004F3050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7C7F2A"/>
    <w:rsid w:val="00804643"/>
    <w:rsid w:val="00814E35"/>
    <w:rsid w:val="0082637D"/>
    <w:rsid w:val="008337B7"/>
    <w:rsid w:val="008778BA"/>
    <w:rsid w:val="00926A1D"/>
    <w:rsid w:val="00983B50"/>
    <w:rsid w:val="00990573"/>
    <w:rsid w:val="00990A98"/>
    <w:rsid w:val="0099314A"/>
    <w:rsid w:val="00997BBA"/>
    <w:rsid w:val="009E2467"/>
    <w:rsid w:val="00A32F79"/>
    <w:rsid w:val="00A424B2"/>
    <w:rsid w:val="00A64D31"/>
    <w:rsid w:val="00AA204A"/>
    <w:rsid w:val="00B51EA5"/>
    <w:rsid w:val="00BA4D2C"/>
    <w:rsid w:val="00C6433B"/>
    <w:rsid w:val="00CB1099"/>
    <w:rsid w:val="00D34817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7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F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F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F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F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7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F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F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F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F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St-77/2017</izvorni_sadrzaj>
    <derivirana_varijabla naziv="DomainObject.Predmet.OznakaBroj_1">St-77/2017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HARMONIA d.o.o. za trgovinu i usluge</izvorni_sadrzaj>
    <derivirana_varijabla naziv="DomainObject.Predmet.ProtustrankaFormated_1">  HARMONIA d.o.o. za trgovinu i usluge</derivirana_varijabla>
  </DomainObject.Predmet.ProtustrankaFormated>
  <DomainObject.Predmet.ProtustrankaFormatedOIB>
    <izvorni_sadrzaj>  HARMONIA d.o.o. za trgovinu i usluge, OIB 38725504670</izvorni_sadrzaj>
    <derivirana_varijabla naziv="DomainObject.Predmet.ProtustrankaFormatedOIB_1">  HARMONIA d.o.o. za trgovinu i usluge, OIB 38725504670</derivirana_varijabla>
  </DomainObject.Predmet.ProtustrankaFormatedOIB>
  <DomainObject.Predmet.ProtustrankaFormatedWithAdress>
    <izvorni_sadrzaj> HARMONIA d.o.o. za trgovinu i usluge, Plemića Borelli 12, 23000 Zadar</izvorni_sadrzaj>
    <derivirana_varijabla naziv="DomainObject.Predmet.ProtustrankaFormatedWithAdress_1"> HARMONIA d.o.o. za trgovinu i usluge, Plemića Borelli 12, 23000 Zadar</derivirana_varijabla>
  </DomainObject.Predmet.ProtustrankaFormatedWithAdress>
  <DomainObject.Predmet.ProtustrankaFormatedWithAdressOIB>
    <izvorni_sadrzaj> HARMONIA d.o.o. za trgovinu i usluge, OIB 38725504670, Plemića Borelli 12, 23000 Zadar</izvorni_sadrzaj>
    <derivirana_varijabla naziv="DomainObject.Predmet.ProtustrankaFormatedWithAdressOIB_1"> HARMONIA d.o.o. za trgovinu i usluge, OIB 38725504670, Plemića Borelli 12, 23000 Zadar</derivirana_varijabla>
  </DomainObject.Predmet.ProtustrankaFormatedWithAdressOIB>
  <DomainObject.Predmet.ProtustrankaWithAdress>
    <izvorni_sadrzaj>HARMONIA d.o.o. za trgovinu i usluge Plemića Borelli 12, 23000 Zadar</izvorni_sadrzaj>
    <derivirana_varijabla naziv="DomainObject.Predmet.ProtustrankaWithAdress_1">HARMONIA d.o.o. za trgovinu i usluge Plemića Borelli 12, 23000 Zadar</derivirana_varijabla>
  </DomainObject.Predmet.ProtustrankaWithAdress>
  <DomainObject.Predmet.ProtustrankaWithAdressOIB>
    <izvorni_sadrzaj>HARMONIA d.o.o. za trgovinu i usluge, OIB 38725504670, Plemića Borelli 12, 23000 Zadar</izvorni_sadrzaj>
    <derivirana_varijabla naziv="DomainObject.Predmet.ProtustrankaWithAdressOIB_1">HARMONIA d.o.o. za trgovinu i usluge, OIB 38725504670, Plemića Borelli 12, 23000 Zadar</derivirana_varijabla>
  </DomainObject.Predmet.ProtustrankaWithAdressOIB>
  <DomainObject.Predmet.ProtustrankaNazivFormated>
    <izvorni_sadrzaj>HARMONIA d.o.o. za trgovinu i usluge</izvorni_sadrzaj>
    <derivirana_varijabla naziv="DomainObject.Predmet.ProtustrankaNazivFormated_1">HARMONIA d.o.o. za trgovinu i usluge</derivirana_varijabla>
  </DomainObject.Predmet.ProtustrankaNazivFormated>
  <DomainObject.Predmet.ProtustrankaNazivFormatedOIB>
    <izvorni_sadrzaj>HARMONIA d.o.o. za trgovinu i usluge, OIB 38725504670</izvorni_sadrzaj>
    <derivirana_varijabla naziv="DomainObject.Predmet.ProtustrankaNazivFormatedOIB_1">HARMONIA d.o.o. za trgovinu i usluge, OIB 38725504670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HARMONIA d.o.o. za trgovinu i usluge</item>
    </izvorni_sadrzaj>
    <derivirana_varijabla naziv="DomainObject.Predmet.ProtuStrankaListFormated_1">
      <item>HARMONIA d.o.o. za trgovinu i usluge</item>
    </derivirana_varijabla>
  </DomainObject.Predmet.ProtuStrankaListFormated>
  <DomainObject.Predmet.ProtuStrankaListFormatedOIB>
    <izvorni_sadrzaj>
      <item>HARMONIA d.o.o. za trgovinu i usluge, OIB 38725504670</item>
    </izvorni_sadrzaj>
    <derivirana_varijabla naziv="DomainObject.Predmet.ProtuStrankaListFormatedOIB_1">
      <item>HARMONIA d.o.o. za trgovinu i usluge, OIB 38725504670</item>
    </derivirana_varijabla>
  </DomainObject.Predmet.ProtuStrankaListFormatedOIB>
  <DomainObject.Predmet.ProtuStrankaListFormatedWithAdress>
    <izvorni_sadrzaj>
      <item>HARMONIA d.o.o. za trgovinu i usluge, Plemića Borelli 12, 23000 Zadar</item>
    </izvorni_sadrzaj>
    <derivirana_varijabla naziv="DomainObject.Predmet.ProtuStrankaListFormatedWithAdress_1">
      <item>HARMONIA d.o.o. za trgovinu i usluge, Plemića Borelli 12, 23000 Zadar</item>
    </derivirana_varijabla>
  </DomainObject.Predmet.ProtuStrankaListFormatedWithAdress>
  <DomainObject.Predmet.ProtuStrankaListFormatedWithAdressOIB>
    <izvorni_sadrzaj>
      <item>HARMONIA d.o.o. za trgovinu i usluge, OIB 38725504670, Plemića Borelli 12, 23000 Zadar</item>
    </izvorni_sadrzaj>
    <derivirana_varijabla naziv="DomainObject.Predmet.ProtuStrankaListFormatedWithAdressOIB_1">
      <item>HARMONIA d.o.o. za trgovinu i usluge, OIB 38725504670, Plemića Borelli 12, 23000 Zadar</item>
    </derivirana_varijabla>
  </DomainObject.Predmet.ProtuStrankaListFormatedWithAdressOIB>
  <DomainObject.Predmet.ProtuStrankaListNazivFormated>
    <izvorni_sadrzaj>
      <item>HARMONIA d.o.o. za trgovinu i usluge</item>
    </izvorni_sadrzaj>
    <derivirana_varijabla naziv="DomainObject.Predmet.ProtuStrankaListNazivFormated_1">
      <item>HARMONIA d.o.o. za trgovinu i usluge</item>
    </derivirana_varijabla>
  </DomainObject.Predmet.ProtuStrankaListNazivFormated>
  <DomainObject.Predmet.ProtuStrankaListNazivFormatedOIB>
    <izvorni_sadrzaj>
      <item>HARMONIA d.o.o. za trgovinu i usluge, OIB 38725504670</item>
    </izvorni_sadrzaj>
    <derivirana_varijabla naziv="DomainObject.Predmet.ProtuStrankaListNazivFormatedOIB_1">
      <item>HARMONIA d.o.o. za trgovinu i usluge, OIB 38725504670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HARMONIA d.o.o. za trgovinu i usluge</izvorni_sadrzaj>
    <derivirana_varijabla naziv="DomainObject.Predmet.ProtustrankaIDrugi_1">HARMONIA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HARMONIA d.o.o. za trgovinu i usluge, OIB 38725504670, Plemića Borelli 12, 23000 Zadar</izvorni_sadrzaj>
    <derivirana_varijabla naziv="DomainObject.Predmet.ProtustrankaIDrugiAdressOIB_1">HARMONIA d.o.o. za trgovinu i usluge, OIB 38725504670, Plemića Borelli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HARMONIA d.o.o. za trgovinu i usluge</item>
    </izvorni_sadrzaj>
    <derivirana_varijabla naziv="DomainObject.Predmet.SudioniciListNaziv_1">
      <item>FINA</item>
      <item>HARMONIA d.o.o. za trgovinu i usluge</item>
    </derivirana_varijabla>
  </DomainObject.Predmet.SudioniciListNaziv>
  <DomainObject.Predmet.SudioniciListAdressOIB>
    <izvorni_sadrzaj>
      <item>FINA, OIB 85821130368</item>
      <item>HARMONIA d.o.o. za trgovinu i usluge, OIB 38725504670, Plemića Borelli 12,23000 Zadar</item>
    </izvorni_sadrzaj>
    <derivirana_varijabla naziv="DomainObject.Predmet.SudioniciListAdressOIB_1">
      <item>FINA, OIB 85821130368</item>
      <item>HARMONIA d.o.o. za trgovinu i usluge, OIB 38725504670, Plemića Borelli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38725504670</item>
    </izvorni_sadrzaj>
    <derivirana_varijabla naziv="DomainObject.Predmet.SudioniciListNazivOIB_1">
      <item>, OIB 85821130368</item>
      <item>, OIB 38725504670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1950</properties:Characters>
  <properties:Lines>63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2017-02-23T12:29:00Z</dcterms:created>
  <dc:creator>Tina Grgas</dc:creator>
  <cp:lastModifiedBy>Krešimir Torbarina</cp:lastModifiedBy>
  <cp:lastPrinted>2017-03-14T10:33:00Z</cp:lastPrinted>
  <dcterms:modified xmlns:xsi="http://www.w3.org/2001/XMLSchema-instance" xsi:type="dcterms:W3CDTF">2017-03-14T10:38:00Z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