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f5d0" w14:paraId="744f5d0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AB534A">
        <w:t>409</w:t>
      </w:r>
      <w:r w:rsidR="006B338C">
        <w:t>/</w:t>
      </w:r>
      <w:r w:rsidR="00DC1EA5">
        <w:t>20</w:t>
      </w:r>
      <w:r w:rsidR="006B338C">
        <w:t>1</w:t>
      </w:r>
      <w:r w:rsidR="00212FAE">
        <w:t>7</w:t>
      </w:r>
      <w:r w:rsidR="006B338C">
        <w:t>-</w:t>
      </w:r>
      <w:r w:rsidR="00AB534A">
        <w:t>10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AB534A">
        <w:t>ZAMAH</w:t>
      </w:r>
      <w:r w:rsidR="00DC1EA5">
        <w:t xml:space="preserve"> d.o.o., </w:t>
      </w:r>
      <w:r w:rsidR="00AB534A">
        <w:t>Zadar</w:t>
      </w:r>
      <w:r w:rsidR="00DC1EA5">
        <w:t xml:space="preserve">, </w:t>
      </w:r>
      <w:r w:rsidR="00AB534A">
        <w:t>Franje Krežme 4</w:t>
      </w:r>
      <w:r w:rsidR="00DC1EA5">
        <w:t xml:space="preserve">, OIB: </w:t>
      </w:r>
      <w:r w:rsidR="00AB534A">
        <w:t>36237992324</w:t>
      </w:r>
      <w:r w:rsidR="006B338C">
        <w:t xml:space="preserve">, </w:t>
      </w:r>
      <w:r w:rsidR="009753DE">
        <w:t xml:space="preserve">dana </w:t>
      </w:r>
      <w:r w:rsidR="008B7486">
        <w:t>17</w:t>
      </w:r>
      <w:r w:rsidR="00FD07A0">
        <w:t xml:space="preserve">. </w:t>
      </w:r>
      <w:r w:rsidR="008B7486">
        <w:t>studenog</w:t>
      </w:r>
      <w:r w:rsidR="005E1043">
        <w:t xml:space="preserve"> 2017.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6E513C" w:rsidP="0072373B" w:rsidR="000302FB">
      <w:pPr>
        <w:pStyle w:val="Odlomakpopisa"/>
        <w:numPr>
          <w:ilvl w:val="0"/>
          <w:numId w:val="3"/>
        </w:numPr>
        <w:ind w:firstLine="600" w:left="0"/>
        <w:jc w:val="both"/>
      </w:pPr>
      <w:r>
        <w:t>Obustavlja se</w:t>
      </w:r>
      <w:r w:rsidR="00113EE2">
        <w:t xml:space="preserve"> </w:t>
      </w:r>
      <w:r w:rsidR="001D4D34">
        <w:t>prethodni</w:t>
      </w:r>
      <w:r w:rsidR="00113EE2">
        <w:t xml:space="preserve"> postupak nad stečajnim </w:t>
      </w:r>
      <w:r w:rsidR="000C1AFC">
        <w:t xml:space="preserve">dužnikom </w:t>
      </w:r>
      <w:r w:rsidR="00AB534A" w:rsidRPr="00AB534A">
        <w:t>ZAMAH d.o.o., Zadar, Franje Krežme 4, OIB: 36237992324</w:t>
      </w:r>
      <w:r w:rsidR="004B5CBF">
        <w:t>.</w:t>
      </w:r>
    </w:p>
    <w:p w:rsidRDefault="0072373B" w:rsidP="0072373B" w:rsidR="0072373B">
      <w:pPr>
        <w:pStyle w:val="Odlomakpopisa"/>
        <w:ind w:left="600"/>
        <w:jc w:val="both"/>
      </w:pPr>
    </w:p>
    <w:p w:rsidRDefault="0072373B" w:rsidP="0072373B" w:rsidR="0072373B" w:rsidRPr="000C3CA4">
      <w:pPr>
        <w:pStyle w:val="Odlomakpopisa"/>
        <w:numPr>
          <w:ilvl w:val="0"/>
          <w:numId w:val="3"/>
        </w:numPr>
        <w:ind w:firstLine="600" w:left="0"/>
        <w:jc w:val="both"/>
      </w:pPr>
      <w:r>
        <w:t xml:space="preserve">Nalaže se sudskom registru brisanje zabilježbe pokretanja prethodnog postupka nad trgovačkim društvom </w:t>
      </w:r>
      <w:r w:rsidR="00AB534A" w:rsidRPr="00AB534A">
        <w:t>ZAMAH d.o.o., Zadar, Franje Krežme 4, OIB: 36237992324</w:t>
      </w:r>
      <w:r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E10F14" w:rsidP="00E10F14" w:rsidR="00E10F14">
      <w:pPr>
        <w:ind w:firstLine="708"/>
        <w:jc w:val="both"/>
      </w:pPr>
      <w:r>
        <w:t xml:space="preserve">Financijska agencija je </w:t>
      </w:r>
      <w:r w:rsidR="00AB534A">
        <w:t>27</w:t>
      </w:r>
      <w:r w:rsidR="00DC1EA5">
        <w:t xml:space="preserve">. </w:t>
      </w:r>
      <w:r w:rsidR="00AB534A">
        <w:t>rujna</w:t>
      </w:r>
      <w:r w:rsidR="00212FAE">
        <w:t xml:space="preserve"> 2017</w:t>
      </w:r>
      <w:r>
        <w:t>.</w:t>
      </w:r>
      <w:r w:rsidRPr="000C3CA4">
        <w:t xml:space="preserve"> podnijela </w:t>
      </w:r>
      <w:r>
        <w:t xml:space="preserve">prijedlog za otvaranje </w:t>
      </w:r>
      <w:r w:rsidRPr="000C3CA4">
        <w:t xml:space="preserve">stečajnog postupka nad stečajnim dužnikom </w:t>
      </w:r>
      <w:r w:rsidR="00AB534A" w:rsidRPr="00AB534A">
        <w:t>ZAMAH d.o.o., Zadar, Franje Krežme 4, OIB: 36237992324</w:t>
      </w:r>
      <w:r w:rsidRPr="000C3CA4">
        <w:t>.</w:t>
      </w:r>
      <w:r w:rsidR="005E1043">
        <w:t xml:space="preserve"> </w:t>
      </w:r>
      <w:r w:rsidR="00DC1EA5">
        <w:t xml:space="preserve"> </w:t>
      </w:r>
    </w:p>
    <w:p w:rsidRDefault="00E10F14" w:rsidP="00E10F14" w:rsidR="00E10F14">
      <w:pPr>
        <w:jc w:val="both"/>
      </w:pPr>
      <w:r w:rsidRPr="0066271E">
        <w:t xml:space="preserve">           </w:t>
      </w:r>
      <w:r>
        <w:t xml:space="preserve">Postupajući po prijedlogu rješenjem je pokrenut prethodni postupak i određeno ročište radi utvrđivanja uvjeta za otvaranje stečajnog postupka. Dana </w:t>
      </w:r>
      <w:r w:rsidR="00AB534A">
        <w:t>13</w:t>
      </w:r>
      <w:r w:rsidR="00DC1EA5">
        <w:t xml:space="preserve">. </w:t>
      </w:r>
      <w:r w:rsidR="00AB534A">
        <w:t>listopada</w:t>
      </w:r>
      <w:r w:rsidR="005E1043">
        <w:t xml:space="preserve"> 2017</w:t>
      </w:r>
      <w:r>
        <w:t xml:space="preserve">. </w:t>
      </w:r>
      <w:r w:rsidR="0082211C">
        <w:t>g</w:t>
      </w:r>
      <w:r w:rsidR="005E1043">
        <w:t xml:space="preserve">odine </w:t>
      </w:r>
      <w:r w:rsidR="00AB534A">
        <w:t>Marijan Maruna je dostavio</w:t>
      </w:r>
      <w:r>
        <w:t xml:space="preserve"> </w:t>
      </w:r>
      <w:r w:rsidR="00DC1EA5">
        <w:t xml:space="preserve">potvrdu </w:t>
      </w:r>
      <w:r>
        <w:t xml:space="preserve">o blokadi računa i novčanih sredstava ovršenika iz kojeg proizlazi da na dan </w:t>
      </w:r>
      <w:r w:rsidR="00AB534A">
        <w:t>11</w:t>
      </w:r>
      <w:r w:rsidR="00DC1EA5">
        <w:t xml:space="preserve">. </w:t>
      </w:r>
      <w:r w:rsidR="00AB534A">
        <w:t>listopada</w:t>
      </w:r>
      <w:r w:rsidR="005E1043">
        <w:t xml:space="preserve"> 2017</w:t>
      </w:r>
      <w:r>
        <w:t xml:space="preserve">. dužnik nema nepodmirenih osnova za plaćanje evidentiranih u Očevidniku redoslijeda za plaćanje. </w:t>
      </w:r>
    </w:p>
    <w:p w:rsidRDefault="00E10F14" w:rsidP="00E10F14" w:rsidR="00E10F14">
      <w:pPr>
        <w:jc w:val="both"/>
      </w:pPr>
      <w:r>
        <w:tab/>
        <w:t>Slijedom navedeno</w:t>
      </w:r>
      <w:r w:rsidR="00DE7F26">
        <w:t>g</w:t>
      </w:r>
      <w:r>
        <w:t xml:space="preserve"> sud je utvrdio da je prestao stečajni razlog i da dužnik nije nesposoban za plaćanje niti prezadužen, a u smislu čl. 5., 6. i 7. Stečajnog zakona (Narodne novine 71/15).</w:t>
      </w:r>
    </w:p>
    <w:p w:rsidRDefault="00E10F14" w:rsidP="00E10F14" w:rsidR="00E10F14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E10F14" w:rsidP="00E10F14" w:rsidR="00E10F14">
      <w:pPr>
        <w:jc w:val="both"/>
      </w:pPr>
      <w:r>
        <w:tab/>
        <w:t xml:space="preserve">Stoga je odlučeno kao u izreci. </w:t>
      </w:r>
    </w:p>
    <w:p w:rsidRDefault="00E10F14" w:rsidP="00E10F14" w:rsidR="00E10F14">
      <w:pPr>
        <w:jc w:val="both"/>
      </w:pPr>
    </w:p>
    <w:p w:rsidRDefault="00E10F14" w:rsidP="00E10F14" w:rsidR="00E10F14">
      <w:pPr>
        <w:jc w:val="center"/>
      </w:pPr>
      <w:r w:rsidRPr="000C3CA4">
        <w:t xml:space="preserve">U Zadru, </w:t>
      </w:r>
      <w:r w:rsidR="008B7486">
        <w:t>17</w:t>
      </w:r>
      <w:r w:rsidR="00FD07A0">
        <w:t xml:space="preserve">. </w:t>
      </w:r>
      <w:r w:rsidR="008B7486">
        <w:t>studenog</w:t>
      </w:r>
      <w:r w:rsidR="005E1043">
        <w:t xml:space="preserve"> 2017</w:t>
      </w:r>
      <w:r w:rsidRPr="000C3CA4">
        <w:t>.</w:t>
      </w:r>
    </w:p>
    <w:p w:rsidRDefault="00E10F14" w:rsidP="00E10F14" w:rsidR="00E10F14" w:rsidRPr="000C3CA4">
      <w:pPr>
        <w:jc w:val="center"/>
      </w:pPr>
    </w:p>
    <w:p w:rsidRDefault="00277E4F" w:rsidP="00DC1EA5" w:rsidR="00277E4F" w:rsidRPr="00277E4F">
      <w:pPr>
        <w:jc w:val="right"/>
      </w:pPr>
      <w:r w:rsidRPr="00277E4F">
        <w:t xml:space="preserve">                                                 Sutkinja</w:t>
      </w:r>
    </w:p>
    <w:p w:rsidRDefault="00277E4F" w:rsidP="00DC1EA5" w:rsidR="00277E4F" w:rsidRPr="00277E4F">
      <w:pPr>
        <w:jc w:val="right"/>
      </w:pPr>
      <w:r w:rsidRPr="00277E4F">
        <w:t>Ardena Bajlo</w:t>
      </w:r>
    </w:p>
    <w:p w:rsidRDefault="00E10F14" w:rsidP="00E10F14" w:rsidR="00E10F14"/>
    <w:p w:rsidRDefault="00E10F14" w:rsidP="00E10F14" w:rsidR="00E10F14"/>
    <w:p w:rsidRDefault="0082211C" w:rsidP="00E10F14" w:rsidR="0082211C"/>
    <w:p w:rsidRDefault="0082211C" w:rsidP="00E10F14" w:rsidR="0082211C"/>
    <w:p w:rsidRDefault="0082211C" w:rsidP="00E10F14" w:rsidR="0082211C" w:rsidRPr="000C3CA4"/>
    <w:p w:rsidRDefault="00E10F14" w:rsidP="00E10F14" w:rsidR="00E10F14" w:rsidRPr="000C3CA4">
      <w:r w:rsidRPr="000C3CA4">
        <w:t xml:space="preserve">UPUTA O PRAVNOM LIJEKU: </w:t>
      </w:r>
    </w:p>
    <w:p w:rsidRDefault="00E10F14" w:rsidP="00E10F14" w:rsidR="00E10F14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  <w:r w:rsidRPr="000C3CA4">
        <w:t xml:space="preserve">Dostaviti: 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predlagatelju – e oglasna ploča</w:t>
      </w:r>
    </w:p>
    <w:p w:rsidRDefault="0072373B" w:rsidP="00E10F14" w:rsidR="0072373B">
      <w:pPr>
        <w:numPr>
          <w:ilvl w:val="0"/>
          <w:numId w:val="1"/>
        </w:numPr>
        <w:jc w:val="both"/>
      </w:pPr>
      <w:r>
        <w:t>sudski registar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E10F14" w:rsidP="00E10F14" w:rsidR="00E10F14" w:rsidRPr="000C3CA4">
      <w:pPr>
        <w:numPr>
          <w:ilvl w:val="0"/>
          <w:numId w:val="1"/>
        </w:numPr>
        <w:jc w:val="both"/>
      </w:pPr>
      <w:r>
        <w:t>u spis.</w:t>
      </w:r>
    </w:p>
    <w:p w:rsidRDefault="00E10F14" w:rsidP="00E10F14" w:rsidR="00E10F14" w:rsidRPr="000C3CA4">
      <w:pPr>
        <w:ind w:left="360"/>
        <w:jc w:val="both"/>
      </w:pPr>
    </w:p>
    <w:p w:rsidRDefault="000302FB" w:rsidP="00E10F14" w:rsidR="000302FB" w:rsidRPr="000C3CA4">
      <w:pPr>
        <w:ind w:firstLine="708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4A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AB534A">
          <w:t>409</w:t>
        </w:r>
        <w:r w:rsidR="00212FAE">
          <w:t>/</w:t>
        </w:r>
        <w:r w:rsidR="00DC1EA5">
          <w:t>20</w:t>
        </w:r>
        <w:r w:rsidR="00212FAE">
          <w:t>17-</w:t>
        </w:r>
        <w:r w:rsidR="00AB534A">
          <w:t>10</w:t>
        </w:r>
      </w:p>
      <w:p w:rsidRDefault="003B34A4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92D9A"/>
    <w:rsid w:val="001C0852"/>
    <w:rsid w:val="001D4D34"/>
    <w:rsid w:val="001E2BFA"/>
    <w:rsid w:val="00212FAE"/>
    <w:rsid w:val="0021510A"/>
    <w:rsid w:val="0027651C"/>
    <w:rsid w:val="00277E4F"/>
    <w:rsid w:val="00383202"/>
    <w:rsid w:val="00391689"/>
    <w:rsid w:val="003A47CB"/>
    <w:rsid w:val="003B34A4"/>
    <w:rsid w:val="003D4686"/>
    <w:rsid w:val="004534C7"/>
    <w:rsid w:val="004A3683"/>
    <w:rsid w:val="004B5CBF"/>
    <w:rsid w:val="00517489"/>
    <w:rsid w:val="0053370D"/>
    <w:rsid w:val="005E1043"/>
    <w:rsid w:val="00633176"/>
    <w:rsid w:val="0066271E"/>
    <w:rsid w:val="00664993"/>
    <w:rsid w:val="006B338C"/>
    <w:rsid w:val="006D5987"/>
    <w:rsid w:val="006D6236"/>
    <w:rsid w:val="006E513C"/>
    <w:rsid w:val="0072373B"/>
    <w:rsid w:val="00745785"/>
    <w:rsid w:val="007A66AD"/>
    <w:rsid w:val="0082211C"/>
    <w:rsid w:val="008B3276"/>
    <w:rsid w:val="008B7486"/>
    <w:rsid w:val="008D7214"/>
    <w:rsid w:val="008E10F5"/>
    <w:rsid w:val="008E1367"/>
    <w:rsid w:val="009002AC"/>
    <w:rsid w:val="009217D3"/>
    <w:rsid w:val="009753DE"/>
    <w:rsid w:val="009B6ECB"/>
    <w:rsid w:val="009D0ABE"/>
    <w:rsid w:val="009E05AD"/>
    <w:rsid w:val="009E11FF"/>
    <w:rsid w:val="00A57FE5"/>
    <w:rsid w:val="00A94666"/>
    <w:rsid w:val="00AB534A"/>
    <w:rsid w:val="00BE6C59"/>
    <w:rsid w:val="00C052B0"/>
    <w:rsid w:val="00C55CCE"/>
    <w:rsid w:val="00D21088"/>
    <w:rsid w:val="00D21F59"/>
    <w:rsid w:val="00DC1EA5"/>
    <w:rsid w:val="00DC56CB"/>
    <w:rsid w:val="00DE7F26"/>
    <w:rsid w:val="00DF177E"/>
    <w:rsid w:val="00E10F14"/>
    <w:rsid w:val="00E504E7"/>
    <w:rsid w:val="00F05A94"/>
    <w:rsid w:val="00F47496"/>
    <w:rsid w:val="00F50B17"/>
    <w:rsid w:val="00F6439B"/>
    <w:rsid w:val="00FB5FBD"/>
    <w:rsid w:val="00FD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3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3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St-409/2017</izvorni_sadrzaj>
    <derivirana_varijabla naziv="DomainObject.Predmet.OznakaBroj_1">St-409/2017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ZAMAH d.o.o. za internet trgovinu i usluge</izvorni_sadrzaj>
    <derivirana_varijabla naziv="DomainObject.Predmet.ProtustrankaFormated_1">  ZAMAH d.o.o. za internet trgovinu i usluge</derivirana_varijabla>
  </DomainObject.Predmet.ProtustrankaFormated>
  <DomainObject.Predmet.ProtustrankaFormatedOIB>
    <izvorni_sadrzaj>  ZAMAH d.o.o. za internet trgovinu i usluge, OIB 36237992324</izvorni_sadrzaj>
    <derivirana_varijabla naziv="DomainObject.Predmet.ProtustrankaFormatedOIB_1">  ZAMAH d.o.o. za internet trgovinu i usluge, OIB 36237992324</derivirana_varijabla>
  </DomainObject.Predmet.ProtustrankaFormatedOIB>
  <DomainObject.Predmet.ProtustrankaFormatedWithAdress>
    <izvorni_sadrzaj> ZAMAH d.o.o. za internet trgovinu i usluge, Franje Krežme 4, 23000 Zadar</izvorni_sadrzaj>
    <derivirana_varijabla naziv="DomainObject.Predmet.ProtustrankaFormatedWithAdress_1"> ZAMAH d.o.o. za internet trgovinu i usluge, Franje Krežme 4, 23000 Zadar</derivirana_varijabla>
  </DomainObject.Predmet.ProtustrankaFormatedWithAdress>
  <DomainObject.Predmet.ProtustrankaFormatedWithAdressOIB>
    <izvorni_sadrzaj> ZAMAH d.o.o. za internet trgovinu i usluge, OIB 36237992324, Franje Krežme 4, 23000 Zadar</izvorni_sadrzaj>
    <derivirana_varijabla naziv="DomainObject.Predmet.ProtustrankaFormatedWithAdressOIB_1"> ZAMAH d.o.o. za internet trgovinu i usluge, OIB 36237992324, Franje Krežme 4, 23000 Zadar</derivirana_varijabla>
  </DomainObject.Predmet.ProtustrankaFormatedWithAdressOIB>
  <DomainObject.Predmet.ProtustrankaWithAdress>
    <izvorni_sadrzaj>ZAMAH d.o.o. za internet trgovinu i usluge Franje Krežme 4, 23000 Zadar</izvorni_sadrzaj>
    <derivirana_varijabla naziv="DomainObject.Predmet.ProtustrankaWithAdress_1">ZAMAH d.o.o. za internet trgovinu i usluge Franje Krežme 4, 23000 Zadar</derivirana_varijabla>
  </DomainObject.Predmet.ProtustrankaWithAdress>
  <DomainObject.Predmet.ProtustrankaWithAdressOIB>
    <izvorni_sadrzaj>ZAMAH d.o.o. za internet trgovinu i usluge, OIB 36237992324, Franje Krežme 4, 23000 Zadar</izvorni_sadrzaj>
    <derivirana_varijabla naziv="DomainObject.Predmet.ProtustrankaWithAdressOIB_1">ZAMAH d.o.o. za internet trgovinu i usluge, OIB 36237992324, Franje Krežme 4, 23000 Zadar</derivirana_varijabla>
  </DomainObject.Predmet.ProtustrankaWithAdressOIB>
  <DomainObject.Predmet.ProtustrankaNazivFormated>
    <izvorni_sadrzaj>ZAMAH d.o.o. za internet trgovinu i usluge</izvorni_sadrzaj>
    <derivirana_varijabla naziv="DomainObject.Predmet.ProtustrankaNazivFormated_1">ZAMAH d.o.o. za internet trgovinu i usluge</derivirana_varijabla>
  </DomainObject.Predmet.ProtustrankaNazivFormated>
  <DomainObject.Predmet.ProtustrankaNazivFormatedOIB>
    <izvorni_sadrzaj>ZAMAH d.o.o. za internet trgovinu i usluge, OIB 36237992324</izvorni_sadrzaj>
    <derivirana_varijabla naziv="DomainObject.Predmet.ProtustrankaNazivFormatedOIB_1">ZAMAH d.o.o. za internet trgovinu i usluge, OIB 36237992324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ZAMAH d.o.o. za internet trgovinu i usluge</item>
    </izvorni_sadrzaj>
    <derivirana_varijabla naziv="DomainObject.Predmet.ProtuStrankaListFormated_1">
      <item>ZAMAH d.o.o. za internet trgovinu i usluge</item>
    </derivirana_varijabla>
  </DomainObject.Predmet.ProtuStrankaListFormated>
  <DomainObject.Predmet.ProtuStrankaListFormatedOIB>
    <izvorni_sadrzaj>
      <item>ZAMAH d.o.o. za internet trgovinu i usluge, OIB 36237992324</item>
    </izvorni_sadrzaj>
    <derivirana_varijabla naziv="DomainObject.Predmet.ProtuStrankaListFormatedOIB_1">
      <item>ZAMAH d.o.o. za internet trgovinu i usluge, OIB 36237992324</item>
    </derivirana_varijabla>
  </DomainObject.Predmet.ProtuStrankaListFormatedOIB>
  <DomainObject.Predmet.ProtuStrankaListFormatedWithAdress>
    <izvorni_sadrzaj>
      <item>ZAMAH d.o.o. za internet trgovinu i usluge, Franje Krežme 4, 23000 Zadar</item>
    </izvorni_sadrzaj>
    <derivirana_varijabla naziv="DomainObject.Predmet.ProtuStrankaListFormatedWithAdress_1">
      <item>ZAMAH d.o.o. za internet trgovinu i usluge, Franje Krežme 4, 23000 Zadar</item>
    </derivirana_varijabla>
  </DomainObject.Predmet.ProtuStrankaListFormatedWithAdress>
  <DomainObject.Predmet.ProtuStrankaListFormatedWithAdressOIB>
    <izvorni_sadrzaj>
      <item>ZAMAH d.o.o. za internet trgovinu i usluge, OIB 36237992324, Franje Krežme 4, 23000 Zadar</item>
    </izvorni_sadrzaj>
    <derivirana_varijabla naziv="DomainObject.Predmet.ProtuStrankaListFormatedWithAdressOIB_1">
      <item>ZAMAH d.o.o. za internet trgovinu i usluge, OIB 36237992324, Franje Krežme 4, 23000 Zadar</item>
    </derivirana_varijabla>
  </DomainObject.Predmet.ProtuStrankaListFormatedWithAdressOIB>
  <DomainObject.Predmet.ProtuStrankaListNazivFormated>
    <izvorni_sadrzaj>
      <item>ZAMAH d.o.o. za internet trgovinu i usluge</item>
    </izvorni_sadrzaj>
    <derivirana_varijabla naziv="DomainObject.Predmet.ProtuStrankaListNazivFormated_1">
      <item>ZAMAH d.o.o. za internet trgovinu i usluge</item>
    </derivirana_varijabla>
  </DomainObject.Predmet.ProtuStrankaListNazivFormated>
  <DomainObject.Predmet.ProtuStrankaListNazivFormatedOIB>
    <izvorni_sadrzaj>
      <item>ZAMAH d.o.o. za internet trgovinu i usluge, OIB 36237992324</item>
    </izvorni_sadrzaj>
    <derivirana_varijabla naziv="DomainObject.Predmet.ProtuStrankaListNazivFormatedOIB_1">
      <item>ZAMAH d.o.o. za internet trgovinu i usluge, OIB 36237992324</item>
    </derivirana_varijabla>
  </DomainObject.Predmet.ProtuStrankaListNazivFormatedOIB>
  <DomainObject.Predmet.OstaliListFormated>
    <izvorni_sadrzaj>
      <item>Marijan Maruna</item>
      <item>Mario Ćuković</item>
    </izvorni_sadrzaj>
    <derivirana_varijabla naziv="DomainObject.Predmet.OstaliListFormated_1">
      <item>Marijan Maruna</item>
      <item>Mario Ćuković</item>
    </derivirana_varijabla>
  </DomainObject.Predmet.OstaliListFormated>
  <DomainObject.Predmet.OstaliListFormatedOIB>
    <izvorni_sadrzaj>
      <item>Marijan Maruna, OIB 16120626816</item>
      <item>Mario Ćuković, OIB 88027737698</item>
    </izvorni_sadrzaj>
    <derivirana_varijabla naziv="DomainObject.Predmet.OstaliListFormatedOIB_1">
      <item>Marijan Maruna, OIB 16120626816</item>
      <item>Mario Ćuković, OIB 88027737698</item>
    </derivirana_varijabla>
  </DomainObject.Predmet.OstaliListFormatedOIB>
  <DomainObject.Predmet.OstaliListFormatedWithAdress>
    <izvorni_sadrzaj>
      <item>Marijan Maruna, Rivanjski Prilaz 10, 23000 Zadar</item>
      <item>Mario Ćuković, Viktora Vide 21 A, 23000 Zadar</item>
    </izvorni_sadrzaj>
    <derivirana_varijabla naziv="DomainObject.Predmet.OstaliListFormatedWithAdress_1">
      <item>Marijan Maruna, Rivanjski Prilaz 10, 23000 Zadar</item>
      <item>Mario Ćuković, Viktora Vide 21 A, 23000 Zadar</item>
    </derivirana_varijabla>
  </DomainObject.Predmet.OstaliListFormatedWithAdress>
  <DomainObject.Predmet.OstaliListFormatedWithAdressOIB>
    <izvorni_sadrzaj>
      <item>Marijan Maruna, OIB 16120626816, Rivanjski Prilaz 10, 23000 Zadar</item>
      <item>Mario Ćuković, OIB 88027737698, Viktora Vide 21 A, 23000 Zadar</item>
    </izvorni_sadrzaj>
    <derivirana_varijabla naziv="DomainObject.Predmet.OstaliListFormatedWithAdressOIB_1">
      <item>Marijan Maruna, OIB 16120626816, Rivanjski Prilaz 10, 23000 Zadar</item>
      <item>Mario Ćuković, OIB 88027737698, Viktora Vide 21 A, 23000 Zadar</item>
    </derivirana_varijabla>
  </DomainObject.Predmet.OstaliListFormatedWithAdressOIB>
  <DomainObject.Predmet.OstaliListNazivFormated>
    <izvorni_sadrzaj>
      <item>Marijan Maruna</item>
      <item>Mario Ćuković</item>
    </izvorni_sadrzaj>
    <derivirana_varijabla naziv="DomainObject.Predmet.OstaliListNazivFormated_1">
      <item>Marijan Maruna</item>
      <item>Mario Ćuković</item>
    </derivirana_varijabla>
  </DomainObject.Predmet.OstaliListNazivFormated>
  <DomainObject.Predmet.OstaliListNazivFormatedOIB>
    <izvorni_sadrzaj>
      <item>Marijan Maruna, OIB 16120626816</item>
      <item>Mario Ćuković, OIB 88027737698</item>
    </izvorni_sadrzaj>
    <derivirana_varijabla naziv="DomainObject.Predmet.OstaliListNazivFormatedOIB_1">
      <item>Marijan Maruna, OIB 16120626816</item>
      <item>Mario Ćuković, OIB 88027737698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ZAMAH d.o.o. za internet trgovinu i usluge</izvorni_sadrzaj>
    <derivirana_varijabla naziv="DomainObject.Predmet.ProtustrankaIDrugi_1">ZAMAH d.o.o. za internet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ZAMAH d.o.o. za internet trgovinu i usluge, OIB 36237992324, Franje Krežme 4, 23000 Zadar</izvorni_sadrzaj>
    <derivirana_varijabla naziv="DomainObject.Predmet.ProtustrankaIDrugiAdressOIB_1">ZAMAH d.o.o. za internet trgovinu i usluge, OIB 36237992324, Franje Krežme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ZAMAH d.o.o. za internet trgovinu i usluge</item>
      <item>Marijan Maruna</item>
      <item>Mario Ćuković</item>
    </izvorni_sadrzaj>
    <derivirana_varijabla naziv="DomainObject.Predmet.SudioniciListNaziv_1">
      <item>FINA</item>
      <item>ZAMAH d.o.o. za internet trgovinu i usluge</item>
      <item>Marijan Maruna</item>
      <item>Mario Ćuković</item>
    </derivirana_varijabla>
  </DomainObject.Predmet.SudioniciListNaziv>
  <DomainObject.Predmet.SudioniciListAdressOIB>
    <izvorni_sadrzaj>
      <item>FINA, OIB 85821130368</item>
      <item>ZAMAH d.o.o. za internet trgovinu i usluge, OIB 36237992324, Franje Krežme 4,23000 Zadar</item>
      <item>Marijan Maruna, OIB 16120626816, Rivanjski Prilaz 10,23000 Zadar</item>
      <item>Mario Ćuković, OIB 88027737698, Viktora Vide 21 A,23000 Zadar</item>
    </izvorni_sadrzaj>
    <derivirana_varijabla naziv="DomainObject.Predmet.SudioniciListAdressOIB_1">
      <item>FINA, OIB 85821130368</item>
      <item>ZAMAH d.o.o. za internet trgovinu i usluge, OIB 36237992324, Franje Krežme 4,23000 Zadar</item>
      <item>Marijan Maruna, OIB 16120626816, Rivanjski Prilaz 10,23000 Zadar</item>
      <item>Mario Ćuković, OIB 88027737698, Viktora Vide 21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36237992324</item>
      <item>, OIB 16120626816</item>
      <item>, OIB 88027737698</item>
    </izvorni_sadrzaj>
    <derivirana_varijabla naziv="DomainObject.Predmet.SudioniciListNazivOIB_1">
      <item>, OIB 85821130368</item>
      <item>, OIB 36237992324</item>
      <item>, OIB 16120626816</item>
      <item>, OIB 88027737698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343</properties:Words>
  <properties:Characters>1752</properties:Characters>
  <properties:Lines>65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2017-10-23T11:48:00Z</dcterms:created>
  <dc:creator>Ardena Bajlo</dc:creator>
  <cp:lastModifiedBy>Ante Rubelj</cp:lastModifiedBy>
  <cp:lastPrinted>2017-09-29T08:59:00Z</cp:lastPrinted>
  <dcterms:modified xmlns:xsi="http://www.w3.org/2001/XMLSchema-instance" xsi:type="dcterms:W3CDTF">2017-11-21T13:03:00Z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