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2dd1a" w14:paraId="4c2dd1a" w:rsidRDefault="00AC1A71" w:rsidP="00AC1A71" w:rsidR="00AC1A71" w:rsidRPr="00D40E39">
      <w:pPr>
        <w:ind w:firstLine="708"/>
        <w:jc w:val="both"/>
        <w15:collapsed w:val="false"/>
        <w:rPr>
          <w:sz w:val="20"/>
          <w:szCs w:val="20"/>
          <w:lang w:val="en-AU"/>
        </w:rPr>
      </w:pPr>
      <w:bookmarkStart w:name="_GoBack" w:id="0"/>
      <w:bookmarkEnd w:id="0"/>
      <w:r w:rsidRPr="00D40E39">
        <w:rPr>
          <w:lang w:val="en-AU"/>
        </w:rPr>
        <w:tab/>
      </w:r>
      <w:r w:rsidRPr="00D40E39">
        <w:rPr>
          <w:lang w:val="en-AU"/>
        </w:rPr>
        <w:tab/>
        <w:t xml:space="preserve">               </w:t>
      </w:r>
      <w:r>
        <w:rPr>
          <w:lang w:val="en-AU"/>
        </w:rPr>
        <w:t xml:space="preserve">              </w:t>
      </w:r>
      <w:r>
        <w:rPr>
          <w:lang w:val="en-AU"/>
        </w:rPr>
        <w:tab/>
      </w:r>
      <w:r>
        <w:rPr>
          <w:lang w:val="en-AU"/>
        </w:rPr>
        <w:tab/>
      </w:r>
      <w:r>
        <w:rPr>
          <w:lang w:val="en-AU"/>
        </w:rPr>
        <w:tab/>
      </w:r>
    </w:p>
    <w:p w:rsidRDefault="00AC1A71" w:rsidP="00AC1A71" w:rsidR="00AC1A71" w:rsidRPr="00D40E39">
      <w:pPr>
        <w:ind w:firstLine="708"/>
        <w:rPr>
          <w:lang w:val="en-AU"/>
        </w:rPr>
      </w:pPr>
      <w:r w:rsidRPr="00D40E39">
        <w:rPr>
          <w:lang w:val="en-AU"/>
        </w:rPr>
        <w:t xml:space="preserve">                                                     </w:t>
      </w:r>
    </w:p>
    <w:p w:rsidRDefault="00AC1A71" w:rsidP="00AC1A71" w:rsidR="00AC1A71" w:rsidRPr="00AC1A71">
      <w:pPr>
        <w:spacing w:lineRule="auto" w:line="276" w:after="200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  <w:r w:rsidRPr="00AC1A71">
        <w:rPr>
          <w:rFonts w:cstheme="minorBidi" w:eastAsiaTheme="minorHAnsi" w:hAnsiTheme="minorHAnsi" w:asciiTheme="minorHAnsi"/>
          <w:sz w:val="22"/>
          <w:szCs w:val="22"/>
          <w:lang w:eastAsia="en-US"/>
        </w:rPr>
        <w:t xml:space="preserve">             </w:t>
      </w:r>
      <w:r w:rsidRPr="00AC1A71">
        <w:rPr>
          <w:rFonts w:cstheme="minorBidi" w:eastAsiaTheme="minorHAnsi" w:hAnsiTheme="minorHAnsi" w:asciiTheme="minorHAnsi"/>
          <w:noProof/>
          <w:sz w:val="22"/>
          <w:szCs w:val="22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C1A71" w:rsidP="00AC1A71" w:rsidR="00AC1A71" w:rsidRPr="00AC1A71">
      <w:r w:rsidRPr="00AC1A71">
        <w:t xml:space="preserve">        Republika Hrvatska</w:t>
      </w:r>
    </w:p>
    <w:p w:rsidRDefault="00AC1A71" w:rsidP="00AC1A71" w:rsidR="00AC1A71" w:rsidRPr="00AC1A71">
      <w:r w:rsidRPr="00AC1A71">
        <w:t xml:space="preserve">      Trgovački sud u Zadru</w:t>
      </w:r>
    </w:p>
    <w:p w:rsidRDefault="00AC1A71" w:rsidP="00AC1A71" w:rsidR="00AC1A71" w:rsidRPr="00AC1A71">
      <w:r w:rsidRPr="00AC1A71">
        <w:t>Zadar, Dr. Franje Tuđmana 35</w:t>
      </w:r>
    </w:p>
    <w:p w:rsidRDefault="00AC1A71" w:rsidP="00AC1A71" w:rsidR="00AC1A71">
      <w:pPr>
        <w:jc w:val="center"/>
        <w:rPr>
          <w:lang w:val="en-AU"/>
        </w:rPr>
      </w:pPr>
    </w:p>
    <w:p w:rsidRDefault="00AC1A71" w:rsidP="00AC1A71" w:rsidR="00AC1A71">
      <w:pPr>
        <w:jc w:val="center"/>
        <w:rPr>
          <w:lang w:val="en-AU"/>
        </w:rPr>
      </w:pPr>
    </w:p>
    <w:p w:rsidRDefault="00AC1A71" w:rsidP="00AC1A71" w:rsidR="00AC1A71" w:rsidRPr="00D40E39">
      <w:pPr>
        <w:jc w:val="center"/>
        <w:rPr>
          <w:lang w:val="en-AU"/>
        </w:rPr>
      </w:pPr>
      <w:r w:rsidRPr="00D40E39">
        <w:rPr>
          <w:lang w:val="en-AU"/>
        </w:rPr>
        <w:t xml:space="preserve">R E P U B L I K </w:t>
      </w:r>
      <w:proofErr w:type="gramStart"/>
      <w:r w:rsidRPr="00D40E39">
        <w:rPr>
          <w:lang w:val="en-AU"/>
        </w:rPr>
        <w:t>A  H</w:t>
      </w:r>
      <w:proofErr w:type="gramEnd"/>
      <w:r w:rsidRPr="00D40E39">
        <w:rPr>
          <w:lang w:val="en-AU"/>
        </w:rPr>
        <w:t xml:space="preserve"> R V A T S K A</w:t>
      </w:r>
    </w:p>
    <w:p w:rsidRDefault="00AC1A71" w:rsidP="00AC1A71" w:rsidR="00AC1A71" w:rsidRPr="00D40E39">
      <w:pPr>
        <w:jc w:val="center"/>
        <w:rPr>
          <w:lang w:val="en-AU"/>
        </w:rPr>
      </w:pPr>
    </w:p>
    <w:p w:rsidRDefault="00AC1A71" w:rsidP="00AC1A71" w:rsidR="00AC1A71" w:rsidRPr="00D40E39">
      <w:pPr>
        <w:jc w:val="center"/>
        <w:rPr>
          <w:lang w:val="en-AU"/>
        </w:rPr>
      </w:pPr>
      <w:r>
        <w:rPr>
          <w:lang w:val="en-AU"/>
        </w:rPr>
        <w:t xml:space="preserve">Z A K LJ U Č A K </w:t>
      </w:r>
    </w:p>
    <w:p w:rsidRDefault="00AC1A71" w:rsidP="00AC1A71" w:rsidR="00AC1A71" w:rsidRPr="00D40E39">
      <w:pPr>
        <w:jc w:val="center"/>
        <w:rPr>
          <w:lang w:val="en-AU"/>
        </w:rPr>
      </w:pPr>
    </w:p>
    <w:p w:rsidRDefault="00AC1A71" w:rsidP="00AC1A71" w:rsidR="00AC1A71" w:rsidRPr="00D40E39">
      <w:pPr>
        <w:ind w:firstLine="708"/>
        <w:jc w:val="both"/>
      </w:pPr>
      <w:r w:rsidRPr="00D40E39">
        <w:t xml:space="preserve">Trgovački sud u Zadru, po sutkinji Tini Grgas, </w:t>
      </w:r>
      <w:r>
        <w:t>p</w:t>
      </w:r>
      <w:r w:rsidRPr="00D40E39">
        <w:t xml:space="preserve">ovodom prijedloga Financijske agencije, Regionalnog centra Split, za otvaranje stečajnoga postupka nad dužnikom </w:t>
      </w:r>
      <w:r w:rsidR="0011475D">
        <w:t>NIGHTLIFE j.d.o.o. Zagreb u stečaju</w:t>
      </w:r>
      <w:r w:rsidR="0055787D">
        <w:t xml:space="preserve">, </w:t>
      </w:r>
      <w:proofErr w:type="spellStart"/>
      <w:r w:rsidR="0011475D">
        <w:t>Florijana</w:t>
      </w:r>
      <w:proofErr w:type="spellEnd"/>
      <w:r w:rsidR="0011475D">
        <w:t xml:space="preserve"> Andrašeca 14, </w:t>
      </w:r>
      <w:r w:rsidRPr="00D40E39">
        <w:t>OIB:</w:t>
      </w:r>
      <w:r w:rsidR="0011475D">
        <w:t>54149132021</w:t>
      </w:r>
      <w:r w:rsidRPr="00D40E39">
        <w:t xml:space="preserve">, zastupanim po </w:t>
      </w:r>
      <w:r w:rsidRPr="00B52509">
        <w:t>stečajno</w:t>
      </w:r>
      <w:r w:rsidR="0011475D">
        <w:t xml:space="preserve">j </w:t>
      </w:r>
      <w:r w:rsidRPr="00B52509">
        <w:t xml:space="preserve"> upravitelj</w:t>
      </w:r>
      <w:r w:rsidR="0011475D">
        <w:t xml:space="preserve">ici Ivanki </w:t>
      </w:r>
      <w:proofErr w:type="spellStart"/>
      <w:r w:rsidR="0011475D">
        <w:t>Bosotina</w:t>
      </w:r>
      <w:proofErr w:type="spellEnd"/>
      <w:r w:rsidR="0011475D">
        <w:t xml:space="preserve"> iz Zadra, </w:t>
      </w:r>
      <w:r w:rsidRPr="00D40E39">
        <w:t xml:space="preserve"> </w:t>
      </w:r>
      <w:r w:rsidR="0055787D">
        <w:t>1</w:t>
      </w:r>
      <w:r w:rsidR="0011475D">
        <w:t>9</w:t>
      </w:r>
      <w:r>
        <w:t xml:space="preserve">. </w:t>
      </w:r>
      <w:r w:rsidR="0055787D">
        <w:t>srpnja</w:t>
      </w:r>
      <w:r>
        <w:t xml:space="preserve"> 2018. </w:t>
      </w:r>
    </w:p>
    <w:p w:rsidRDefault="00AC1A71" w:rsidP="00AC1A71" w:rsidR="00AC1A71" w:rsidRPr="00D40E39">
      <w:pPr>
        <w:ind w:firstLine="708"/>
        <w:jc w:val="both"/>
      </w:pPr>
    </w:p>
    <w:p w:rsidRDefault="00AC1A71" w:rsidP="00AC1A71" w:rsidR="00AC1A71" w:rsidRPr="00D40E39">
      <w:pPr>
        <w:jc w:val="center"/>
      </w:pPr>
      <w:r w:rsidRPr="00B52509">
        <w:t xml:space="preserve">z a k </w:t>
      </w:r>
      <w:proofErr w:type="spellStart"/>
      <w:r w:rsidRPr="00B52509">
        <w:t>lj</w:t>
      </w:r>
      <w:proofErr w:type="spellEnd"/>
      <w:r w:rsidRPr="00B52509">
        <w:t xml:space="preserve"> u č i o </w:t>
      </w:r>
      <w:r w:rsidRPr="00D40E39">
        <w:t xml:space="preserve">  j e</w:t>
      </w:r>
    </w:p>
    <w:p w:rsidRDefault="00AC1A71" w:rsidP="00AC1A71" w:rsidR="00AC1A71" w:rsidRPr="00D40E39">
      <w:pPr>
        <w:jc w:val="both"/>
      </w:pPr>
    </w:p>
    <w:p w:rsidRDefault="00AC1A71" w:rsidP="00AC1A71" w:rsidR="00AC1A71">
      <w:pPr>
        <w:ind w:firstLine="708"/>
        <w:jc w:val="both"/>
      </w:pPr>
      <w:r w:rsidRPr="00E73A8A">
        <w:t xml:space="preserve">Nalaže se Financijskoj agenciji u roku od 8 dana </w:t>
      </w:r>
      <w:r>
        <w:t xml:space="preserve">dostave ovog </w:t>
      </w:r>
      <w:r w:rsidRPr="00E73A8A">
        <w:t>rješenja</w:t>
      </w:r>
      <w:r>
        <w:t>,</w:t>
      </w:r>
      <w:r w:rsidRPr="00E73A8A">
        <w:t xml:space="preserve"> </w:t>
      </w:r>
      <w:r>
        <w:t xml:space="preserve">naložiti </w:t>
      </w:r>
      <w:r w:rsidRPr="00E73A8A">
        <w:t xml:space="preserve">banci </w:t>
      </w:r>
      <w:r>
        <w:t xml:space="preserve">kod koje dužnik ima otvorene račune, </w:t>
      </w:r>
      <w:r w:rsidRPr="00E73A8A">
        <w:t>prijenos zaplijenjenog</w:t>
      </w:r>
      <w:r>
        <w:t xml:space="preserve">a </w:t>
      </w:r>
      <w:r w:rsidRPr="00E73A8A">
        <w:t>predujm</w:t>
      </w:r>
      <w:r>
        <w:t>a</w:t>
      </w:r>
      <w:r w:rsidRPr="00E73A8A">
        <w:t xml:space="preserve"> u iznosu od </w:t>
      </w:r>
      <w:r w:rsidR="0011475D">
        <w:t>1.082,84</w:t>
      </w:r>
      <w:r w:rsidRPr="00E73A8A">
        <w:t xml:space="preserve"> kun</w:t>
      </w:r>
      <w:r w:rsidR="0011475D">
        <w:t>e</w:t>
      </w:r>
      <w:r w:rsidRPr="00E73A8A">
        <w:t xml:space="preserve"> na račun</w:t>
      </w:r>
      <w:r>
        <w:t xml:space="preserve"> Trgovačkog suda u Zadru, broj HR4323900011300000857, model plaćanja 05, s pozivom na broj 100-</w:t>
      </w:r>
      <w:r w:rsidR="0055787D">
        <w:t>4</w:t>
      </w:r>
      <w:r w:rsidR="0011475D">
        <w:t>82</w:t>
      </w:r>
      <w:r>
        <w:t>-2017.</w:t>
      </w:r>
      <w:r w:rsidR="00506650">
        <w:t xml:space="preserve"> (Fond za namirenje troškova stečajnoga postupka), </w:t>
      </w:r>
      <w:r>
        <w:t xml:space="preserve">sve primjenom odredbe čl. 112. st. 6. Stečajnog zakona (Narodne novine broj 71/15). </w:t>
      </w:r>
    </w:p>
    <w:p w:rsidRDefault="00AC1A71" w:rsidP="00AC1A71" w:rsidR="00AC1A71">
      <w:pPr>
        <w:ind w:firstLine="708"/>
        <w:jc w:val="both"/>
      </w:pPr>
    </w:p>
    <w:p w:rsidRDefault="00AC1A71" w:rsidP="00AC1A71" w:rsidR="00AC1A71">
      <w:pPr>
        <w:jc w:val="center"/>
      </w:pPr>
    </w:p>
    <w:p w:rsidRDefault="00AC1A71" w:rsidP="00AC1A71" w:rsidR="00AC1A71" w:rsidRPr="00B52509">
      <w:pPr>
        <w:jc w:val="center"/>
      </w:pPr>
      <w:r w:rsidRPr="00B52509">
        <w:t xml:space="preserve">U Zadru </w:t>
      </w:r>
      <w:r w:rsidR="0011475D">
        <w:t>19</w:t>
      </w:r>
      <w:r>
        <w:t xml:space="preserve">. </w:t>
      </w:r>
      <w:r w:rsidR="0055787D">
        <w:t>srpnja</w:t>
      </w:r>
      <w:r>
        <w:t xml:space="preserve"> 2018. </w:t>
      </w:r>
    </w:p>
    <w:p w:rsidRDefault="00AC1A71" w:rsidP="00AC1A71" w:rsidR="00AC1A71" w:rsidRPr="00B52509">
      <w:pPr>
        <w:jc w:val="both"/>
      </w:pPr>
    </w:p>
    <w:p w:rsidRDefault="00AC1A71" w:rsidP="00AC1A71" w:rsidR="00AC1A71" w:rsidRPr="00B52509">
      <w:pPr>
        <w:jc w:val="both"/>
      </w:pPr>
      <w:r w:rsidRPr="00B52509">
        <w:tab/>
      </w:r>
      <w:r w:rsidRPr="00B52509">
        <w:tab/>
      </w:r>
      <w:r w:rsidRPr="00B52509">
        <w:tab/>
      </w:r>
      <w:r w:rsidRPr="00B52509">
        <w:tab/>
      </w:r>
      <w:r w:rsidRPr="00B52509">
        <w:tab/>
      </w:r>
      <w:r w:rsidRPr="00B52509">
        <w:tab/>
      </w:r>
      <w:r w:rsidRPr="00B52509">
        <w:tab/>
      </w:r>
      <w:r w:rsidRPr="00B52509">
        <w:tab/>
      </w:r>
    </w:p>
    <w:p w:rsidRDefault="00126D2F" w:rsidP="00126D2F" w:rsidR="00126D2F" w:rsidRPr="00126D2F">
      <w:pPr>
        <w:tabs>
          <w:tab w:pos="8505" w:val="left"/>
        </w:tabs>
        <w:spacing w:lineRule="atLeast" w:line="240"/>
        <w:ind w:firstLine="703"/>
        <w:rPr>
          <w:rFonts w:eastAsiaTheme="minorHAnsi"/>
          <w:lang w:eastAsia="en-US"/>
        </w:rPr>
      </w:pPr>
      <w:r w:rsidRPr="00126D2F">
        <w:rPr>
          <w:rFonts w:eastAsiaTheme="minorHAnsi"/>
          <w:lang w:eastAsia="en-US"/>
        </w:rPr>
        <w:t xml:space="preserve">Za točnost </w:t>
      </w:r>
      <w:proofErr w:type="spellStart"/>
      <w:r w:rsidRPr="00126D2F">
        <w:rPr>
          <w:rFonts w:eastAsiaTheme="minorHAnsi"/>
          <w:lang w:eastAsia="en-US"/>
        </w:rPr>
        <w:t>otpravka</w:t>
      </w:r>
      <w:proofErr w:type="spellEnd"/>
      <w:r w:rsidRPr="00126D2F">
        <w:rPr>
          <w:rFonts w:eastAsiaTheme="minorHAnsi"/>
          <w:lang w:eastAsia="en-US"/>
        </w:rPr>
        <w:t>-ovlaštena službenica:                                     Sutkinja:</w:t>
      </w:r>
    </w:p>
    <w:p w:rsidRDefault="00126D2F" w:rsidP="00126D2F" w:rsidR="00126D2F" w:rsidRPr="00126D2F">
      <w:pPr>
        <w:tabs>
          <w:tab w:pos="8505" w:val="left"/>
        </w:tabs>
        <w:spacing w:lineRule="atLeast" w:line="240"/>
        <w:ind w:firstLine="703"/>
        <w:rPr>
          <w:rFonts w:eastAsiaTheme="minorHAnsi"/>
          <w:lang w:eastAsia="en-US"/>
        </w:rPr>
      </w:pPr>
      <w:r w:rsidRPr="00126D2F">
        <w:rPr>
          <w:rFonts w:eastAsiaTheme="minorHAnsi"/>
          <w:lang w:eastAsia="en-US"/>
        </w:rPr>
        <w:t xml:space="preserve">Nena </w:t>
      </w:r>
      <w:proofErr w:type="spellStart"/>
      <w:r w:rsidRPr="00126D2F">
        <w:rPr>
          <w:rFonts w:eastAsiaTheme="minorHAnsi"/>
          <w:lang w:eastAsia="en-US"/>
        </w:rPr>
        <w:t>Mužanović</w:t>
      </w:r>
      <w:proofErr w:type="spellEnd"/>
      <w:r w:rsidRPr="00126D2F">
        <w:rPr>
          <w:rFonts w:eastAsiaTheme="minorHAnsi"/>
          <w:lang w:eastAsia="en-US"/>
        </w:rPr>
        <w:t xml:space="preserve">                                                                             Tina Grgas, v.r.</w:t>
      </w:r>
    </w:p>
    <w:p w:rsidRDefault="00AC1A71" w:rsidP="00AC1A71" w:rsidR="00AC1A71">
      <w:pPr>
        <w:ind w:firstLine="708"/>
        <w:jc w:val="both"/>
      </w:pPr>
    </w:p>
    <w:p w:rsidRDefault="00AC1A71" w:rsidP="00AC1A71" w:rsidR="00AC1A71">
      <w:pPr>
        <w:ind w:firstLine="708"/>
        <w:jc w:val="both"/>
      </w:pPr>
    </w:p>
    <w:p w:rsidRDefault="00AC1A71" w:rsidP="00AC1A71" w:rsidR="00AC1A71">
      <w:pPr>
        <w:ind w:firstLine="708"/>
        <w:jc w:val="both"/>
      </w:pPr>
      <w:r>
        <w:t>Pouka o pravnom lijeku</w:t>
      </w:r>
    </w:p>
    <w:p w:rsidRDefault="00AC1A71" w:rsidP="00AC1A71" w:rsidR="00AC1A71">
      <w:pPr>
        <w:ind w:firstLine="708"/>
        <w:jc w:val="both"/>
      </w:pPr>
      <w:r>
        <w:t xml:space="preserve">Protiv ovog zaključka o upravljanju postupkom nije dopuštena žalba. </w:t>
      </w:r>
    </w:p>
    <w:p w:rsidRDefault="00AC1A71" w:rsidP="00AC1A71" w:rsidR="00AC1A71">
      <w:pPr>
        <w:ind w:firstLine="708"/>
        <w:jc w:val="both"/>
      </w:pPr>
    </w:p>
    <w:p w:rsidRDefault="00AC1A71" w:rsidP="00AC1A71" w:rsidR="00AC1A71">
      <w:pPr>
        <w:ind w:firstLine="708"/>
        <w:jc w:val="both"/>
      </w:pPr>
    </w:p>
    <w:p w:rsidRDefault="00AC1A71" w:rsidP="00AC1A71" w:rsidR="00AC1A71">
      <w:pPr>
        <w:ind w:firstLine="708"/>
        <w:jc w:val="both"/>
      </w:pPr>
      <w:r>
        <w:t>Dostaviti:</w:t>
      </w:r>
    </w:p>
    <w:p w:rsidRDefault="00AC1A71" w:rsidP="00AC1A71" w:rsidR="00AC1A71">
      <w:pPr>
        <w:pStyle w:val="Odlomakpopisa"/>
        <w:numPr>
          <w:ilvl w:val="0"/>
          <w:numId w:val="1"/>
        </w:numPr>
        <w:jc w:val="both"/>
      </w:pPr>
      <w:r>
        <w:t xml:space="preserve">Financijskoj agenciji– putem e-oglasne ploče suda </w:t>
      </w:r>
    </w:p>
    <w:p w:rsidRDefault="00506650" w:rsidP="00AC1A71" w:rsidR="00AC1A71">
      <w:pPr>
        <w:pStyle w:val="Odlomakpopisa"/>
        <w:numPr>
          <w:ilvl w:val="0"/>
          <w:numId w:val="1"/>
        </w:numPr>
        <w:jc w:val="both"/>
      </w:pPr>
      <w:r>
        <w:t>R</w:t>
      </w:r>
      <w:r w:rsidR="00AC1A71">
        <w:t xml:space="preserve">ačunovodstvo </w:t>
      </w:r>
    </w:p>
    <w:p w:rsidRDefault="00AC1A71" w:rsidP="00AC1A71" w:rsidR="00AC1A71">
      <w:pPr>
        <w:jc w:val="both"/>
      </w:pPr>
    </w:p>
    <w:sectPr w:rsidR="00AC1A7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787D" w:rsidP="0055787D" w:rsidR="0055787D">
      <w:r>
        <w:separator/>
      </w:r>
    </w:p>
  </w:endnote>
  <w:endnote w:id="0" w:type="continuationSeparator">
    <w:p w:rsidRDefault="0055787D" w:rsidP="0055787D" w:rsidR="005578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787D" w:rsidP="0055787D" w:rsidR="0055787D">
      <w:r>
        <w:separator/>
      </w:r>
    </w:p>
  </w:footnote>
  <w:footnote w:id="0" w:type="continuationSeparator">
    <w:p w:rsidRDefault="0055787D" w:rsidP="0055787D" w:rsidR="005578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787D" w:rsidP="0055787D" w:rsidR="0055787D" w:rsidRPr="00D40E39">
    <w:pPr>
      <w:ind w:firstLine="708" w:left="4956"/>
      <w:jc w:val="both"/>
      <w:rPr>
        <w:sz w:val="20"/>
        <w:szCs w:val="20"/>
        <w:lang w:val="en-AU"/>
      </w:rPr>
    </w:pPr>
    <w:proofErr w:type="spellStart"/>
    <w:r w:rsidRPr="00D40E39">
      <w:rPr>
        <w:lang w:val="en-AU"/>
      </w:rPr>
      <w:t>Poslovni</w:t>
    </w:r>
    <w:proofErr w:type="spellEnd"/>
    <w:r w:rsidRPr="00D40E39">
      <w:rPr>
        <w:lang w:val="en-AU"/>
      </w:rPr>
      <w:t xml:space="preserve"> </w:t>
    </w:r>
    <w:proofErr w:type="spellStart"/>
    <w:r w:rsidRPr="00D40E39">
      <w:rPr>
        <w:lang w:val="en-AU"/>
      </w:rPr>
      <w:t>broj</w:t>
    </w:r>
    <w:proofErr w:type="spellEnd"/>
    <w:r>
      <w:rPr>
        <w:lang w:val="en-AU"/>
      </w:rPr>
      <w:t>:</w:t>
    </w:r>
    <w:r w:rsidRPr="00D40E39">
      <w:rPr>
        <w:lang w:val="en-AU"/>
      </w:rPr>
      <w:t xml:space="preserve"> 3</w:t>
    </w:r>
    <w:r>
      <w:rPr>
        <w:lang w:val="en-AU"/>
      </w:rPr>
      <w:t>.</w:t>
    </w:r>
    <w:r w:rsidRPr="00D40E39">
      <w:rPr>
        <w:lang w:val="en-AU"/>
      </w:rPr>
      <w:t xml:space="preserve"> St-</w:t>
    </w:r>
    <w:r w:rsidR="0011475D">
      <w:rPr>
        <w:lang w:val="en-AU"/>
      </w:rPr>
      <w:t>482/2017-19</w:t>
    </w:r>
  </w:p>
  <w:p w:rsidRDefault="0055787D" w:rsidR="0055787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3615D8"/>
    <w:multiLevelType w:val="hybridMultilevel"/>
    <w:tmpl w:val="DE609302"/>
    <w:lvl w:tplc="5BEA71D2" w:ilvl="0">
      <w:start w:val="10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1A71"/>
    <w:rsid w:val="0011475D"/>
    <w:rsid w:val="00126D2F"/>
    <w:rsid w:val="00506650"/>
    <w:rsid w:val="0055787D"/>
    <w:rsid w:val="008C0194"/>
    <w:rsid w:val="00AC1A71"/>
    <w:rsid w:val="00B8172B"/>
    <w:rsid w:val="00D22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tLeast" w:line="24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1A71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C1A7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1A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1A7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5787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787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578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5787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019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C01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01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01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01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1A71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C1A7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1A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1A7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5787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787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578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5787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019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C01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01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01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01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482</izvorni_sadrzaj>
    <derivirana_varijabla naziv="DomainObject.Predmet.Broj_1">482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srpnja 2018.</izvorni_sadrzaj>
    <derivirana_varijabla naziv="DomainObject.Predmet.DatumRjesavanja_1">4.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St-482/2017</izvorni_sadrzaj>
    <derivirana_varijabla naziv="DomainObject.Predmet.OznakaBroj_1">St-482/2017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Tina</izvorni_sadrzaj>
    <derivirana_varijabla naziv="DomainObject.Predmet.PredmetRijesio.Ime_1">Tina</derivirana_varijabla>
  </DomainObject.Predmet.PredmetRijesio.Ime>
  <DomainObject.Predmet.PredmetRijesio.Oib>
    <izvorni_sadrzaj>17329081625</izvorni_sadrzaj>
    <derivirana_varijabla naziv="DomainObject.Predmet.PredmetRijesio.Oib_1">17329081625</derivirana_varijabla>
  </DomainObject.Predmet.PredmetRijesio.Oib>
  <DomainObject.Predmet.PredmetRijesio.Prezime>
    <izvorni_sadrzaj>Grgas</izvorni_sadrzaj>
    <derivirana_varijabla naziv="DomainObject.Predmet.PredmetRijesio.Prezime_1">Grgas</derivirana_varijabla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NIGHTLIFE jednostavno društvo s ograničenom odgovornošću za ugostiteljstvo</izvorni_sadrzaj>
    <derivirana_varijabla naziv="DomainObject.Predmet.ProtustrankaFormated_1">  NIGHTLIFE jednostavno društvo s ograničenom odgovornošću za ugostiteljstvo</derivirana_varijabla>
  </DomainObject.Predmet.ProtustrankaFormated>
  <DomainObject.Predmet.ProtustrankaFormatedOIB>
    <izvorni_sadrzaj>  NIGHTLIFE jednostavno društvo s ograničenom odgovornošću za ugostiteljstvo, OIB 54149132021</izvorni_sadrzaj>
    <derivirana_varijabla naziv="DomainObject.Predmet.ProtustrankaFormatedOIB_1">  NIGHTLIFE jednostavno društvo s ograničenom odgovornošću za ugostiteljstvo, OIB 54149132021</derivirana_varijabla>
  </DomainObject.Predmet.ProtustrankaFormatedOIB>
  <DomainObject.Predmet.ProtustrankaFormatedWithAdress>
    <izvorni_sadrzaj> NIGHTLIFE jednostavno društvo s ograničenom odgovornošću za ugostiteljstvo, Florijana Andrašeca 14, 10000 Zagreb</izvorni_sadrzaj>
    <derivirana_varijabla naziv="DomainObject.Predmet.ProtustrankaFormatedWithAdress_1"> NIGHTLIFE jednostavno društvo s ograničenom odgovornošću za ugostiteljstvo, Florijana Andrašeca 14, 10000 Zagreb</derivirana_varijabla>
  </DomainObject.Predmet.ProtustrankaFormatedWithAdress>
  <DomainObject.Predmet.ProtustrankaFormatedWithAdressOIB>
    <izvorni_sadrzaj> NIGHTLIFE jednostavno društvo s ograničenom odgovornošću za ugostiteljstvo, OIB 54149132021, Florijana Andrašeca 14, 10000 Zagreb</izvorni_sadrzaj>
    <derivirana_varijabla naziv="DomainObject.Predmet.ProtustrankaFormatedWithAdressOIB_1"> NIGHTLIFE jednostavno društvo s ograničenom odgovornošću za ugostiteljstvo, OIB 54149132021, Florijana Andrašeca 14, 10000 Zagreb</derivirana_varijabla>
  </DomainObject.Predmet.ProtustrankaFormatedWithAdressOIB>
  <DomainObject.Predmet.ProtustrankaWithAdress>
    <izvorni_sadrzaj>NIGHTLIFE jednostavno društvo s ograničenom odgovornošću za ugostiteljstvo Florijana Andrašeca 14, 10000 Zagreb</izvorni_sadrzaj>
    <derivirana_varijabla naziv="DomainObject.Predmet.ProtustrankaWithAdress_1">NIGHTLIFE jednostavno društvo s ograničenom odgovornošću za ugostiteljstvo Florijana Andrašeca 14, 10000 Zagreb</derivirana_varijabla>
  </DomainObject.Predmet.ProtustrankaWithAdress>
  <DomainObject.Predmet.ProtustrankaWithAdressOIB>
    <izvorni_sadrzaj>NIGHTLIFE jednostavno društvo s ograničenom odgovornošću za ugostiteljstvo, OIB 54149132021, Florijana Andrašeca 14, 10000 Zagreb</izvorni_sadrzaj>
    <derivirana_varijabla naziv="DomainObject.Predmet.ProtustrankaWithAdressOIB_1">NIGHTLIFE jednostavno društvo s ograničenom odgovornošću za ugostiteljstvo, OIB 54149132021, Florijana Andrašeca 14, 10000 Zagreb</derivirana_varijabla>
  </DomainObject.Predmet.ProtustrankaWithAdressOIB>
  <DomainObject.Predmet.ProtustrankaNazivFormated>
    <izvorni_sadrzaj>NIGHTLIFE jednostavno društvo s ograničenom odgovornošću za ugostiteljstvo</izvorni_sadrzaj>
    <derivirana_varijabla naziv="DomainObject.Predmet.ProtustrankaNazivFormated_1">NIGHTLIFE jednostavno društvo s ograničenom odgovornošću za ugostiteljstvo</derivirana_varijabla>
  </DomainObject.Predmet.ProtustrankaNazivFormated>
  <DomainObject.Predmet.ProtustrankaNazivFormatedOIB>
    <izvorni_sadrzaj>NIGHTLIFE jednostavno društvo s ograničenom odgovornošću za ugostiteljstvo, OIB 54149132021</izvorni_sadrzaj>
    <derivirana_varijabla naziv="DomainObject.Predmet.ProtustrankaNazivFormatedOIB_1">NIGHTLIFE jednostavno društvo s ograničenom odgovornošću za ugostiteljstvo, OIB 54149132021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NIGHTLIFE jednostavno društvo s ograničenom odgovornošću za ugostiteljstvo</item>
    </izvorni_sadrzaj>
    <derivirana_varijabla naziv="DomainObject.Predmet.ProtuStrankaListFormated_1">
      <item>NIGHTLIFE jednostavno društvo s ograničenom odgovornošću za ugostiteljstvo</item>
    </derivirana_varijabla>
  </DomainObject.Predmet.ProtuStrankaListFormated>
  <DomainObject.Predmet.ProtuStrankaListFormatedOIB>
    <izvorni_sadrzaj>
      <item>NIGHTLIFE jednostavno društvo s ograničenom odgovornošću za ugostiteljstvo, OIB 54149132021</item>
    </izvorni_sadrzaj>
    <derivirana_varijabla naziv="DomainObject.Predmet.ProtuStrankaListFormatedOIB_1">
      <item>NIGHTLIFE jednostavno društvo s ograničenom odgovornošću za ugostiteljstvo, OIB 54149132021</item>
    </derivirana_varijabla>
  </DomainObject.Predmet.ProtuStrankaListFormatedOIB>
  <DomainObject.Predmet.ProtuStrankaListFormatedWithAdress>
    <izvorni_sadrzaj>
      <item>NIGHTLIFE jednostavno društvo s ograničenom odgovornošću za ugostiteljstvo, Florijana Andrašeca 14, 10000 Zagreb</item>
    </izvorni_sadrzaj>
    <derivirana_varijabla naziv="DomainObject.Predmet.ProtuStrankaListFormatedWithAdress_1">
      <item>NIGHTLIFE jednostavno društvo s ograničenom odgovornošću za ugostiteljstvo, Florijana Andrašeca 14, 10000 Zagreb</item>
    </derivirana_varijabla>
  </DomainObject.Predmet.ProtuStrankaListFormatedWithAdress>
  <DomainObject.Predmet.ProtuStrankaListFormatedWithAdressOIB>
    <izvorni_sadrzaj>
      <item>NIGHTLIFE jednostavno društvo s ograničenom odgovornošću za ugostiteljstvo, OIB 54149132021, Florijana Andrašeca 14, 10000 Zagreb</item>
    </izvorni_sadrzaj>
    <derivirana_varijabla naziv="DomainObject.Predmet.ProtuStrankaListFormatedWithAdressOIB_1">
      <item>NIGHTLIFE jednostavno društvo s ograničenom odgovornošću za ugostiteljstvo, OIB 54149132021, Florijana Andrašeca 14, 10000 Zagreb</item>
    </derivirana_varijabla>
  </DomainObject.Predmet.ProtuStrankaListFormatedWithAdressOIB>
  <DomainObject.Predmet.ProtuStrankaListNazivFormated>
    <izvorni_sadrzaj>
      <item>NIGHTLIFE jednostavno društvo s ograničenom odgovornošću za ugostiteljstvo</item>
    </izvorni_sadrzaj>
    <derivirana_varijabla naziv="DomainObject.Predmet.ProtuStrankaListNazivFormated_1">
      <item>NIGHTLIFE jednostavno društvo s ograničenom odgovornošću za ugostiteljstvo</item>
    </derivirana_varijabla>
  </DomainObject.Predmet.ProtuStrankaListNazivFormated>
  <DomainObject.Predmet.ProtuStrankaListNazivFormatedOIB>
    <izvorni_sadrzaj>
      <item>NIGHTLIFE jednostavno društvo s ograničenom odgovornošću za ugostiteljstvo, OIB 54149132021</item>
    </izvorni_sadrzaj>
    <derivirana_varijabla naziv="DomainObject.Predmet.ProtuStrankaListNazivFormatedOIB_1">
      <item>NIGHTLIFE jednostavno društvo s ograničenom odgovornošću za ugostiteljstvo, OIB 54149132021</item>
    </derivirana_varijabla>
  </DomainObject.Predmet.ProtuStrankaListNazivFormatedOIB>
  <DomainObject.Predmet.OstaliListFormated>
    <izvorni_sadrzaj>
      <item>Luka Tomljenović</item>
    </izvorni_sadrzaj>
    <derivirana_varijabla naziv="DomainObject.Predmet.OstaliListFormated_1">
      <item>Luka Tomljenović</item>
    </derivirana_varijabla>
  </DomainObject.Predmet.OstaliListFormated>
  <DomainObject.Predmet.OstaliListFormatedOIB>
    <izvorni_sadrzaj>
      <item>Luka Tomljenović, OIB 29528661754</item>
    </izvorni_sadrzaj>
    <derivirana_varijabla naziv="DomainObject.Predmet.OstaliListFormatedOIB_1">
      <item>Luka Tomljenović, OIB 29528661754</item>
    </derivirana_varijabla>
  </DomainObject.Predmet.OstaliListFormatedOIB>
  <DomainObject.Predmet.OstaliListFormatedWithAdress>
    <izvorni_sadrzaj>
      <item>Luka Tomljenović, Medvedgradska Ulica 56, 10000 Zagreb</item>
    </izvorni_sadrzaj>
    <derivirana_varijabla naziv="DomainObject.Predmet.OstaliListFormatedWithAdress_1">
      <item>Luka Tomljenović, Medvedgradska Ulica 56, 10000 Zagreb</item>
    </derivirana_varijabla>
  </DomainObject.Predmet.OstaliListFormatedWithAdress>
  <DomainObject.Predmet.OstaliListFormatedWithAdressOIB>
    <izvorni_sadrzaj>
      <item>Luka Tomljenović, OIB 29528661754, Medvedgradska Ulica 56, 10000 Zagreb</item>
    </izvorni_sadrzaj>
    <derivirana_varijabla naziv="DomainObject.Predmet.OstaliListFormatedWithAdressOIB_1">
      <item>Luka Tomljenović, OIB 29528661754, Medvedgradska Ulica 56, 10000 Zagreb</item>
    </derivirana_varijabla>
  </DomainObject.Predmet.OstaliListFormatedWithAdressOIB>
  <DomainObject.Predmet.OstaliListNazivFormated>
    <izvorni_sadrzaj>
      <item>Luka Tomljenović</item>
    </izvorni_sadrzaj>
    <derivirana_varijabla naziv="DomainObject.Predmet.OstaliListNazivFormated_1">
      <item>Luka Tomljenović</item>
    </derivirana_varijabla>
  </DomainObject.Predmet.OstaliListNazivFormated>
  <DomainObject.Predmet.OstaliListNazivFormatedOIB>
    <izvorni_sadrzaj>
      <item>Luka Tomljenović, OIB 29528661754</item>
    </izvorni_sadrzaj>
    <derivirana_varijabla naziv="DomainObject.Predmet.OstaliListNazivFormatedOIB_1">
      <item>Luka Tomljenović, OIB 29528661754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NIGHTLIFE jednostavno društvo s ograničenom odgovornošću za ugostiteljstvo</izvorni_sadrzaj>
    <derivirana_varijabla naziv="DomainObject.Predmet.ProtustrankaIDrugi_1">NIGHTLIFE jednostavno društvo s ograničenom odgovornošću za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NIGHTLIFE jednostavno društvo s ograničenom odgovornošću za ugostiteljstvo, OIB 54149132021, Florijana Andrašeca 14, 10000 Zagreb</izvorni_sadrzaj>
    <derivirana_varijabla naziv="DomainObject.Predmet.ProtustrankaIDrugiAdressOIB_1">NIGHTLIFE jednostavno društvo s ograničenom odgovornošću za ugostiteljstvo, OIB 54149132021, Florijana Andrašeca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srpnja 2018.</izvorni_sadrzaj>
    <derivirana_varijabla naziv="DomainObject.Predmet.OdlukaRjesenje.DatumDonosenjaOdluke_1">4. srpnja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St-482/2017-12</izvorni_sadrzaj>
    <derivirana_varijabla naziv="DomainObject.Predmet.OdlukaRjesenje.Oznaka_1">St-482/2017-12</derivirana_varijabla>
  </DomainObject.Predmet.OdlukaRjesenje.Oznaka>
  <DomainObject.Predmet.SudioniciListNaziv>
    <izvorni_sadrzaj>
      <item>FINA - Podružnica Šibenik</item>
      <item>NIGHTLIFE jednostavno društvo s ograničenom odgovornošću za ugostiteljstvo</item>
      <item>Luka Tomljenović</item>
    </izvorni_sadrzaj>
    <derivirana_varijabla naziv="DomainObject.Predmet.SudioniciListNaziv_1">
      <item>FINA - Podružnica Šibenik</item>
      <item>NIGHTLIFE jednostavno društvo s ograničenom odgovornošću za ugostiteljstvo</item>
      <item>Luka Tomljenović</item>
    </derivirana_varijabla>
  </DomainObject.Predmet.SudioniciListNaziv>
  <DomainObject.Predmet.SudioniciListAdressOIB>
    <izvorni_sadrzaj>
      <item>FINA - Podružnica Šibenik, OIB 85821130368, Perivoj L. Marune 1,22000 Šibenik</item>
      <item>NIGHTLIFE jednostavno društvo s ograničenom odgovornošću za ugostiteljstvo, OIB 54149132021, Florijana Andrašeca 14,10000 Zagreb</item>
      <item>Luka Tomljenović, OIB 29528661754, Medvedgradska Ulica 56,10000 Zagreb</item>
    </izvorni_sadrzaj>
    <derivirana_varijabla naziv="DomainObject.Predmet.SudioniciListAdressOIB_1">
      <item>FINA - Podružnica Šibenik, OIB 85821130368, Perivoj L. Marune 1,22000 Šibenik</item>
      <item>NIGHTLIFE jednostavno društvo s ograničenom odgovornošću za ugostiteljstvo, OIB 54149132021, Florijana Andrašeca 14,10000 Zagreb</item>
      <item>Luka Tomljenović, OIB 29528661754, Medvedgradska Ulica 56,10000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54149132021</item>
      <item>, OIB 29528661754</item>
    </izvorni_sadrzaj>
    <derivirana_varijabla naziv="DomainObject.Predmet.SudioniciListNazivOIB_1">
      <item>, OIB 85821130368</item>
      <item>, OIB 54149132021</item>
      <item>, OIB 29528661754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188</properties:Words>
  <properties:Characters>982</properties:Characters>
  <properties:Lines>40</properties:Lines>
  <properties:Paragraphs>16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2018-03-12T09:58:00Z</dcterms:created>
  <dc:creator>Nena Mužanović</dc:creator>
  <cp:lastModifiedBy>Nena Mužanović</cp:lastModifiedBy>
  <cp:lastPrinted>2018-07-19T09:07:00Z</cp:lastPrinted>
  <dcterms:modified xmlns:xsi="http://www.w3.org/2001/XMLSchema-instance" xsi:type="dcterms:W3CDTF">2018-07-19T09:08:00Z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(St-482-2017 nalog FINI prebacivanje u FOND.docx)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