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476e" w14:paraId="577476e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D78D1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</w:t>
            </w:r>
            <w:r w:rsidR="00AD78D1">
              <w:t>34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7A13">
        <w:t xml:space="preserve"> </w:t>
      </w:r>
      <w:r w:rsidR="00AD78D1" w:rsidRPr="00AD78D1">
        <w:t>IV TRANSPORTI jednostavno društvo s ograničenom odgovornošću za usluge, prijevoz i trgovinu</w:t>
      </w:r>
      <w:r w:rsidR="00AD78D1">
        <w:t xml:space="preserve">, </w:t>
      </w:r>
      <w:proofErr w:type="spellStart"/>
      <w:r w:rsidR="00AD78D1">
        <w:t>Moravče</w:t>
      </w:r>
      <w:proofErr w:type="spellEnd"/>
      <w:r w:rsidR="00AD78D1">
        <w:t xml:space="preserve">, </w:t>
      </w:r>
      <w:proofErr w:type="spellStart"/>
      <w:r w:rsidR="00AD78D1">
        <w:t>Kunjkova</w:t>
      </w:r>
      <w:proofErr w:type="spellEnd"/>
      <w:r w:rsidR="00AD78D1">
        <w:t xml:space="preserve"> 5A, </w:t>
      </w:r>
      <w:proofErr w:type="spellStart"/>
      <w:r w:rsidR="00AD78D1">
        <w:t>OIB</w:t>
      </w:r>
      <w:proofErr w:type="spellEnd"/>
      <w:r w:rsidR="00AD78D1">
        <w:t xml:space="preserve">: </w:t>
      </w:r>
      <w:r w:rsidR="00AD78D1" w:rsidRPr="00AD78D1">
        <w:t>28726298092</w:t>
      </w:r>
      <w:r w:rsidR="00AD78D1">
        <w:t xml:space="preserve">, </w:t>
      </w:r>
      <w:proofErr w:type="spellStart"/>
      <w:r w:rsidR="00AD78D1">
        <w:t>MBS</w:t>
      </w:r>
      <w:proofErr w:type="spellEnd"/>
      <w:r w:rsidR="00AD78D1">
        <w:t xml:space="preserve">: </w:t>
      </w:r>
      <w:r w:rsidR="00AD78D1" w:rsidRPr="00AD78D1">
        <w:t>080901539</w:t>
      </w:r>
      <w:r w:rsidR="00AD78D1">
        <w:t>,</w:t>
      </w:r>
      <w:r w:rsidR="00CF6129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AD78D1" w:rsidRPr="00AD78D1">
        <w:t>IV TRANSPORTI jednostavno društvo s ograničenom odgovornošću za usluge, prijevoz i trgovinu</w:t>
      </w:r>
      <w:r w:rsidR="00AD78D1">
        <w:t xml:space="preserve">, </w:t>
      </w:r>
      <w:proofErr w:type="spellStart"/>
      <w:r w:rsidR="00AD78D1">
        <w:t>Moravče</w:t>
      </w:r>
      <w:proofErr w:type="spellEnd"/>
      <w:r w:rsidR="00AD78D1">
        <w:t xml:space="preserve">, </w:t>
      </w:r>
      <w:proofErr w:type="spellStart"/>
      <w:r w:rsidR="00AD78D1">
        <w:t>Kunjkova</w:t>
      </w:r>
      <w:proofErr w:type="spellEnd"/>
      <w:r w:rsidR="00AD78D1">
        <w:t xml:space="preserve"> 5A, </w:t>
      </w:r>
      <w:proofErr w:type="spellStart"/>
      <w:r w:rsidR="00AD78D1">
        <w:t>OIB</w:t>
      </w:r>
      <w:proofErr w:type="spellEnd"/>
      <w:r w:rsidR="00AD78D1">
        <w:t xml:space="preserve">: </w:t>
      </w:r>
      <w:r w:rsidR="00AD78D1" w:rsidRPr="00AD78D1">
        <w:t>28726298092</w:t>
      </w:r>
      <w:r w:rsidR="00AD78D1">
        <w:t xml:space="preserve">, </w:t>
      </w:r>
      <w:proofErr w:type="spellStart"/>
      <w:r w:rsidR="00AD78D1">
        <w:t>MBS</w:t>
      </w:r>
      <w:proofErr w:type="spellEnd"/>
      <w:r w:rsidR="00AD78D1">
        <w:t xml:space="preserve">: </w:t>
      </w:r>
      <w:r w:rsidR="00AD78D1" w:rsidRPr="00AD78D1">
        <w:t>080901539</w:t>
      </w:r>
      <w:r w:rsidR="00AD78D1">
        <w:t>, iznosi 8.750,00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AD78D1">
        <w:t xml:space="preserve">Ivana </w:t>
      </w:r>
      <w:proofErr w:type="spellStart"/>
      <w:r w:rsidR="00AD78D1">
        <w:t>Vujin</w:t>
      </w:r>
      <w:proofErr w:type="spellEnd"/>
      <w:r w:rsidR="00AD78D1">
        <w:t xml:space="preserve"> iz </w:t>
      </w:r>
      <w:proofErr w:type="spellStart"/>
      <w:r w:rsidR="00AD78D1">
        <w:t>Moravče</w:t>
      </w:r>
      <w:proofErr w:type="spellEnd"/>
      <w:r w:rsidR="00AD78D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</w:t>
      </w:r>
      <w:r w:rsidR="00AD78D1">
        <w:t>34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B121B"/>
    <w:rsid w:val="00AD78D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AB121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121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21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21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AB121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121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21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21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St-1434/2018</izvorni_sadrzaj>
    <derivirana_varijabla naziv="DomainObject.Predmet.OznakaBroj_1">St-1434/2018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IV TRANSPORTI jednostavno društvo s ograničenom odgovornošću za usluge, prijevoz i trgovinu</izvorni_sadrzaj>
    <derivirana_varijabla naziv="DomainObject.Predmet.ProtustrankaFormated_1">  IV TRANSPORTI jednostavno društvo s ograničenom odgovornošću za usluge, prijevoz i trgovinu</derivirana_varijabla>
  </DomainObject.Predmet.ProtustrankaFormated>
  <DomainObject.Predmet.ProtustrankaFormatedOIB>
    <izvorni_sadrzaj>  IV TRANSPORTI jednostavno društvo s ograničenom odgovornošću za usluge, prijevoz i trgovinu, OIB 28726298092</izvorni_sadrzaj>
    <derivirana_varijabla naziv="DomainObject.Predmet.ProtustrankaFormatedOIB_1">  IV TRANSPORTI jednostavno društvo s ograničenom odgovornošću za usluge, prijevoz i trgovinu, OIB 28726298092</derivirana_varijabla>
  </DomainObject.Predmet.ProtustrankaFormatedOIB>
  <DomainObject.Predmet.ProtustrankaFormatedWithAdress>
    <izvorni_sadrzaj> IV TRANSPORTI jednostavno društvo s ograničenom odgovornošću za usluge, prijevoz i trgovinu, Kunjkova 5 A, 10363 Moravče</izvorni_sadrzaj>
    <derivirana_varijabla naziv="DomainObject.Predmet.ProtustrankaFormatedWithAdress_1"> IV TRANSPORTI jednostavno društvo s ograničenom odgovornošću za usluge, prijevoz i trgovinu, Kunjkova 5 A, 10363 Moravče</derivirana_varijabla>
  </DomainObject.Predmet.ProtustrankaFormatedWithAdress>
  <DomainObject.Predmet.ProtustrankaFormatedWithAdressOIB>
    <izvorni_sadrzaj> IV TRANSPORTI jednostavno društvo s ograničenom odgovornošću za usluge, prijevoz i trgovinu, OIB 28726298092, Kunjkova 5 A, 10363 Moravče</izvorni_sadrzaj>
    <derivirana_varijabla naziv="DomainObject.Predmet.ProtustrankaFormatedWithAdressOIB_1"> IV TRANSPORTI jednostavno društvo s ograničenom odgovornošću za usluge, prijevoz i trgovinu, OIB 28726298092, Kunjkova 5 A, 10363 Moravče</derivirana_varijabla>
  </DomainObject.Predmet.ProtustrankaFormatedWithAdressOIB>
  <DomainObject.Predmet.ProtustrankaWithAdress>
    <izvorni_sadrzaj>IV TRANSPORTI jednostavno društvo s ograničenom odgovornošću za usluge, prijevoz i trgovinu Kunjkova 5 A, 10363 Moravče</izvorni_sadrzaj>
    <derivirana_varijabla naziv="DomainObject.Predmet.ProtustrankaWithAdress_1">IV TRANSPORTI jednostavno društvo s ograničenom odgovornošću za usluge, prijevoz i trgovinu Kunjkova 5 A, 10363 Moravče</derivirana_varijabla>
  </DomainObject.Predmet.ProtustrankaWithAdress>
  <DomainObject.Predmet.ProtustrankaWithAdressOIB>
    <izvorni_sadrzaj>IV TRANSPORTI jednostavno društvo s ograničenom odgovornošću za usluge, prijevoz i trgovinu, OIB 28726298092, Kunjkova 5 A, 10363 Moravče</izvorni_sadrzaj>
    <derivirana_varijabla naziv="DomainObject.Predmet.ProtustrankaWithAdressOIB_1">IV TRANSPORTI jednostavno društvo s ograničenom odgovornošću za usluge, prijevoz i trgovinu, OIB 28726298092, Kunjkova 5 A, 10363 Moravče</derivirana_varijabla>
  </DomainObject.Predmet.ProtustrankaWithAdressOIB>
  <DomainObject.Predmet.ProtustrankaNazivFormated>
    <izvorni_sadrzaj>IV TRANSPORTI jednostavno društvo s ograničenom odgovornošću za usluge, prijevoz i trgovinu</izvorni_sadrzaj>
    <derivirana_varijabla naziv="DomainObject.Predmet.ProtustrankaNazivFormated_1">IV TRANSPORTI jednostavno društvo s ograničenom odgovornošću za usluge, prijevoz i trgovinu</derivirana_varijabla>
  </DomainObject.Predmet.ProtustrankaNazivFormated>
  <DomainObject.Predmet.ProtustrankaNazivFormatedOIB>
    <izvorni_sadrzaj>IV TRANSPORTI jednostavno društvo s ograničenom odgovornošću za usluge, prijevoz i trgovinu, OIB 28726298092</izvorni_sadrzaj>
    <derivirana_varijabla naziv="DomainObject.Predmet.ProtustrankaNazivFormatedOIB_1">IV TRANSPORTI jednostavno društvo s ograničenom odgovornošću za usluge, prijevoz i trgovinu, OIB 28726298092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 TRANSPORTI jednostavno društvo s ograničenom odgovornošću za usluge, prijevoz i trgovinu</item>
    </izvorni_sadrzaj>
    <derivirana_varijabla naziv="DomainObject.Predmet.ProtuStrankaListFormated_1">
      <item>IV TRANSPORTI jednostavno društvo s ograničenom odgovornošću za usluge, prijevoz i trgovinu</item>
    </derivirana_varijabla>
  </DomainObject.Predmet.ProtuStrankaListFormated>
  <DomainObject.Predmet.ProtuStrankaListFormatedOIB>
    <izvorni_sadrzaj>
      <item>IV TRANSPORTI jednostavno društvo s ograničenom odgovornošću za usluge, prijevoz i trgovinu, OIB 28726298092</item>
    </izvorni_sadrzaj>
    <derivirana_varijabla naziv="DomainObject.Predmet.ProtuStrankaListFormatedOIB_1">
      <item>IV TRANSPORTI jednostavno društvo s ograničenom odgovornošću za usluge, prijevoz i trgovinu, OIB 28726298092</item>
    </derivirana_varijabla>
  </DomainObject.Predmet.ProtuStrankaListFormatedOIB>
  <DomainObject.Predmet.ProtuStrankaListFormatedWithAdress>
    <izvorni_sadrzaj>
      <item>IV TRANSPORTI jednostavno društvo s ograničenom odgovornošću za usluge, prijevoz i trgovinu, Kunjkova 5 A, 10363 Moravče</item>
    </izvorni_sadrzaj>
    <derivirana_varijabla naziv="DomainObject.Predmet.ProtuStrankaListFormatedWithAdress_1">
      <item>IV TRANSPORTI jednostavno društvo s ograničenom odgovornošću za usluge, prijevoz i trgovinu, Kunjkova 5 A, 10363 Moravče</item>
    </derivirana_varijabla>
  </DomainObject.Predmet.ProtuStrankaListFormatedWithAdress>
  <DomainObject.Predmet.ProtuStrankaListFormatedWithAdressOIB>
    <izvorni_sadrzaj>
      <item>IV TRANSPORTI jednostavno društvo s ograničenom odgovornošću za usluge, prijevoz i trgovinu, OIB 28726298092, Kunjkova 5 A, 10363 Moravče</item>
    </izvorni_sadrzaj>
    <derivirana_varijabla naziv="DomainObject.Predmet.ProtuStrankaListFormatedWithAdressOIB_1">
      <item>IV TRANSPORTI jednostavno društvo s ograničenom odgovornošću za usluge, prijevoz i trgovinu, OIB 28726298092, Kunjkova 5 A, 10363 Moravče</item>
    </derivirana_varijabla>
  </DomainObject.Predmet.ProtuStrankaListFormatedWithAdressOIB>
  <DomainObject.Predmet.ProtuStrankaListNazivFormated>
    <izvorni_sadrzaj>
      <item>IV TRANSPORTI jednostavno društvo s ograničenom odgovornošću za usluge, prijevoz i trgovinu</item>
    </izvorni_sadrzaj>
    <derivirana_varijabla naziv="DomainObject.Predmet.ProtuStrankaListNazivFormated_1">
      <item>IV TRANSPORTI jednostavno društvo s ograničenom odgovornošću za usluge, prijevoz i trgovinu</item>
    </derivirana_varijabla>
  </DomainObject.Predmet.ProtuStrankaListNazivFormated>
  <DomainObject.Predmet.ProtuStrankaListNazivFormatedOIB>
    <izvorni_sadrzaj>
      <item>IV TRANSPORTI jednostavno društvo s ograničenom odgovornošću za usluge, prijevoz i trgovinu, OIB 28726298092</item>
    </izvorni_sadrzaj>
    <derivirana_varijabla naziv="DomainObject.Predmet.ProtuStrankaListNazivFormatedOIB_1">
      <item>IV TRANSPORTI jednostavno društvo s ograničenom odgovornošću za usluge, prijevoz i trgovinu, OIB 28726298092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 TRANSPORTI jednostavno društvo s ograničenom odgovornošću za usluge, prijevoz i trgovinu</izvorni_sadrzaj>
    <derivirana_varijabla naziv="DomainObject.Predmet.ProtustrankaIDrugi_1">IV TRANSPORTI jednostavno društvo s ograničenom odgovornošću za usluge, prijevoz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IV TRANSPORTI jednostavno društvo s ograničenom odgovornošću za usluge, prijevoz i trgovinu, OIB 28726298092, Kunjkova 5 A, 10363 Moravče</izvorni_sadrzaj>
    <derivirana_varijabla naziv="DomainObject.Predmet.ProtustrankaIDrugiAdressOIB_1">IV TRANSPORTI jednostavno društvo s ograničenom odgovornošću za usluge, prijevoz i trgovinu, OIB 28726298092, Kunjkova 5 A,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 TRANSPORTI jednostavno društvo s ograničenom odgovornošću za usluge, prijevoz i trgovinu</item>
      <item>FINA Regionalni centar Zagreb</item>
    </izvorni_sadrzaj>
    <derivirana_varijabla naziv="DomainObject.Predmet.SudioniciListNaziv_1">
      <item>IV TRANSPORTI jednostavno društvo s ograničenom odgovornošću za usluge, prijevoz i trgovinu</item>
      <item>FINA Regionalni centar Zagreb</item>
    </derivirana_varijabla>
  </DomainObject.Predmet.SudioniciListNaziv>
  <DomainObject.Predmet.SudioniciListAdressOIB>
    <izvorni_sadrzaj>
      <item>IV TRANSPORTI jednostavno društvo s ograničenom odgovornošću za usluge, prijevoz i trgovinu, OIB 28726298092, Kunjkova 5 A,10363 Moravče</item>
      <item>FINA Regionalni centar Zagreb, OIB 85821130368, Trg svibanjskih žrtava 1995 br. 1,10000 Zagreb</item>
    </izvorni_sadrzaj>
    <derivirana_varijabla naziv="DomainObject.Predmet.SudioniciListAdressOIB_1">
      <item>IV TRANSPORTI jednostavno društvo s ograničenom odgovornošću za usluge, prijevoz i trgovinu, OIB 28726298092, Kunjkova 5 A,10363 Moravče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28726298092</item>
      <item>, OIB 85821130368</item>
    </izvorni_sadrzaj>
    <derivirana_varijabla naziv="DomainObject.Predmet.SudioniciListNazivOIB_1">
      <item>, OIB 28726298092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2066</properties:Characters>
  <properties:Lines>49</properties:Lines>
  <properties:Paragraphs>16</properties:Paragraphs>
  <properties:TotalTime>365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2018-12-10T10:53:00Z</cp:lastPrinted>
  <dcterms:modified xmlns:xsi="http://www.w3.org/2001/XMLSchema-instance" xsi:type="dcterms:W3CDTF">2018-12-10T10:54:00Z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