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a947" w14:paraId="26ea947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6E0B0B">
        <w:t>890/16-11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6E0B0B" w:rsidP="006E0B0B" w:rsidR="00485215">
      <w:pPr>
        <w:spacing w:lineRule="auto" w:line="240" w:after="0"/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FRUMENTO d.o.o., OIB: 85069224908 sa sjedištem u Gornji Koncovčak 11, 40313 Gornji Koncovčak, dana 29. prosinca 2016. godine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6E0B0B">
        <w:t>FRUMENTO d.o.o., OIB: 85069224908 sa sjedištem u Gornji Koncovčak 11, 40313 Gornji Koncovčak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6E0B0B">
        <w:t>890/16</w:t>
      </w:r>
      <w:r w:rsidR="006970B0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6E0B0B">
        <w:t>FRUMENTO d.o.o., OIB: 85069224908 sa sjedištem u Gornji Koncovčak 11, 40313 Gornji Koncovčak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5D5B44" w:rsidR="005D5B44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6E0B0B">
        <w:t>21.6.</w:t>
      </w:r>
      <w:r w:rsidR="005D5B44">
        <w:t>2016</w:t>
      </w:r>
      <w:r w:rsidR="00561009">
        <w:t xml:space="preserve">. </w:t>
      </w:r>
      <w:r w:rsidR="005D5B44">
        <w:t xml:space="preserve">podnio ovome sudu prijedlog za otvaranje stečajnog postupka nad dužnikom, navodeći da dužnik na dan  </w:t>
      </w:r>
      <w:r w:rsidR="006E0B0B">
        <w:t>1.9.2015.</w:t>
      </w:r>
      <w:r w:rsidR="005D5B44">
        <w:t xml:space="preserve"> ima evidentirane neizvršene osnove za plaćanje u ukupnom iznosu od </w:t>
      </w:r>
      <w:r w:rsidR="006E0B0B">
        <w:t>282.775,77</w:t>
      </w:r>
      <w:r w:rsidR="005D5B44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6E0B0B">
        <w:t>890/16-4</w:t>
      </w:r>
      <w:r w:rsidR="006970B0">
        <w:t>/16-3</w:t>
      </w:r>
      <w:r w:rsidRPr="00554F6A">
        <w:t xml:space="preserve"> od </w:t>
      </w:r>
      <w:r w:rsidR="006E0B0B">
        <w:t>21.9.2016.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6E0B0B">
        <w:t>29</w:t>
      </w:r>
      <w:r>
        <w:t xml:space="preserve">. </w:t>
      </w:r>
      <w:r w:rsidR="006E0B0B">
        <w:t>prosinca</w:t>
      </w:r>
      <w:r>
        <w:t xml:space="preserve"> 201</w:t>
      </w:r>
      <w:r w:rsidR="00D967FE">
        <w:t>6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674881">
        <w:t>,v.r.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D18" w:rsidP="00485215" w:rsidR="00193D18">
      <w:pPr>
        <w:spacing w:lineRule="auto" w:line="240" w:after="0"/>
      </w:pPr>
      <w:r>
        <w:separator/>
      </w:r>
    </w:p>
  </w:endnote>
  <w:endnote w:id="0" w:type="continuationSeparator">
    <w:p w:rsidRDefault="00193D18" w:rsidP="00485215" w:rsidR="00193D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D18" w:rsidP="00485215" w:rsidR="00193D18">
      <w:pPr>
        <w:spacing w:lineRule="auto" w:line="240" w:after="0"/>
      </w:pPr>
      <w:r>
        <w:separator/>
      </w:r>
    </w:p>
  </w:footnote>
  <w:footnote w:id="0" w:type="continuationSeparator">
    <w:p w:rsidRDefault="00193D18" w:rsidP="00485215" w:rsidR="00193D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881">
          <w:rPr>
            <w:noProof/>
          </w:rPr>
          <w:t>2</w:t>
        </w:r>
        <w:r>
          <w:fldChar w:fldCharType="end"/>
        </w:r>
      </w:p>
    </w:sdtContent>
  </w:sdt>
  <w:p w:rsidRDefault="006E0B0B" w:rsidP="006E0B0B" w:rsidR="006E0B0B">
    <w:pPr>
      <w:spacing w:lineRule="auto" w:line="240" w:after="0"/>
      <w:jc w:val="right"/>
    </w:pPr>
    <w:r>
      <w:t>Poslovni broj: 2 St-890/16-11</w:t>
    </w:r>
  </w:p>
  <w:p w:rsidRDefault="00674881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93D18"/>
    <w:rsid w:val="001A10AB"/>
    <w:rsid w:val="001F37AD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85215"/>
    <w:rsid w:val="004B4A8F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74881"/>
    <w:rsid w:val="006962BC"/>
    <w:rsid w:val="006970B0"/>
    <w:rsid w:val="006E0B0B"/>
    <w:rsid w:val="007956EF"/>
    <w:rsid w:val="00847C43"/>
    <w:rsid w:val="00871F49"/>
    <w:rsid w:val="008A2FD1"/>
    <w:rsid w:val="008A44D0"/>
    <w:rsid w:val="00996A66"/>
    <w:rsid w:val="009A5633"/>
    <w:rsid w:val="009C3CE4"/>
    <w:rsid w:val="00A61A82"/>
    <w:rsid w:val="00A9114B"/>
    <w:rsid w:val="00AB098A"/>
    <w:rsid w:val="00B20F0E"/>
    <w:rsid w:val="00B41D33"/>
    <w:rsid w:val="00B53C87"/>
    <w:rsid w:val="00B74707"/>
    <w:rsid w:val="00BE68D1"/>
    <w:rsid w:val="00C6451F"/>
    <w:rsid w:val="00CB6F0D"/>
    <w:rsid w:val="00D2120A"/>
    <w:rsid w:val="00D35705"/>
    <w:rsid w:val="00D967FE"/>
    <w:rsid w:val="00DA3151"/>
    <w:rsid w:val="00DC78D8"/>
    <w:rsid w:val="00E01330"/>
    <w:rsid w:val="00E03C60"/>
    <w:rsid w:val="00E370B3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674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8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8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8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8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674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8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8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8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8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FRUMENTO d.o.o. za proizvodnju i usluge zastupanog po punomoćniku Josip Vugrin</izvorni_sadrzaj>
    <derivirana_varijabla naziv="DomainObject.Predmet.ProtustrankaFormated_1">  FRUMENTO d.o.o. za proizvodnju i usluge zastupanog po punomoćniku Josip Vugrin</derivirana_varijabla>
  </DomainObject.Predmet.ProtustrankaFormated>
  <DomainObject.Predmet.ProtustrankaFormatedOIB>
    <izvorni_sadrzaj>  FRUMENTO d.o.o. za proizvodnju i usluge, OIB 85069224908 zastupanog po punomoćniku Josip Vugrin</izvorni_sadrzaj>
    <derivirana_varijabla naziv="DomainObject.Predmet.ProtustrankaFormatedOIB_1">  FRUMENTO d.o.o. za proizvodnju i usluge, OIB 85069224908 zastupanog po punomoćniku Josip Vugrin</derivirana_varijabla>
  </DomainObject.Predmet.ProtustrankaFormatedOIB>
  <DomainObject.Predmet.ProtustrankaFormatedWithAdress>
    <izvorni_sadrzaj> FRUMENTO d.o.o. za proizvodnju i usluge, Gornji Koncovčak 11, 40313 Gornji Koncovčak zastupanog po punomoćniku Josip Vugrin</izvorni_sadrzaj>
    <derivirana_varijabla naziv="DomainObject.Predmet.ProtustrankaFormatedWithAdress_1"> FRUMENTO d.o.o. za proizvodnju i usluge, Gornji Koncovčak 11, 40313 Gornji Koncovčak zastupanog po punomoćniku Josip Vugrin</derivirana_varijabla>
  </DomainObject.Predmet.ProtustrankaFormatedWithAdress>
  <DomainObject.Predmet.ProtustrankaFormatedWithAdressOIB>
    <izvorni_sadrzaj> FRUMENTO d.o.o. za proizvodnju i usluge, OIB 85069224908, Gornji Koncovčak 11, 40313 Gornji Koncovčak zastupanog po punomoćniku Josip Vugrin</izvorni_sadrzaj>
    <derivirana_varijabla naziv="DomainObject.Predmet.ProtustrankaFormatedWithAdressOIB_1"> FRUMENTO d.o.o. za proizvodnju i usluge, OIB 85069224908, Gornji Koncovčak 11, 40313 Gornji Koncovčak zastupanog po punomoćniku Josip Vugrin</derivirana_varijabla>
  </DomainObject.Predmet.ProtustrankaFormatedWithAdressOIB>
  <DomainObject.Predmet.ProtustrankaWithAdress>
    <izvorni_sadrzaj>FRUMENTO d.o.o. za proizvodnju i usluge Gornji Koncovčak 11, 40313 Gornji Koncovčak</izvorni_sadrzaj>
    <derivirana_varijabla naziv="DomainObject.Predmet.ProtustrankaWithAdress_1">FRUMENTO d.o.o. za proizvodnju i usluge Gornji Koncovčak 11, 40313 Gornji Koncovčak</derivirana_varijabla>
  </DomainObject.Predmet.ProtustrankaWithAdress>
  <DomainObject.Predmet.ProtustrankaWithAdressOIB>
    <izvorni_sadrzaj>FRUMENTO d.o.o. za proizvodnju i usluge, OIB 85069224908, Gornji Koncovčak 11, 40313 Gornji Koncovčak</izvorni_sadrzaj>
    <derivirana_varijabla naziv="DomainObject.Predmet.ProtustrankaWithAdressOIB_1">FRUMENTO d.o.o. za proizvodnju i usluge, OIB 85069224908, Gornji Koncovčak 11, 40313 Gornji Koncovčak</derivirana_varijabla>
  </DomainObject.Predmet.ProtustrankaWithAdressOIB>
  <DomainObject.Predmet.ProtustrankaNazivFormated>
    <izvorni_sadrzaj>FRUMENTO d.o.o. za proizvodnju i usluge</izvorni_sadrzaj>
    <derivirana_varijabla naziv="DomainObject.Predmet.ProtustrankaNazivFormated_1">FRUMENTO d.o.o. za proizvodnju i usluge</derivirana_varijabla>
  </DomainObject.Predmet.ProtustrankaNazivFormated>
  <DomainObject.Predmet.ProtustrankaNazivFormatedOIB>
    <izvorni_sadrzaj>FRUMENTO d.o.o. za proizvodnju i usluge, OIB 85069224908</izvorni_sadrzaj>
    <derivirana_varijabla naziv="DomainObject.Predmet.ProtustrankaNazivFormatedOIB_1">FRUMENTO d.o.o. za proizvodnju i usluge, OIB 85069224908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282775.77</izvorni_sadrzaj>
    <derivirana_varijabla naziv="DomainObject.Predmet.TrenutnaVrijednost_1">282775.77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FRUMENTO d.o.o. za proizvodnju i usluge zastupanog po punomoćniku Josip Vugrin</item>
    </izvorni_sadrzaj>
    <derivirana_varijabla naziv="DomainObject.Predmet.ProtuStrankaListFormated_1">
      <item>FRUMENTO d.o.o. za proizvodnju i usluge zastupanog po punomoćniku Josip Vugrin</item>
    </derivirana_varijabla>
  </DomainObject.Predmet.ProtuStrankaListFormated>
  <DomainObject.Predmet.ProtuStrankaListFormatedOIB>
    <izvorni_sadrzaj>
      <item>FRUMENTO d.o.o. za proizvodnju i usluge, OIB 85069224908 zastupanog po punomoćniku Josip Vugrin</item>
    </izvorni_sadrzaj>
    <derivirana_varijabla naziv="DomainObject.Predmet.ProtuStrankaListFormatedOIB_1">
      <item>FRUMENTO d.o.o. za proizvodnju i usluge, OIB 85069224908 zastupanog po punomoćniku Josip Vugrin</item>
    </derivirana_varijabla>
  </DomainObject.Predmet.ProtuStrankaListFormatedOIB>
  <DomainObject.Predmet.ProtuStrankaListFormatedWithAdress>
    <izvorni_sadrzaj>
      <item>FRUMENTO d.o.o. za proizvodnju i usluge, Gornji Koncovčak 11, 40313 Gornji Koncovčak zastupanog po punomoćniku Josip Vugrin</item>
    </izvorni_sadrzaj>
    <derivirana_varijabla naziv="DomainObject.Predmet.ProtuStrankaListFormatedWithAdress_1">
      <item>FRUMENTO d.o.o. za proizvodnju i usluge, Gornji Koncovčak 11, 40313 Gornji Koncovčak zastupanog po punomoćniku Josip Vugrin</item>
    </derivirana_varijabla>
  </DomainObject.Predmet.ProtuStrankaListFormatedWithAdress>
  <DomainObject.Predmet.ProtuStrankaListFormatedWithAdressOIB>
    <izvorni_sadrzaj>
      <item>FRUMENTO d.o.o. za proizvodnju i usluge, OIB 85069224908, Gornji Koncovčak 11, 40313 Gornji Koncovčak zastupanog po punomoćniku Josip Vugrin</item>
    </izvorni_sadrzaj>
    <derivirana_varijabla naziv="DomainObject.Predmet.ProtuStrankaListFormatedWithAdressOIB_1">
      <item>FRUMENTO d.o.o. za proizvodnju i usluge, OIB 85069224908, Gornji Koncovčak 11, 40313 Gornji Koncovčak zastupanog po punomoćniku Josip Vugrin</item>
    </derivirana_varijabla>
  </DomainObject.Predmet.ProtuStrankaListFormatedWithAdressOIB>
  <DomainObject.Predmet.ProtuStrankaListNazivFormated>
    <izvorni_sadrzaj>
      <item>FRUMENTO d.o.o. za proizvodnju i usluge</item>
    </izvorni_sadrzaj>
    <derivirana_varijabla naziv="DomainObject.Predmet.ProtuStrankaListNazivFormated_1">
      <item>FRUMENTO d.o.o. za proizvodnju i usluge</item>
    </derivirana_varijabla>
  </DomainObject.Predmet.ProtuStrankaListNazivFormated>
  <DomainObject.Predmet.ProtuStrankaListNazivFormatedOIB>
    <izvorni_sadrzaj>
      <item>FRUMENTO d.o.o. za proizvodnju i usluge, OIB 85069224908</item>
    </izvorni_sadrzaj>
    <derivirana_varijabla naziv="DomainObject.Predmet.ProtuStrankaListNazivFormatedOIB_1">
      <item>FRUMENTO d.o.o. za proizvodnju i usluge, OIB 85069224908</item>
    </derivirana_varijabla>
  </DomainObject.Predmet.ProtuStrankaListNazivFormatedOIB>
  <DomainObject.Predmet.OstaliListFormated>
    <izvorni_sadrzaj>
      <item>sudski registar</item>
      <item>Mladen Rebernik</item>
      <item>Josip Vugrin punomoćnik sudionika u postupku FRUMENTO d.o.o. za proizvodnju i usluge</item>
    </izvorni_sadrzaj>
    <derivirana_varijabla naziv="DomainObject.Predmet.OstaliListFormated_1">
      <item>sudski registar</item>
      <item>Mladen Rebernik</item>
      <item>Josip Vugrin punomoćnik sudionika u postupku FRUMENTO d.o.o. za proizvodnju i usluge</item>
    </derivirana_varijabla>
  </DomainObject.Predmet.OstaliListFormated>
  <DomainObject.Predmet.OstaliListFormatedOIB>
    <izvorni_sadrzaj>
      <item>sudski registar</item>
      <item>Mladen Rebernik, OIB 98860214168</item>
      <item>Josip Vugrin punomoćnik sudionika u postupku FRUMENTO d.o.o. za proizvodnju i usluge</item>
    </izvorni_sadrzaj>
    <derivirana_varijabla naziv="DomainObject.Predmet.OstaliListFormatedOIB_1">
      <item>sudski registar</item>
      <item>Mladen Rebernik, OIB 98860214168</item>
      <item>Josip Vugrin punomoćnik sudionika u postupku FRUMENTO d.o.o. za proizvodnju i usluge</item>
    </derivirana_varijabla>
  </DomainObject.Predmet.OstaliListFormatedOIB>
  <DomainObject.Predmet.OstaliListFormatedWithAdress>
    <izvorni_sadrzaj>
      <item>sudski registar</item>
      <item>Mladen Rebernik, Gornji Koncovčak 11, 40313 Gornji Koncovčak</item>
      <item>Josip Vugrin, Ruđera Boškovića 26, 40000 Čakovec punomoćnik sudionika u postupku FRUMENTO d.o.o. za proizvodnju i usluge</item>
    </izvorni_sadrzaj>
    <derivirana_varijabla naziv="DomainObject.Predmet.OstaliListFormatedWithAdress_1">
      <item>sudski registar</item>
      <item>Mladen Rebernik, Gornji Koncovčak 11, 40313 Gornji Koncovčak</item>
      <item>Josip Vugrin, Ruđera Boškovića 26, 40000 Čakovec punomoćnik sudionika u postupku FRUMENTO d.o.o. za proizvodnju i usluge</item>
    </derivirana_varijabla>
  </DomainObject.Predmet.OstaliListFormatedWithAdress>
  <DomainObject.Predmet.OstaliListFormatedWithAdressOIB>
    <izvorni_sadrzaj>
      <item>sudski registar</item>
      <item>Mladen Rebernik, OIB 98860214168, Gornji Koncovčak 11, 40313 Gornji Koncovčak</item>
      <item>Josip Vugrin, Ruđera Boškovića 26, 40000 Čakovec punomoćnik sudionika u postupku FRUMENTO d.o.o. za proizvodnju i usluge</item>
    </izvorni_sadrzaj>
    <derivirana_varijabla naziv="DomainObject.Predmet.OstaliListFormatedWithAdressOIB_1">
      <item>sudski registar</item>
      <item>Mladen Rebernik, OIB 98860214168, Gornji Koncovčak 11, 40313 Gornji Koncovčak</item>
      <item>Josip Vugrin, Ruđera Boškovića 26, 40000 Čakovec punomoćnik sudionika u postupku FRUMENTO d.o.o. za proizvodnju i usluge</item>
    </derivirana_varijabla>
  </DomainObject.Predmet.OstaliListFormatedWithAdressOIB>
  <DomainObject.Predmet.OstaliListNazivFormated>
    <izvorni_sadrzaj>
      <item>sudski registar</item>
      <item>Mladen Rebernik</item>
      <item>Josip Vugrin</item>
    </izvorni_sadrzaj>
    <derivirana_varijabla naziv="DomainObject.Predmet.OstaliListNazivFormated_1">
      <item>sudski registar</item>
      <item>Mladen Rebernik</item>
      <item>Josip Vugrin</item>
    </derivirana_varijabla>
  </DomainObject.Predmet.OstaliListNazivFormated>
  <DomainObject.Predmet.OstaliListNazivFormatedOIB>
    <izvorni_sadrzaj>
      <item>sudski registar</item>
      <item>Mladen Rebernik, OIB 98860214168</item>
      <item>Josip Vugrin</item>
    </izvorni_sadrzaj>
    <derivirana_varijabla naziv="DomainObject.Predmet.OstaliListNazivFormatedOIB_1">
      <item>sudski registar</item>
      <item>Mladen Rebernik, OIB 98860214168</item>
      <item>Josip Vugrin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FRUMENTO d.o.o. za proizvodnju i usluge</izvorni_sadrzaj>
    <derivirana_varijabla naziv="DomainObject.Predmet.ProtustrankaIDrugi_1">FRUMENTO d.o.o.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FRUMENTO d.o.o. za proizvodnju i usluge, OIB 85069224908, Gornji Koncovčak 11, 40313 Gornji Koncovčak</izvorni_sadrzaj>
    <derivirana_varijabla naziv="DomainObject.Predmet.ProtustrankaIDrugiAdressOIB_1">FRUMENTO d.o.o. za proizvodnju i usluge, OIB 85069224908, Gornji Koncovčak 11, 40313 Gornji Koncovčak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FRUMENTO d.o.o. za proizvodnju i usluge</item>
      <item>sudski registar</item>
      <item>Mladen Rebernik</item>
      <item>Josip Vugrin</item>
    </izvorni_sadrzaj>
    <derivirana_varijabla naziv="DomainObject.Predmet.SudioniciListNaziv_1">
      <item>Financijska agencija</item>
      <item>FRUMENTO d.o.o. za proizvodnju i usluge</item>
      <item>sudski registar</item>
      <item>Mladen Rebernik</item>
      <item>Josip Vugrin</item>
    </derivirana_varijabla>
  </DomainObject.Predmet.SudioniciListNaziv>
  <DomainObject.Predmet.SudioniciListAdressOIB>
    <izvorni_sadrzaj>
      <item>Financijska agencija, OIB 85821130368</item>
      <item>FRUMENTO d.o.o. za proizvodnju i usluge, OIB 85069224908, Gornji Koncovčak 11,40313 Gornji Koncovčak</item>
      <item>sudski registar</item>
      <item>Mladen Rebernik, OIB 98860214168, Gornji Koncovčak 11,40313 Gornji Koncovčak</item>
      <item>Josip Vugrin, Ruđera Boškovića 26,40000 Čakovec</item>
    </izvorni_sadrzaj>
    <derivirana_varijabla naziv="DomainObject.Predmet.SudioniciListAdressOIB_1">
      <item>Financijska agencija, OIB 85821130368</item>
      <item>FRUMENTO d.o.o. za proizvodnju i usluge, OIB 85069224908, Gornji Koncovčak 11,40313 Gornji Koncovčak</item>
      <item>sudski registar</item>
      <item>Mladen Rebernik, OIB 98860214168, Gornji Koncovčak 11,40313 Gornji Koncovčak</item>
      <item>Josip Vugrin, Ruđera Boškovića 26,40000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85069224908</item>
      <item>, OIB null</item>
      <item>, OIB 98860214168</item>
      <item>, OIB null</item>
    </izvorni_sadrzaj>
    <derivirana_varijabla naziv="DomainObject.Predmet.SudioniciListNazivOIB_1">
      <item>, OIB 85821130368</item>
      <item>, OIB 85069224908</item>
      <item>, OIB null</item>
      <item>, OIB 98860214168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0C839-C7AE-430B-80B0-44931D578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2859</properties:Characters>
  <properties:Lines>90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2016-12-29T09:25:00Z</dcterms:created>
  <dc:creator>Maja Valušnig</dc:creator>
  <cp:lastModifiedBy>Marko Makaj</cp:lastModifiedBy>
  <cp:lastPrinted>2016-12-29T09:24:00Z</cp:lastPrinted>
  <dcterms:modified xmlns:xsi="http://www.w3.org/2001/XMLSchema-instance" xsi:type="dcterms:W3CDTF">2016-12-29T09:25:00Z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