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5b82" w14:paraId="e865b82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C947ED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107C58">
        <w:rPr>
          <w:bCs/>
        </w:rPr>
        <w:t>3</w:t>
      </w:r>
      <w:r w:rsidR="00F41B8C">
        <w:rPr>
          <w:bCs/>
        </w:rPr>
        <w:t>/2018</w:t>
      </w:r>
      <w:r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107C58" w:rsidRPr="008875AC">
        <w:t>MONDIJAL GRADNJA j.d.o.o., Gornje Biljane, Gornje Biljane 301, OIB: 90949031380</w:t>
      </w:r>
      <w:r>
        <w:t xml:space="preserve">, povodom zahtjeva Financijske agencije, Regionalnog centra Split, Podružnice Zadar, Ivana Danila 4, OIB: 85821130368 od </w:t>
      </w:r>
      <w:r w:rsidR="00107C58">
        <w:t>02</w:t>
      </w:r>
      <w:r>
        <w:t xml:space="preserve">. </w:t>
      </w:r>
      <w:r w:rsidR="0080311B">
        <w:t>siječnja 2018</w:t>
      </w:r>
      <w:r>
        <w:t xml:space="preserve">., </w:t>
      </w:r>
      <w:r w:rsidR="00107C58">
        <w:t>30</w:t>
      </w:r>
      <w:r>
        <w:t xml:space="preserve">. siječnja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107C58" w:rsidRPr="008875AC">
        <w:t>MONDIJAL GRADNJA j.d.o.o., Gornje Biljane, Gornje Biljane 301, OIB: 90949031380</w:t>
      </w:r>
      <w:r>
        <w:t xml:space="preserve">, na temelju neizvršenih osnova za plaćanje iznosi </w:t>
      </w:r>
      <w:r w:rsidR="00107C58">
        <w:t>33.001,59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107C58">
        <w:t>Anto Martinović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107C58">
        <w:t>30</w:t>
      </w:r>
      <w:r>
        <w:t>. siječnja 2018.</w:t>
      </w:r>
    </w:p>
    <w:p w:rsidRDefault="00C947ED" w:rsidP="00C947ED" w:rsidR="00C947ED"/>
    <w:p w:rsidRDefault="00C947ED" w:rsidP="00C947ED" w:rsidR="00C947ED">
      <w:pPr>
        <w:ind w:left="7080"/>
      </w:pPr>
      <w:r>
        <w:t xml:space="preserve">    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107C58">
      <w:t>3</w:t>
    </w:r>
    <w:r w:rsidR="00825E57">
      <w:t>/</w:t>
    </w:r>
    <w:r w:rsidR="00F41B8C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D2A40"/>
    <w:rsid w:val="00107C58"/>
    <w:rsid w:val="00116CD2"/>
    <w:rsid w:val="002A58B5"/>
    <w:rsid w:val="00402768"/>
    <w:rsid w:val="004766F8"/>
    <w:rsid w:val="00556D61"/>
    <w:rsid w:val="0056006B"/>
    <w:rsid w:val="005D1831"/>
    <w:rsid w:val="006245CE"/>
    <w:rsid w:val="00643753"/>
    <w:rsid w:val="006E3E65"/>
    <w:rsid w:val="00716BB4"/>
    <w:rsid w:val="007D1554"/>
    <w:rsid w:val="0080311B"/>
    <w:rsid w:val="00825E57"/>
    <w:rsid w:val="008655DD"/>
    <w:rsid w:val="00931B53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64245"/>
    <w:rsid w:val="00DA7158"/>
    <w:rsid w:val="00F41B8C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65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5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5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5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5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65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5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5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5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5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MONDIJAL GRADNJA j.d.o.o. za građenje i usluge</izvorni_sadrzaj>
    <derivirana_varijabla naziv="DomainObject.Predmet.ProtustrankaFormated_1">  MONDIJAL GRADNJA j.d.o.o. za građenje i usluge</derivirana_varijabla>
  </DomainObject.Predmet.ProtustrankaFormated>
  <DomainObject.Predmet.ProtustrankaFormatedOIB>
    <izvorni_sadrzaj>  MONDIJAL GRADNJA j.d.o.o. za građenje i usluge, OIB 90949031380</izvorni_sadrzaj>
    <derivirana_varijabla naziv="DomainObject.Predmet.ProtustrankaFormatedOIB_1">  MONDIJAL GRADNJA j.d.o.o. za građenje i usluge, OIB 90949031380</derivirana_varijabla>
  </DomainObject.Predmet.ProtustrankaFormatedOIB>
  <DomainObject.Predmet.ProtustrankaFormatedWithAdress>
    <izvorni_sadrzaj> MONDIJAL GRADNJA j.d.o.o. za građenje i usluge, Gornje Biljane 301, 23420 Gornje Biljane</izvorni_sadrzaj>
    <derivirana_varijabla naziv="DomainObject.Predmet.ProtustrankaFormatedWithAdress_1"> MONDIJAL GRADNJA j.d.o.o. za građenje i usluge, Gornje Biljane 301, 23420 Gornje Biljane</derivirana_varijabla>
  </DomainObject.Predmet.ProtustrankaFormatedWithAdress>
  <DomainObject.Predmet.ProtustrankaFormatedWithAdressOIB>
    <izvorni_sadrzaj> MONDIJAL GRADNJA j.d.o.o. za građenje i usluge, OIB 90949031380, Gornje Biljane 301, 23420 Gornje Biljane</izvorni_sadrzaj>
    <derivirana_varijabla naziv="DomainObject.Predmet.ProtustrankaFormatedWithAdressOIB_1"> MONDIJAL GRADNJA j.d.o.o. za građenje i usluge, OIB 90949031380, Gornje Biljane 301, 23420 Gornje Biljane</derivirana_varijabla>
  </DomainObject.Predmet.ProtustrankaFormatedWithAdressOIB>
  <DomainObject.Predmet.ProtustrankaWithAdress>
    <izvorni_sadrzaj>MONDIJAL GRADNJA j.d.o.o. za građenje i usluge Gornje Biljane 301, 23420 Gornje Biljane</izvorni_sadrzaj>
    <derivirana_varijabla naziv="DomainObject.Predmet.ProtustrankaWithAdress_1">MONDIJAL GRADNJA j.d.o.o. za građenje i usluge Gornje Biljane 301, 23420 Gornje Biljane</derivirana_varijabla>
  </DomainObject.Predmet.ProtustrankaWithAdress>
  <DomainObject.Predmet.ProtustrankaWithAdressOIB>
    <izvorni_sadrzaj>MONDIJAL GRADNJA j.d.o.o. za građenje i usluge, OIB 90949031380, Gornje Biljane 301, 23420 Gornje Biljane</izvorni_sadrzaj>
    <derivirana_varijabla naziv="DomainObject.Predmet.ProtustrankaWithAdressOIB_1">MONDIJAL GRADNJA j.d.o.o. za građenje i usluge, OIB 90949031380, Gornje Biljane 301, 23420 Gornje Biljane</derivirana_varijabla>
  </DomainObject.Predmet.ProtustrankaWithAdressOIB>
  <DomainObject.Predmet.ProtustrankaNazivFormated>
    <izvorni_sadrzaj>MONDIJAL GRADNJA j.d.o.o. za građenje i usluge</izvorni_sadrzaj>
    <derivirana_varijabla naziv="DomainObject.Predmet.ProtustrankaNazivFormated_1">MONDIJAL GRADNJA j.d.o.o. za građenje i usluge</derivirana_varijabla>
  </DomainObject.Predmet.ProtustrankaNazivFormated>
  <DomainObject.Predmet.ProtustrankaNazivFormatedOIB>
    <izvorni_sadrzaj>MONDIJAL GRADNJA j.d.o.o. za građenje i usluge, OIB 90949031380</izvorni_sadrzaj>
    <derivirana_varijabla naziv="DomainObject.Predmet.ProtustrankaNazivFormatedOIB_1">MONDIJAL GRADNJA j.d.o.o. za građenje i usluge, OIB 90949031380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MONDIJAL GRADNJA j.d.o.o. za građenje i usluge</item>
    </izvorni_sadrzaj>
    <derivirana_varijabla naziv="DomainObject.Predmet.ProtuStrankaListFormated_1">
      <item>MONDIJAL GRADNJA j.d.o.o. za građenje i usluge</item>
    </derivirana_varijabla>
  </DomainObject.Predmet.ProtuStrankaListFormated>
  <DomainObject.Predmet.ProtuStrankaListFormatedOIB>
    <izvorni_sadrzaj>
      <item>MONDIJAL GRADNJA j.d.o.o. za građenje i usluge, OIB 90949031380</item>
    </izvorni_sadrzaj>
    <derivirana_varijabla naziv="DomainObject.Predmet.ProtuStrankaListFormatedOIB_1">
      <item>MONDIJAL GRADNJA j.d.o.o. za građenje i usluge, OIB 90949031380</item>
    </derivirana_varijabla>
  </DomainObject.Predmet.ProtuStrankaListFormatedOIB>
  <DomainObject.Predmet.ProtuStrankaListFormatedWithAdress>
    <izvorni_sadrzaj>
      <item>MONDIJAL GRADNJA j.d.o.o. za građenje i usluge, Gornje Biljane 301, 23420 Gornje Biljane</item>
    </izvorni_sadrzaj>
    <derivirana_varijabla naziv="DomainObject.Predmet.ProtuStrankaListFormatedWithAdress_1">
      <item>MONDIJAL GRADNJA j.d.o.o. za građenje i usluge, Gornje Biljane 301, 23420 Gornje Biljane</item>
    </derivirana_varijabla>
  </DomainObject.Predmet.ProtuStrankaListFormatedWithAdress>
  <DomainObject.Predmet.ProtuStrankaListFormatedWithAdressOIB>
    <izvorni_sadrzaj>
      <item>MONDIJAL GRADNJA j.d.o.o. za građenje i usluge, OIB 90949031380, Gornje Biljane 301, 23420 Gornje Biljane</item>
    </izvorni_sadrzaj>
    <derivirana_varijabla naziv="DomainObject.Predmet.ProtuStrankaListFormatedWithAdressOIB_1">
      <item>MONDIJAL GRADNJA j.d.o.o. za građenje i usluge, OIB 90949031380, Gornje Biljane 301, 23420 Gornje Biljane</item>
    </derivirana_varijabla>
  </DomainObject.Predmet.ProtuStrankaListFormatedWithAdressOIB>
  <DomainObject.Predmet.ProtuStrankaListNazivFormated>
    <izvorni_sadrzaj>
      <item>MONDIJAL GRADNJA j.d.o.o. za građenje i usluge</item>
    </izvorni_sadrzaj>
    <derivirana_varijabla naziv="DomainObject.Predmet.ProtuStrankaListNazivFormated_1">
      <item>MONDIJAL GRADNJA j.d.o.o. za građenje i usluge</item>
    </derivirana_varijabla>
  </DomainObject.Predmet.ProtuStrankaListNazivFormated>
  <DomainObject.Predmet.ProtuStrankaListNazivFormatedOIB>
    <izvorni_sadrzaj>
      <item>MONDIJAL GRADNJA j.d.o.o. za građenje i usluge, OIB 90949031380</item>
    </izvorni_sadrzaj>
    <derivirana_varijabla naziv="DomainObject.Predmet.ProtuStrankaListNazivFormatedOIB_1">
      <item>MONDIJAL GRADNJA j.d.o.o. za građenje i usluge, OIB 90949031380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MONDIJAL GRADNJA j.d.o.o. za građenje i usluge</izvorni_sadrzaj>
    <derivirana_varijabla naziv="DomainObject.Predmet.ProtustrankaIDrugi_1">MONDIJAL GRADNJA j.d.o.o. za građenje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MONDIJAL GRADNJA j.d.o.o. za građenje i usluge, OIB 90949031380, Gornje Biljane 301, 23420 Gornje Biljane</izvorni_sadrzaj>
    <derivirana_varijabla naziv="DomainObject.Predmet.ProtustrankaIDrugiAdressOIB_1">MONDIJAL GRADNJA j.d.o.o. za građenje i usluge, OIB 90949031380, Gornje Biljane 301, 23420 Gornje Biljane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MONDIJAL GRADNJA j.d.o.o. za građenje i usluge</item>
    </izvorni_sadrzaj>
    <derivirana_varijabla naziv="DomainObject.Predmet.SudioniciListNaziv_1">
      <item>FINA</item>
      <item>MONDIJAL GRADNJA j.d.o.o. za građenje i usluge</item>
    </derivirana_varijabla>
  </DomainObject.Predmet.SudioniciListNaziv>
  <DomainObject.Predmet.SudioniciListAdressOIB>
    <izvorni_sadrzaj>
      <item>FINA, OIB 85821130368</item>
      <item>MONDIJAL GRADNJA j.d.o.o. za građenje i usluge, OIB 90949031380, Gornje Biljane 301,23420 Gornje Biljane</item>
    </izvorni_sadrzaj>
    <derivirana_varijabla naziv="DomainObject.Predmet.SudioniciListAdressOIB_1">
      <item>FINA, OIB 85821130368</item>
      <item>MONDIJAL GRADNJA j.d.o.o. za građenje i usluge, OIB 90949031380, Gornje Biljane 301,23420 Gornje Biljane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90949031380</item>
    </izvorni_sadrzaj>
    <derivirana_varijabla naziv="DomainObject.Predmet.SudioniciListNazivOIB_1">
      <item>, OIB 85821130368</item>
      <item>, OIB 90949031380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2034</properties:Characters>
  <properties:Lines>58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2018-01-29T08:41:00Z</dcterms:created>
  <dc:creator>mklismanic</dc:creator>
  <cp:lastModifiedBy>Ante Rubelj</cp:lastModifiedBy>
  <cp:lastPrinted>2018-01-29T08:27:00Z</cp:lastPrinted>
  <dcterms:modified xmlns:xsi="http://www.w3.org/2001/XMLSchema-instance" xsi:type="dcterms:W3CDTF">2018-01-30T09:42:00Z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