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b9fd" w14:paraId="66fb9fd" w:rsidRDefault="00F86780" w:rsidP="005B37B0" w:rsidR="00F86780" w:rsidRPr="00192B34">
      <w:pPr>
        <w15:collapsed w:val="false"/>
        <w:rPr>
          <w:b/>
        </w:rPr>
      </w:pPr>
      <w:bookmarkStart w:name="_GoBack" w:id="0"/>
      <w:bookmarkEnd w:id="0"/>
    </w:p>
    <w:p w:rsidRDefault="005B37B0" w:rsidP="005B37B0" w:rsidR="005B37B0" w:rsidRPr="00192B34">
      <w:pPr>
        <w:rPr>
          <w:b/>
        </w:rPr>
      </w:pPr>
    </w:p>
    <w:p w:rsidRDefault="005B37B0" w:rsidP="005B37B0" w:rsidR="005B37B0" w:rsidRPr="00192B34">
      <w:pPr>
        <w:jc w:val="right"/>
      </w:pPr>
      <w:r w:rsidRPr="00192B34">
        <w:rPr>
          <w:b/>
        </w:rPr>
        <w:tab/>
      </w:r>
      <w:r w:rsidRPr="00192B34">
        <w:rPr>
          <w:b/>
        </w:rPr>
        <w:tab/>
      </w:r>
      <w:r w:rsidRPr="00192B34">
        <w:rPr>
          <w:b/>
        </w:rPr>
        <w:tab/>
      </w:r>
    </w:p>
    <w:p w:rsidRDefault="005B37B0" w:rsidP="005B37B0" w:rsidR="005B37B0">
      <w:pPr>
        <w:jc w:val="both"/>
      </w:pPr>
    </w:p>
    <w:p w:rsidRDefault="006677B8" w:rsidP="005B37B0" w:rsidR="006677B8">
      <w:pPr>
        <w:jc w:val="both"/>
      </w:pPr>
    </w:p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307B5">
        <w:t>761</w:t>
      </w:r>
      <w:r w:rsidR="00B416A5">
        <w:t>/15, temeljem odredbe čl.430. Stečajnog zakona (NN 71/15), dana</w:t>
      </w:r>
      <w:r w:rsidR="00446F8B">
        <w:t xml:space="preserve"> </w:t>
      </w:r>
      <w:r w:rsidR="003B2BB1">
        <w:t>23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F307B5">
        <w:rPr>
          <w:b/>
          <w:bCs/>
        </w:rPr>
        <w:t>FESTIVALSKA MAŠKARANA UDRUGA "FEŠTA", Rijeka, Kršinićeva 8, OIB 46711733952</w:t>
      </w:r>
      <w:r w:rsidR="00AC7E31">
        <w:rPr>
          <w:b/>
          <w:bCs/>
        </w:rPr>
        <w:t>;</w:t>
      </w:r>
      <w:r w:rsidR="00B61BBE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FA4EDA">
        <w:t>01. rujna</w:t>
      </w:r>
      <w:r w:rsidR="00446F8B">
        <w:t xml:space="preserve"> </w:t>
      </w:r>
      <w:r>
        <w:t xml:space="preserve">2015. godine iznosi </w:t>
      </w:r>
      <w:r w:rsidR="00F307B5">
        <w:rPr>
          <w:b/>
        </w:rPr>
        <w:t>14.223,98</w:t>
      </w:r>
      <w:r w:rsidR="00C3584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B2BB1">
        <w:t>23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61BBE">
        <w:rPr>
          <w:sz w:val="20"/>
          <w:szCs w:val="20"/>
        </w:rPr>
        <w:t>23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307B5">
      <w:t>761</w:t>
    </w:r>
    <w:r w:rsidR="00750ABE">
      <w:t>/15-</w:t>
    </w:r>
    <w:r w:rsidR="00B30CB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43B6"/>
    <w:rsid w:val="00E55672"/>
    <w:rsid w:val="00E64D55"/>
    <w:rsid w:val="00E65036"/>
    <w:rsid w:val="00E66F64"/>
    <w:rsid w:val="00E7305D"/>
    <w:rsid w:val="00E736F0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3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3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3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3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3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3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3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3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St-761/2015</izvorni_sadrzaj>
    <derivirana_varijabla naziv="DomainObject.Predmet.OznakaBroj_1">St-761/2015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Festivalska maškarana udruga FEŠTA  Rijeka</izvorni_sadrzaj>
    <derivirana_varijabla naziv="DomainObject.Predmet.ProtustrankaFormated_1">  Festivalska maškarana udruga FEŠTA  Rijeka</derivirana_varijabla>
  </DomainObject.Predmet.ProtustrankaFormated>
  <DomainObject.Predmet.ProtustrankaFormatedOIB>
    <izvorni_sadrzaj>  Festivalska maškarana udruga FEŠTA  Rijeka, OIB 46711733952</izvorni_sadrzaj>
    <derivirana_varijabla naziv="DomainObject.Predmet.ProtustrankaFormatedOIB_1">  Festivalska maškarana udruga FEŠTA  Rijeka, OIB 46711733952</derivirana_varijabla>
  </DomainObject.Predmet.ProtustrankaFormatedOIB>
  <DomainObject.Predmet.ProtustrankaFormatedWithAdress>
    <izvorni_sadrzaj> Festivalska maškarana udruga FEŠTA  Rijeka, Kršinićeva 8, 51000 Rijeka</izvorni_sadrzaj>
    <derivirana_varijabla naziv="DomainObject.Predmet.ProtustrankaFormatedWithAdress_1"> Festivalska maškarana udruga FEŠTA  Rijeka, Kršinićeva 8, 51000 Rijeka</derivirana_varijabla>
  </DomainObject.Predmet.ProtustrankaFormatedWithAdress>
  <DomainObject.Predmet.ProtustrankaFormatedWithAdressOIB>
    <izvorni_sadrzaj> Festivalska maškarana udruga FEŠTA  Rijeka, OIB 46711733952, Kršinićeva 8, 51000 Rijeka</izvorni_sadrzaj>
    <derivirana_varijabla naziv="DomainObject.Predmet.ProtustrankaFormatedWithAdressOIB_1"> Festivalska maškarana udruga FEŠTA  Rijeka, OIB 46711733952, Kršinićeva 8, 51000 Rijeka</derivirana_varijabla>
  </DomainObject.Predmet.ProtustrankaFormatedWithAdressOIB>
  <DomainObject.Predmet.ProtustrankaWithAdress>
    <izvorni_sadrzaj>Festivalska maškarana udruga FEŠTA  Rijeka Kršinićeva 8, 51000 Rijeka</izvorni_sadrzaj>
    <derivirana_varijabla naziv="DomainObject.Predmet.ProtustrankaWithAdress_1">Festivalska maškarana udruga FEŠTA  Rijeka Kršinićeva 8, 51000 Rijeka</derivirana_varijabla>
  </DomainObject.Predmet.ProtustrankaWithAdress>
  <DomainObject.Predmet.ProtustrankaWithAdressOIB>
    <izvorni_sadrzaj>Festivalska maškarana udruga FEŠTA  Rijeka, OIB 46711733952, Kršinićeva 8, 51000 Rijeka</izvorni_sadrzaj>
    <derivirana_varijabla naziv="DomainObject.Predmet.ProtustrankaWithAdressOIB_1">Festivalska maškarana udruga FEŠTA  Rijeka, OIB 46711733952, Kršinićeva 8, 51000 Rijeka</derivirana_varijabla>
  </DomainObject.Predmet.ProtustrankaWithAdressOIB>
  <DomainObject.Predmet.ProtustrankaNazivFormated>
    <izvorni_sadrzaj>Festivalska maškarana udruga FEŠTA  Rijeka</izvorni_sadrzaj>
    <derivirana_varijabla naziv="DomainObject.Predmet.ProtustrankaNazivFormated_1">Festivalska maškarana udruga FEŠTA  Rijeka</derivirana_varijabla>
  </DomainObject.Predmet.ProtustrankaNazivFormated>
  <DomainObject.Predmet.ProtustrankaNazivFormatedOIB>
    <izvorni_sadrzaj>Festivalska maškarana udruga FEŠTA  Rijeka, OIB 46711733952</izvorni_sadrzaj>
    <derivirana_varijabla naziv="DomainObject.Predmet.ProtustrankaNazivFormatedOIB_1">Festivalska maškarana udruga FEŠTA  Rijeka, OIB 46711733952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Festivalska maškarana udruga FEŠTA  Rijeka</item>
    </izvorni_sadrzaj>
    <derivirana_varijabla naziv="DomainObject.Predmet.ProtuStrankaListFormated_1">
      <item>Festivalska maškarana udruga FEŠTA  Rijeka</item>
    </derivirana_varijabla>
  </DomainObject.Predmet.ProtuStrankaListFormated>
  <DomainObject.Predmet.ProtuStrankaListFormatedOIB>
    <izvorni_sadrzaj>
      <item>Festivalska maškarana udruga FEŠTA  Rijeka, OIB 46711733952</item>
    </izvorni_sadrzaj>
    <derivirana_varijabla naziv="DomainObject.Predmet.ProtuStrankaListFormatedOIB_1">
      <item>Festivalska maškarana udruga FEŠTA  Rijeka, OIB 46711733952</item>
    </derivirana_varijabla>
  </DomainObject.Predmet.ProtuStrankaListFormatedOIB>
  <DomainObject.Predmet.ProtuStrankaListFormatedWithAdress>
    <izvorni_sadrzaj>
      <item>Festivalska maškarana udruga FEŠTA  Rijeka, Kršinićeva 8, 51000 Rijeka</item>
    </izvorni_sadrzaj>
    <derivirana_varijabla naziv="DomainObject.Predmet.ProtuStrankaListFormatedWithAdress_1">
      <item>Festivalska maškarana udruga FEŠTA  Rijeka, Kršinićeva 8, 51000 Rijeka</item>
    </derivirana_varijabla>
  </DomainObject.Predmet.ProtuStrankaListFormatedWithAdress>
  <DomainObject.Predmet.ProtuStrankaListFormatedWithAdressOIB>
    <izvorni_sadrzaj>
      <item>Festivalska maškarana udruga FEŠTA  Rijeka, OIB 46711733952, Kršinićeva 8, 51000 Rijeka</item>
    </izvorni_sadrzaj>
    <derivirana_varijabla naziv="DomainObject.Predmet.ProtuStrankaListFormatedWithAdressOIB_1">
      <item>Festivalska maškarana udruga FEŠTA  Rijeka, OIB 46711733952, Kršinićeva 8, 51000 Rijeka</item>
    </derivirana_varijabla>
  </DomainObject.Predmet.ProtuStrankaListFormatedWithAdressOIB>
  <DomainObject.Predmet.ProtuStrankaListNazivFormated>
    <izvorni_sadrzaj>
      <item>Festivalska maškarana udruga FEŠTA  Rijeka</item>
    </izvorni_sadrzaj>
    <derivirana_varijabla naziv="DomainObject.Predmet.ProtuStrankaListNazivFormated_1">
      <item>Festivalska maškarana udruga FEŠTA  Rijeka</item>
    </derivirana_varijabla>
  </DomainObject.Predmet.ProtuStrankaListNazivFormated>
  <DomainObject.Predmet.ProtuStrankaListNazivFormatedOIB>
    <izvorni_sadrzaj>
      <item>Festivalska maškarana udruga FEŠTA  Rijeka, OIB 46711733952</item>
    </izvorni_sadrzaj>
    <derivirana_varijabla naziv="DomainObject.Predmet.ProtuStrankaListNazivFormatedOIB_1">
      <item>Festivalska maškarana udruga FEŠTA  Rijeka, OIB 46711733952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Festivalska maškarana udruga FEŠTA  Rijeka</izvorni_sadrzaj>
    <derivirana_varijabla naziv="DomainObject.Predmet.ProtustrankaIDrugi_1">Festivalska maškarana udruga FEŠTA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Festivalska maškarana udruga FEŠTA  Rijeka, OIB 46711733952, Kršinićeva 8, 51000 Rijeka</izvorni_sadrzaj>
    <derivirana_varijabla naziv="DomainObject.Predmet.ProtustrankaIDrugiAdressOIB_1">Festivalska maškarana udruga FEŠTA  Rijeka, OIB 46711733952, Kršinićeva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Festivalska maškarana udruga FEŠTA  Rijeka</item>
    </izvorni_sadrzaj>
    <derivirana_varijabla naziv="DomainObject.Predmet.SudioniciListNaziv_1">
      <item>FINA Rijeka</item>
      <item>Festivalska maškarana udruga FEŠTA  Rijeka</item>
    </derivirana_varijabla>
  </DomainObject.Predmet.SudioniciListNaziv>
  <DomainObject.Predmet.SudioniciListAdressOIB>
    <izvorni_sadrzaj>
      <item>FINA Rijeka, OIB 85821130368, Frana Kurelca 8,51000 Rijeka</item>
      <item>Festivalska maškarana udruga FEŠTA  Rijeka, OIB 46711733952, Kršinićeva 8,51000 Rijeka</item>
    </izvorni_sadrzaj>
    <derivirana_varijabla naziv="DomainObject.Predmet.SudioniciListAdressOIB_1">
      <item>FINA Rijeka, OIB 85821130368, Frana Kurelca 8,51000 Rijeka</item>
      <item>Festivalska maškarana udruga FEŠTA  Rijeka, OIB 46711733952, Kršinićeva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46711733952</item>
    </izvorni_sadrzaj>
    <derivirana_varijabla naziv="DomainObject.Predmet.SudioniciListNazivOIB_1">
      <item>, OIB 85821130368</item>
      <item>, OIB 46711733952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B6B4DA-1C8C-4A8B-A46D-7F69E2E941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270</properties:Words>
  <properties:Characters>1353</properties:Characters>
  <properties:Lines>61</properties:Lines>
  <properties:Paragraphs>20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2015-12-23T10:39:00Z</cp:lastPrinted>
  <dcterms:modified xmlns:xsi="http://www.w3.org/2001/XMLSchema-instance" xsi:type="dcterms:W3CDTF">2015-12-23T13:22:00Z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