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fb4d" w14:paraId="127fb4d" w:rsidRDefault="00AF05C8" w:rsidP="00AF05C8" w:rsidR="00AF05C8">
      <w:pPr>
        <w:pStyle w:val="Bezproreda"/>
        <w15:collapsed w:val="false"/>
      </w:pPr>
    </w:p>
    <w:p w:rsidRDefault="00A45128" w:rsidP="00AF05C8" w:rsidR="00AF05C8">
      <w:pPr>
        <w:pStyle w:val="Bezproreda"/>
        <w:ind w:firstLine="708" w:left="4956"/>
      </w:pPr>
      <w:r>
        <w:t>1 St-200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A45128">
        <w:t>UDRUGA ZA SPORT I REKREACIJU "TOMISLAV" iz BJELOVARA, A. K. Miošića 16, OIB: 90047263585</w:t>
      </w:r>
      <w:r w:rsidR="00A601C2">
        <w:t xml:space="preserve">, </w:t>
      </w:r>
      <w:r w:rsidR="00701F7C">
        <w:t xml:space="preserve"> </w:t>
      </w:r>
      <w:r w:rsidR="00E504DB">
        <w:t>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</w:t>
      </w:r>
      <w:r w:rsidR="00A45128">
        <w:t>UDRUGA ZA SPORT I REKREACIJU "TOMISLAV" iz BJELOVARA, A. K. Miošića 16, OIB: 90047263585</w:t>
      </w:r>
      <w:r w:rsidR="009C373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E504DB">
        <w:t xml:space="preserve"> </w:t>
      </w:r>
      <w:r w:rsidR="00D10AE5">
        <w:t xml:space="preserve">Štefan Rola iz Zagreba, Ulica Franje </w:t>
      </w:r>
      <w:proofErr w:type="spellStart"/>
      <w:r w:rsidR="00D10AE5">
        <w:t>Pokornya</w:t>
      </w:r>
      <w:proofErr w:type="spellEnd"/>
      <w:r w:rsidR="00D10AE5">
        <w:t xml:space="preserve"> 6, OIB: 26698048809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A45128">
        <w:t>UDRUGA ZA SPORT I REKREACIJU "TOMISLAV" iz BJELOVARA, A. K. Miošića 16, OIB: 90047263585</w:t>
      </w:r>
      <w:r w:rsidR="00701F7C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B368E7">
        <w:t xml:space="preserve">. prosinca 2015. u   </w:t>
      </w:r>
      <w:r w:rsidR="00A45128">
        <w:t>12,1</w:t>
      </w:r>
      <w:r w:rsidR="00E56E6C">
        <w:t>0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</w:t>
      </w:r>
      <w:r w:rsidR="00A45128">
        <w:t>tečajni dužnik će se brisati iz R</w:t>
      </w:r>
      <w:r w:rsidR="00E504DB">
        <w:t>egistra</w:t>
      </w:r>
      <w:r w:rsidR="00E56E6C">
        <w:t xml:space="preserve"> </w:t>
      </w:r>
      <w:r w:rsidR="00A45128">
        <w:t>udruga Bjelovarsko – bilogorske županije</w:t>
      </w:r>
      <w:r w:rsidR="0028433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701F7C" w:rsidP="00AF05C8" w:rsidR="00AF05C8">
      <w:pPr>
        <w:pStyle w:val="Bezproreda"/>
      </w:pPr>
      <w:r>
        <w:t>Og</w:t>
      </w:r>
      <w:r w:rsidR="00A45128">
        <w:t xml:space="preserve">lasom </w:t>
      </w:r>
      <w:proofErr w:type="spellStart"/>
      <w:r w:rsidR="00A45128">
        <w:t>posl</w:t>
      </w:r>
      <w:proofErr w:type="spellEnd"/>
      <w:r w:rsidR="00A45128">
        <w:t>. br. 1 St-200/2015-2  od 9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 w:rsidR="00A45128">
        <w:t xml:space="preserve"> 9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lastRenderedPageBreak/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701F7C">
        <w:t>u  podatke iz  bilanc</w:t>
      </w:r>
      <w:r w:rsidR="009C3730">
        <w:t>e na dan 29.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>O brisanju dužnika iz R</w:t>
      </w:r>
      <w:r w:rsidR="00AF05C8">
        <w:t>egistra</w:t>
      </w:r>
      <w:r>
        <w:t xml:space="preserve"> </w:t>
      </w:r>
      <w:r w:rsidR="00284338">
        <w:t>udruga</w:t>
      </w:r>
      <w:r w:rsidR="00AF05C8">
        <w:t xml:space="preserve">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D10AE5" w:rsidR="00D10AE5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D10AE5" w:rsidP="00D10AE5" w:rsidR="00D10AE5">
      <w:pPr>
        <w:pStyle w:val="Bezproreda"/>
      </w:pPr>
    </w:p>
    <w:p w:rsidRDefault="00D10AE5" w:rsidP="00D10AE5" w:rsidR="00D10AE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10AE5" w:rsidP="00D10AE5" w:rsidR="00D10AE5">
      <w:pPr>
        <w:pStyle w:val="Bezproreda"/>
      </w:pPr>
      <w:r>
        <w:t>DNA:   predlagatelju – putem e-oglasne ploče suda</w:t>
      </w:r>
    </w:p>
    <w:p w:rsidRDefault="00D10AE5" w:rsidP="00D10AE5" w:rsidR="00D10AE5">
      <w:pPr>
        <w:pStyle w:val="Bezproreda"/>
      </w:pPr>
      <w:r>
        <w:t xml:space="preserve">             zakonskom zastupniku dužnika  - putem e-oglasne ploče suda i putem pošte</w:t>
      </w:r>
    </w:p>
    <w:p w:rsidRDefault="00D10AE5" w:rsidP="00D10AE5" w:rsidR="00D10AE5">
      <w:pPr>
        <w:pStyle w:val="Bezproreda"/>
      </w:pPr>
      <w:r>
        <w:t xml:space="preserve">             stečajnom upravitelju- putem e-oglasne ploče suda</w:t>
      </w:r>
    </w:p>
    <w:p w:rsidRDefault="00D10AE5" w:rsidP="00D10AE5" w:rsidR="00D10AE5">
      <w:pPr>
        <w:pStyle w:val="Bezproreda"/>
      </w:pPr>
      <w:r>
        <w:t xml:space="preserve">             FINI, Podružnica Bjelovar- putem e-oglasne ploče suda</w:t>
      </w:r>
    </w:p>
    <w:p w:rsidRDefault="00D10AE5" w:rsidP="00D10AE5" w:rsidR="00D10AE5">
      <w:pPr>
        <w:pStyle w:val="Bezproreda"/>
      </w:pPr>
      <w:r>
        <w:t xml:space="preserve">             Registru udruga </w:t>
      </w:r>
      <w:proofErr w:type="spellStart"/>
      <w:r>
        <w:t>Bjelov</w:t>
      </w:r>
      <w:proofErr w:type="spellEnd"/>
      <w:r>
        <w:t>.-bilog. županije- nakon pravomoćnosti rješenja</w:t>
      </w:r>
    </w:p>
    <w:p w:rsidRDefault="00D10AE5" w:rsidP="00D10AE5" w:rsidR="00D10AE5">
      <w:pPr>
        <w:pStyle w:val="Bezproreda"/>
      </w:pPr>
      <w:r>
        <w:t xml:space="preserve">             ŽDO- u Bjelovaru – putem e-oglasne ploče suda</w:t>
      </w:r>
    </w:p>
    <w:p w:rsidRDefault="00D10AE5" w:rsidP="00D10AE5" w:rsidR="00D10AE5">
      <w:pPr>
        <w:pStyle w:val="Bezproreda"/>
      </w:pPr>
      <w:r>
        <w:t xml:space="preserve">             Porezna uprava Bjelovaru – putem e-oglasne ploče suda</w:t>
      </w:r>
    </w:p>
    <w:p w:rsidRDefault="00D10AE5" w:rsidP="00D10AE5" w:rsidR="00D10AE5">
      <w:pPr>
        <w:pStyle w:val="Bezproreda"/>
      </w:pPr>
      <w:r>
        <w:t xml:space="preserve">             e-oglasna ploča ovoga suda</w:t>
      </w:r>
    </w:p>
    <w:p w:rsidRDefault="00D10AE5" w:rsidP="00D10AE5" w:rsidR="00D10AE5">
      <w:pPr>
        <w:pStyle w:val="Bezproreda"/>
      </w:pPr>
      <w:r>
        <w:t xml:space="preserve">             Sc. pravomoćnost</w:t>
      </w:r>
    </w:p>
    <w:p w:rsidRDefault="00D10AE5" w:rsidP="00D10AE5" w:rsidR="00D10AE5">
      <w:pPr>
        <w:pStyle w:val="Bezproreda"/>
      </w:pPr>
      <w:r>
        <w:t>Bjelovar, 30. XII  2015.</w:t>
      </w:r>
    </w:p>
    <w:p w:rsidRDefault="007C4860" w:rsidP="00AF05C8" w:rsidR="007C4860">
      <w:pPr>
        <w:pStyle w:val="Bezproreda"/>
      </w:pPr>
    </w:p>
    <w:sectPr w:rsidSect="00D10AE5" w:rsidR="007C486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AE5" w:rsidP="00D10AE5" w:rsidR="00D10AE5">
      <w:pPr>
        <w:spacing w:lineRule="auto" w:line="240" w:after="0"/>
      </w:pPr>
      <w:r>
        <w:separator/>
      </w:r>
    </w:p>
  </w:endnote>
  <w:endnote w:id="0" w:type="continuationSeparator">
    <w:p w:rsidRDefault="00D10AE5" w:rsidP="00D10AE5" w:rsidR="00D10A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AE5" w:rsidP="00D10AE5" w:rsidR="00D10AE5">
      <w:pPr>
        <w:spacing w:lineRule="auto" w:line="240" w:after="0"/>
      </w:pPr>
      <w:r>
        <w:separator/>
      </w:r>
    </w:p>
  </w:footnote>
  <w:footnote w:id="0" w:type="continuationSeparator">
    <w:p w:rsidRDefault="00D10AE5" w:rsidP="00D10AE5" w:rsidR="00D10A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239436"/>
      <w:docPartObj>
        <w:docPartGallery w:val="Page Numbers (Top of Page)"/>
        <w:docPartUnique/>
      </w:docPartObj>
    </w:sdtPr>
    <w:sdtContent>
      <w:p w:rsidRDefault="00D10AE5" w:rsidR="00D10A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D10AE5" w:rsidR="00D10AE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151DA6"/>
    <w:rsid w:val="00284338"/>
    <w:rsid w:val="0035289C"/>
    <w:rsid w:val="00547963"/>
    <w:rsid w:val="005650A3"/>
    <w:rsid w:val="00701F7C"/>
    <w:rsid w:val="007C4860"/>
    <w:rsid w:val="008A732B"/>
    <w:rsid w:val="009036F8"/>
    <w:rsid w:val="009C3730"/>
    <w:rsid w:val="00A45128"/>
    <w:rsid w:val="00A601C2"/>
    <w:rsid w:val="00A92139"/>
    <w:rsid w:val="00AF05C8"/>
    <w:rsid w:val="00B07D3A"/>
    <w:rsid w:val="00B368E7"/>
    <w:rsid w:val="00CA2FB9"/>
    <w:rsid w:val="00D10AE5"/>
    <w:rsid w:val="00D93FE0"/>
    <w:rsid w:val="00DC1414"/>
    <w:rsid w:val="00E40E68"/>
    <w:rsid w:val="00E504DB"/>
    <w:rsid w:val="00E5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10A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0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10A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10AE5"/>
  </w:style>
  <w:style w:styleId="Podnoje" w:type="paragraph">
    <w:name w:val="footer"/>
    <w:basedOn w:val="Normal"/>
    <w:link w:val="PodnojeChar"/>
    <w:uiPriority w:val="99"/>
    <w:unhideWhenUsed/>
    <w:rsid w:val="00D10AE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0AE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10A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0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10A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10AE5"/>
  </w:style>
  <w:style w:styleId="Podnoje" w:type="paragraph">
    <w:name w:val="footer"/>
    <w:basedOn w:val="Normal"/>
    <w:link w:val="PodnojeChar"/>
    <w:uiPriority w:val="99"/>
    <w:unhideWhenUsed/>
    <w:rsid w:val="00D10AE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0AE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 I REKREACIJU "TOMISLAV", Bjelovar</izvorni_sadrzaj>
    <derivirana_varijabla naziv="DomainObject.Predmet.ProtustrankaFormated_1">  UDRUGA ZA SPORT I REKREACIJU "TOMISLAV", Bjelovar</derivirana_varijabla>
  </DomainObject.Predmet.ProtustrankaFormated>
  <DomainObject.Predmet.ProtustrankaFormatedOIB>
    <izvorni_sadrzaj>  UDRUGA ZA SPORT I REKREACIJU "TOMISLAV", Bjelovar, OIB 90047263585</izvorni_sadrzaj>
    <derivirana_varijabla naziv="DomainObject.Predmet.ProtustrankaFormatedOIB_1">  UDRUGA ZA SPORT I REKREACIJU "TOMISLAV", Bjelovar, OIB 90047263585</derivirana_varijabla>
  </DomainObject.Predmet.ProtustrankaFormatedOIB>
  <DomainObject.Predmet.ProtustrankaFormatedWithAdress>
    <izvorni_sadrzaj> UDRUGA ZA SPORT I REKREACIJU "TOMISLAV", Bjelovar, A. K. Miošića 16, 43000 Bjelovar</izvorni_sadrzaj>
    <derivirana_varijabla naziv="DomainObject.Predmet.ProtustrankaFormatedWithAdress_1"> UDRUGA ZA SPORT I REKREACIJU "TOMISLAV", Bjelovar, A. K. Miošića 16, 43000 Bjelovar</derivirana_varijabla>
  </DomainObject.Predmet.ProtustrankaFormatedWithAdress>
  <DomainObject.Predmet.ProtustrankaFormatedWithAdressOIB>
    <izvorni_sadrzaj> UDRUGA ZA SPORT I REKREACIJU "TOMISLAV", Bjelovar, OIB 90047263585, A. K. Miošića 16, 43000 Bjelovar</izvorni_sadrzaj>
    <derivirana_varijabla naziv="DomainObject.Predmet.ProtustrankaFormatedWithAdressOIB_1"> UDRUGA ZA SPORT I REKREACIJU "TOMISLAV", Bjelovar, OIB 90047263585, A. K. Miošića 16, 43000 Bjelovar</derivirana_varijabla>
  </DomainObject.Predmet.ProtustrankaFormatedWithAdressOIB>
  <DomainObject.Predmet.ProtustrankaWithAdress>
    <izvorni_sadrzaj>UDRUGA ZA SPORT I REKREACIJU "TOMISLAV", Bjelovar A. K. Miošića 16, 43000 Bjelovar</izvorni_sadrzaj>
    <derivirana_varijabla naziv="DomainObject.Predmet.ProtustrankaWithAdress_1">UDRUGA ZA SPORT I REKREACIJU "TOMISLAV", Bjelovar A. K. Miošića 16, 43000 Bjelovar</derivirana_varijabla>
  </DomainObject.Predmet.ProtustrankaWithAdress>
  <DomainObject.Predmet.ProtustrankaWithAdressOIB>
    <izvorni_sadrzaj>UDRUGA ZA SPORT I REKREACIJU "TOMISLAV", Bjelovar, OIB 90047263585, A. K. Miošića 16, 43000 Bjelovar</izvorni_sadrzaj>
    <derivirana_varijabla naziv="DomainObject.Predmet.ProtustrankaWithAdressOIB_1">UDRUGA ZA SPORT I REKREACIJU "TOMISLAV", Bjelovar, OIB 90047263585, A. K. Miošića 16, 43000 Bjelovar</derivirana_varijabla>
  </DomainObject.Predmet.ProtustrankaWithAdressOIB>
  <DomainObject.Predmet.ProtustrankaNazivFormated>
    <izvorni_sadrzaj>UDRUGA ZA SPORT I REKREACIJU "TOMISLAV", Bjelovar</izvorni_sadrzaj>
    <derivirana_varijabla naziv="DomainObject.Predmet.ProtustrankaNazivFormated_1">UDRUGA ZA SPORT I REKREACIJU "TOMISLAV", Bjelovar</derivirana_varijabla>
  </DomainObject.Predmet.ProtustrankaNazivFormated>
  <DomainObject.Predmet.ProtustrankaNazivFormatedOIB>
    <izvorni_sadrzaj>UDRUGA ZA SPORT I REKREACIJU "TOMISLAV", Bjelovar, OIB 90047263585</izvorni_sadrzaj>
    <derivirana_varijabla naziv="DomainObject.Predmet.ProtustrankaNazivFormatedOIB_1">UDRUGA ZA SPORT I REKREACIJU "TOMISLAV", Bjelovar, OIB 90047263585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ZA SPORT I REKREACIJU "TOMISLAV", Bjelovar</item>
    </izvorni_sadrzaj>
    <derivirana_varijabla naziv="DomainObject.Predmet.ProtuStrankaListFormated_1">
      <item>UDRUGA ZA SPORT I REKREACIJU "TOMISLAV", Bjelovar</item>
    </derivirana_varijabla>
  </DomainObject.Predmet.ProtuStrankaListFormated>
  <DomainObject.Predmet.ProtuStrankaListFormatedOIB>
    <izvorni_sadrzaj>
      <item>UDRUGA ZA SPORT I REKREACIJU "TOMISLAV", Bjelovar, OIB 90047263585</item>
    </izvorni_sadrzaj>
    <derivirana_varijabla naziv="DomainObject.Predmet.ProtuStrankaListFormatedOIB_1">
      <item>UDRUGA ZA SPORT I REKREACIJU "TOMISLAV", Bjelovar, OIB 90047263585</item>
    </derivirana_varijabla>
  </DomainObject.Predmet.ProtuStrankaListFormatedOIB>
  <DomainObject.Predmet.ProtuStrankaListFormatedWithAdress>
    <izvorni_sadrzaj>
      <item>UDRUGA ZA SPORT I REKREACIJU "TOMISLAV", Bjelovar, A. K. Miošića 16, 43000 Bjelovar</item>
    </izvorni_sadrzaj>
    <derivirana_varijabla naziv="DomainObject.Predmet.ProtuStrankaListFormatedWithAdress_1">
      <item>UDRUGA ZA SPORT I REKREACIJU "TOMISLAV", Bjelovar, A. K. Miošića 16, 43000 Bjelovar</item>
    </derivirana_varijabla>
  </DomainObject.Predmet.ProtuStrankaListFormatedWithAdress>
  <DomainObject.Predmet.ProtuStrankaListFormatedWithAdressOIB>
    <izvorni_sadrzaj>
      <item>UDRUGA ZA SPORT I REKREACIJU "TOMISLAV", Bjelovar, OIB 90047263585, A. K. Miošića 16, 43000 Bjelovar</item>
    </izvorni_sadrzaj>
    <derivirana_varijabla naziv="DomainObject.Predmet.ProtuStrankaListFormatedWithAdressOIB_1">
      <item>UDRUGA ZA SPORT I REKREACIJU "TOMISLAV", Bjelovar, OIB 90047263585, A. K. Miošića 16, 43000 Bjelovar</item>
    </derivirana_varijabla>
  </DomainObject.Predmet.ProtuStrankaListFormatedWithAdressOIB>
  <DomainObject.Predmet.ProtuStrankaListNazivFormated>
    <izvorni_sadrzaj>
      <item>UDRUGA ZA SPORT I REKREACIJU "TOMISLAV", Bjelovar</item>
    </izvorni_sadrzaj>
    <derivirana_varijabla naziv="DomainObject.Predmet.ProtuStrankaListNazivFormated_1">
      <item>UDRUGA ZA SPORT I REKREACIJU "TOMISLAV", Bjelovar</item>
    </derivirana_varijabla>
  </DomainObject.Predmet.ProtuStrankaListNazivFormated>
  <DomainObject.Predmet.ProtuStrankaListNazivFormatedOIB>
    <izvorni_sadrzaj>
      <item>UDRUGA ZA SPORT I REKREACIJU "TOMISLAV", Bjelovar, OIB 90047263585</item>
    </izvorni_sadrzaj>
    <derivirana_varijabla naziv="DomainObject.Predmet.ProtuStrankaListNazivFormatedOIB_1">
      <item>UDRUGA ZA SPORT I REKREACIJU "TOMISLAV", Bjelovar, OIB 90047263585</item>
    </derivirana_varijabla>
  </DomainObject.Predmet.ProtuStrankaListNazivFormatedOIB>
  <DomainObject.Predmet.OstaliListFormated>
    <izvorni_sadrzaj>
      <item>Tomislav Čurćija</item>
    </izvorni_sadrzaj>
    <derivirana_varijabla naziv="DomainObject.Predmet.OstaliListFormated_1">
      <item>Tomislav Čurćija</item>
    </derivirana_varijabla>
  </DomainObject.Predmet.OstaliListFormated>
  <DomainObject.Predmet.OstaliListFormatedOIB>
    <izvorni_sadrzaj>
      <item>Tomislav Čurćija</item>
    </izvorni_sadrzaj>
    <derivirana_varijabla naziv="DomainObject.Predmet.OstaliListFormatedOIB_1">
      <item>Tomislav Čurćija</item>
    </derivirana_varijabla>
  </DomainObject.Predmet.OstaliListFormatedOIB>
  <DomainObject.Predmet.OstaliListFormatedWithAdress>
    <izvorni_sadrzaj>
      <item>Tomislav Čurćija, A.K.Miošića 16., 43000 Bjelovar</item>
    </izvorni_sadrzaj>
    <derivirana_varijabla naziv="DomainObject.Predmet.OstaliListFormatedWithAdress_1">
      <item>Tomislav Čurćija, A.K.Miošića 16., 43000 Bjelovar</item>
    </derivirana_varijabla>
  </DomainObject.Predmet.OstaliListFormatedWithAdress>
  <DomainObject.Predmet.OstaliListFormatedWithAdressOIB>
    <izvorni_sadrzaj>
      <item>Tomislav Čurćija, A.K.Miošića 16., 43000 Bjelovar</item>
    </izvorni_sadrzaj>
    <derivirana_varijabla naziv="DomainObject.Predmet.OstaliListFormatedWithAdressOIB_1">
      <item>Tomislav Čurćija, A.K.Miošića 16., 43000 Bjelovar</item>
    </derivirana_varijabla>
  </DomainObject.Predmet.OstaliListFormatedWithAdressOIB>
  <DomainObject.Predmet.OstaliListNazivFormated>
    <izvorni_sadrzaj>
      <item>Tomislav Čurćija</item>
    </izvorni_sadrzaj>
    <derivirana_varijabla naziv="DomainObject.Predmet.OstaliListNazivFormated_1">
      <item>Tomislav Čurćija</item>
    </derivirana_varijabla>
  </DomainObject.Predmet.OstaliListNazivFormated>
  <DomainObject.Predmet.OstaliListNazivFormatedOIB>
    <izvorni_sadrzaj>
      <item>Tomislav Čurćija</item>
    </izvorni_sadrzaj>
    <derivirana_varijabla naziv="DomainObject.Predmet.OstaliListNazivFormatedOIB_1">
      <item>Tomislav Čurćija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ZA SPORT I REKREACIJU "TOMISLAV", Bjelovar</izvorni_sadrzaj>
    <derivirana_varijabla naziv="DomainObject.Predmet.ProtustrankaIDrugi_1">UDRUGA ZA SPORT I REKREACIJU "TOMISLAV",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ZA SPORT I REKREACIJU "TOMISLAV", Bjelovar, OIB 90047263585, A. K. Miošića 16, 43000 Bjelovar</izvorni_sadrzaj>
    <derivirana_varijabla naziv="DomainObject.Predmet.ProtustrankaIDrugiAdressOIB_1">UDRUGA ZA SPORT I REKREACIJU "TOMISLAV", Bjelovar, OIB 90047263585, A. K. Miošića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ZA SPORT I REKREACIJU "TOMISLAV", Bjelovar</item>
      <item>Tomislav Čurćija</item>
    </izvorni_sadrzaj>
    <derivirana_varijabla naziv="DomainObject.Predmet.SudioniciListNaziv_1">
      <item>FINA, RC ZAGREB, Podružnica Bjelovar</item>
      <item>UDRUGA ZA SPORT I REKREACIJU "TOMISLAV", Bjelovar</item>
      <item>Tomislav Čurćija</item>
    </derivirana_varijabla>
  </DomainObject.Predmet.SudioniciListNaziv>
  <DomainObject.Predmet.SudioniciListAdressOIB>
    <izvorni_sadrzaj>
      <item>FINA, RC ZAGREB, Podružnica Bjelovar, OIB 85821130368, F. Supila 4,43000 Bjelovar</item>
      <item>UDRUGA ZA SPORT I REKREACIJU "TOMISLAV", Bjelovar, OIB 90047263585, A. K. Miošića 16,43000 Bjelovar</item>
      <item>Tomislav Čurćija, A.K.Miošića 16.,43000 Bjelovar</item>
    </izvorni_sadrzaj>
    <derivirana_varijabla naziv="DomainObject.Predmet.SudioniciListAdressOIB_1">
      <item>FINA, RC ZAGREB, Podružnica Bjelovar, OIB 85821130368, F. Supila 4,43000 Bjelovar</item>
      <item>UDRUGA ZA SPORT I REKREACIJU "TOMISLAV", Bjelovar, OIB 90047263585, A. K. Miošića 16,43000 Bjelovar</item>
      <item>Tomislav Čurćija, A.K.Miošića 16.,43000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90047263585</item>
      <item>, OIB null</item>
    </izvorni_sadrzaj>
    <derivirana_varijabla naziv="DomainObject.Predmet.SudioniciListNazivOIB_1">
      <item>, OIB 85821130368</item>
      <item>, OIB 90047263585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3298</properties:Characters>
  <properties:Lines>97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2015-12-23T12:25:00Z</dcterms:created>
  <dc:creator>Vesna Dragišić</dc:creator>
  <cp:lastModifiedBy>Vesna Dragišić</cp:lastModifiedBy>
  <cp:lastPrinted>2015-12-30T06:34:00Z</cp:lastPrinted>
  <dcterms:modified xmlns:xsi="http://www.w3.org/2001/XMLSchema-instance" xsi:type="dcterms:W3CDTF">2015-12-30T06:35:00Z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