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ae95" w14:paraId="ef5ae95" w:rsidRDefault="00812FF7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812FF7" w:rsidP="00812FF7" w:rsidR="00812FF7">
      <w:pPr>
        <w:tabs>
          <w:tab w:pos="7020" w:val="left"/>
        </w:tabs>
      </w:pPr>
      <w:r>
        <w:t xml:space="preserve">REPUBLIKA HRVATSKA </w:t>
      </w:r>
    </w:p>
    <w:p w:rsidRDefault="00812FF7" w:rsidP="00812FF7" w:rsidR="00812FF7">
      <w:r>
        <w:t>Trgovački sud u Zagrebu</w:t>
      </w:r>
    </w:p>
    <w:p w:rsidRDefault="00812FF7" w:rsidP="00812FF7" w:rsidR="00812FF7">
      <w:r>
        <w:t>Zagreb, Amruševa 2/II desno p.p. 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430CB2">
        <w:t>5548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430CB2">
        <w:rPr>
          <w:b/>
        </w:rPr>
        <w:t>FABRICA GEA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430CB2">
        <w:t>Zagreb, Martićeva 23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430CB2">
        <w:t>92058585868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430CB2">
        <w:t>586.793,58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30CB2">
      <w:rPr>
        <w:b/>
      </w:rPr>
      <w:t>5548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30CB2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2FF7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C7CD7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C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C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C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C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C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C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C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C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57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5548</izvorni_sadrzaj>
    <derivirana_varijabla naziv="DomainObject.Predmet.Broj_1">5548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St-5548/2015</izvorni_sadrzaj>
    <derivirana_varijabla naziv="DomainObject.Predmet.OznakaBroj_1">St-5548/2015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FABRICA GEA d.o.o. zastupanog po punomoćniku Pavao Janušić; Ronald Patafta</izvorni_sadrzaj>
    <derivirana_varijabla naziv="DomainObject.Predmet.ProtustrankaFormated_1">  FABRICA GEA d.o.o. zastupanog po punomoćniku Pavao Janušić; Ronald Patafta</derivirana_varijabla>
  </DomainObject.Predmet.ProtustrankaFormated>
  <DomainObject.Predmet.ProtustrankaFormatedOIB>
    <izvorni_sadrzaj>  FABRICA GEA d.o.o., OIB 92058585868 zastupanog po punomoćniku Pavao Janušić; Ronald Patafta</izvorni_sadrzaj>
    <derivirana_varijabla naziv="DomainObject.Predmet.ProtustrankaFormatedOIB_1">  FABRICA GEA d.o.o., OIB 92058585868 zastupanog po punomoćniku Pavao Janušić; Ronald Patafta</derivirana_varijabla>
  </DomainObject.Predmet.ProtustrankaFormatedOIB>
  <DomainObject.Predmet.ProtustrankaFormatedWithAdress>
    <izvorni_sadrzaj> FABRICA GEA d.o.o., Martićeva 23, 10000 Zagreb zastupanog po punomoćniku Pavao Janušić; Ronald Patafta</izvorni_sadrzaj>
    <derivirana_varijabla naziv="DomainObject.Predmet.ProtustrankaFormatedWithAdress_1"> FABRICA GEA d.o.o., Martićeva 23, 10000 Zagreb zastupanog po punomoćniku Pavao Janušić; Ronald Patafta</derivirana_varijabla>
  </DomainObject.Predmet.ProtustrankaFormatedWithAdress>
  <DomainObject.Predmet.ProtustrankaFormatedWithAdressOIB>
    <izvorni_sadrzaj> FABRICA GEA d.o.o., OIB 92058585868, Martićeva 23, 10000 Zagreb zastupanog po punomoćniku Pavao Janušić; Ronald Patafta</izvorni_sadrzaj>
    <derivirana_varijabla naziv="DomainObject.Predmet.ProtustrankaFormatedWithAdressOIB_1"> FABRICA GEA d.o.o., OIB 92058585868, Martićeva 23, 10000 Zagreb zastupanog po punomoćniku Pavao Janušić; Ronald Patafta</derivirana_varijabla>
  </DomainObject.Predmet.ProtustrankaFormatedWithAdressOIB>
  <DomainObject.Predmet.ProtustrankaWithAdress>
    <izvorni_sadrzaj>FABRICA GEA d.o.o. Martićeva 23, 10000 Zagreb</izvorni_sadrzaj>
    <derivirana_varijabla naziv="DomainObject.Predmet.ProtustrankaWithAdress_1">FABRICA GEA d.o.o. Martićeva 23, 10000 Zagreb</derivirana_varijabla>
  </DomainObject.Predmet.ProtustrankaWithAdress>
  <DomainObject.Predmet.ProtustrankaWithAdressOIB>
    <izvorni_sadrzaj>FABRICA GEA d.o.o., OIB 92058585868, Martićeva 23, 10000 Zagreb</izvorni_sadrzaj>
    <derivirana_varijabla naziv="DomainObject.Predmet.ProtustrankaWithAdressOIB_1">FABRICA GEA d.o.o., OIB 92058585868, Martićeva 23, 10000 Zagreb</derivirana_varijabla>
  </DomainObject.Predmet.ProtustrankaWithAdressOIB>
  <DomainObject.Predmet.ProtustrankaNazivFormated>
    <izvorni_sadrzaj>FABRICA GEA d.o.o.</izvorni_sadrzaj>
    <derivirana_varijabla naziv="DomainObject.Predmet.ProtustrankaNazivFormated_1">FABRICA GEA d.o.o.</derivirana_varijabla>
  </DomainObject.Predmet.ProtustrankaNazivFormated>
  <DomainObject.Predmet.ProtustrankaNazivFormatedOIB>
    <izvorni_sadrzaj>FABRICA GEA d.o.o., OIB 92058585868</izvorni_sadrzaj>
    <derivirana_varijabla naziv="DomainObject.Predmet.ProtustrankaNazivFormatedOIB_1">FABRICA GEA d.o.o., OIB 92058585868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FABRICA GEA d.o.o. zastupanog po punomoćniku Pavao Janušić; Ronald Patafta</item>
    </izvorni_sadrzaj>
    <derivirana_varijabla naziv="DomainObject.Predmet.ProtuStrankaListFormated_1">
      <item>FABRICA GEA d.o.o. zastupanog po punomoćniku Pavao Janušić; Ronald Patafta</item>
    </derivirana_varijabla>
  </DomainObject.Predmet.ProtuStrankaListFormated>
  <DomainObject.Predmet.ProtuStrankaListFormatedOIB>
    <izvorni_sadrzaj>
      <item>FABRICA GEA d.o.o., OIB 92058585868 zastupanog po punomoćniku Pavao Janušić; Ronald Patafta</item>
    </izvorni_sadrzaj>
    <derivirana_varijabla naziv="DomainObject.Predmet.ProtuStrankaListFormatedOIB_1">
      <item>FABRICA GEA d.o.o., OIB 92058585868 zastupanog po punomoćniku Pavao Janušić; Ronald Patafta</item>
    </derivirana_varijabla>
  </DomainObject.Predmet.ProtuStrankaListFormatedOIB>
  <DomainObject.Predmet.ProtuStrankaListFormatedWithAdress>
    <izvorni_sadrzaj>
      <item>FABRICA GEA d.o.o., Martićeva 23, 10000 Zagreb zastupanog po punomoćniku Pavao Janušić; Ronald Patafta</item>
    </izvorni_sadrzaj>
    <derivirana_varijabla naziv="DomainObject.Predmet.ProtuStrankaListFormatedWithAdress_1">
      <item>FABRICA GEA d.o.o., Martićeva 23, 10000 Zagreb zastupanog po punomoćniku Pavao Janušić; Ronald Patafta</item>
    </derivirana_varijabla>
  </DomainObject.Predmet.ProtuStrankaListFormatedWithAdress>
  <DomainObject.Predmet.ProtuStrankaListFormatedWithAdressOIB>
    <izvorni_sadrzaj>
      <item>FABRICA GEA d.o.o., OIB 92058585868, Martićeva 23, 10000 Zagreb zastupanog po punomoćniku Pavao Janušić; Ronald Patafta</item>
    </izvorni_sadrzaj>
    <derivirana_varijabla naziv="DomainObject.Predmet.ProtuStrankaListFormatedWithAdressOIB_1">
      <item>FABRICA GEA d.o.o., OIB 92058585868, Martićeva 23, 10000 Zagreb zastupanog po punomoćniku Pavao Janušić; Ronald Patafta</item>
    </derivirana_varijabla>
  </DomainObject.Predmet.ProtuStrankaListFormatedWithAdressOIB>
  <DomainObject.Predmet.ProtuStrankaListNazivFormated>
    <izvorni_sadrzaj>
      <item>FABRICA GEA d.o.o.</item>
    </izvorni_sadrzaj>
    <derivirana_varijabla naziv="DomainObject.Predmet.ProtuStrankaListNazivFormated_1">
      <item>FABRICA GEA d.o.o.</item>
    </derivirana_varijabla>
  </DomainObject.Predmet.ProtuStrankaListNazivFormated>
  <DomainObject.Predmet.ProtuStrankaListNazivFormatedOIB>
    <izvorni_sadrzaj>
      <item>FABRICA GEA d.o.o., OIB 92058585868</item>
    </izvorni_sadrzaj>
    <derivirana_varijabla naziv="DomainObject.Predmet.ProtuStrankaListNazivFormatedOIB_1">
      <item>FABRICA GEA d.o.o., OIB 92058585868</item>
    </derivirana_varijabla>
  </DomainObject.Predmet.ProtuStrankaListNazivFormatedOIB>
  <DomainObject.Predmet.OstaliListFormated>
    <izvorni_sadrzaj>
      <item>Pavao Janušić punomoćnik sudionika u postupku FABRICA GEA d.o.o.</item>
      <item>Ronald Patafta punomoćnik sudionika u postupku FABRICA GEA d.o.o.</item>
    </izvorni_sadrzaj>
    <derivirana_varijabla naziv="DomainObject.Predmet.OstaliListFormated_1">
      <item>Pavao Janušić punomoćnik sudionika u postupku FABRICA GEA d.o.o.</item>
      <item>Ronald Patafta punomoćnik sudionika u postupku FABRICA GEA d.o.o.</item>
    </derivirana_varijabla>
  </DomainObject.Predmet.OstaliListFormated>
  <DomainObject.Predmet.OstaliListFormatedOIB>
    <izvorni_sadrzaj>
      <item>Pavao Janušić, OIB 08716162202 punomoćnik sudionika u postupku FABRICA GEA d.o.o.</item>
      <item>Ronald Patafta, OIB 53786107231 punomoćnik sudionika u postupku FABRICA GEA d.o.o.</item>
    </izvorni_sadrzaj>
    <derivirana_varijabla naziv="DomainObject.Predmet.OstaliListFormatedOIB_1">
      <item>Pavao Janušić, OIB 08716162202 punomoćnik sudionika u postupku FABRICA GEA d.o.o.</item>
      <item>Ronald Patafta, OIB 53786107231 punomoćnik sudionika u postupku FABRICA GEA d.o.o.</item>
    </derivirana_varijabla>
  </DomainObject.Predmet.OstaliListFormatedOIB>
  <DomainObject.Predmet.OstaliListFormatedWithAdress>
    <izvorni_sadrzaj>
      <item>Pavao Janušić, Sudiščak 8, 10000 Zagreb punomoćnik sudionika u postupku FABRICA GEA d.o.o.</item>
      <item>Ronald Patafta, Martićeva 23, 10000 Zagreb punomoćnik sudionika u postupku FABRICA GEA d.o.o.</item>
    </izvorni_sadrzaj>
    <derivirana_varijabla naziv="DomainObject.Predmet.OstaliListFormatedWithAdress_1">
      <item>Pavao Janušić, Sudiščak 8, 10000 Zagreb punomoćnik sudionika u postupku FABRICA GEA d.o.o.</item>
      <item>Ronald Patafta, Martićeva 23, 10000 Zagreb punomoćnik sudionika u postupku FABRICA GEA d.o.o.</item>
    </derivirana_varijabla>
  </DomainObject.Predmet.OstaliListFormatedWithAdress>
  <DomainObject.Predmet.OstaliListFormatedWithAdressOIB>
    <izvorni_sadrzaj>
      <item>Pavao Janušić, OIB 08716162202, Sudiščak 8, 10000 Zagreb punomoćnik sudionika u postupku FABRICA GEA d.o.o.</item>
      <item>Ronald Patafta, OIB 53786107231, Martićeva 23, 10000 Zagreb punomoćnik sudionika u postupku FABRICA GEA d.o.o.</item>
    </izvorni_sadrzaj>
    <derivirana_varijabla naziv="DomainObject.Predmet.OstaliListFormatedWithAdressOIB_1">
      <item>Pavao Janušić, OIB 08716162202, Sudiščak 8, 10000 Zagreb punomoćnik sudionika u postupku FABRICA GEA d.o.o.</item>
      <item>Ronald Patafta, OIB 53786107231, Martićeva 23, 10000 Zagreb punomoćnik sudionika u postupku FABRICA GEA d.o.o.</item>
    </derivirana_varijabla>
  </DomainObject.Predmet.OstaliListFormatedWithAdressOIB>
  <DomainObject.Predmet.OstaliListNazivFormated>
    <izvorni_sadrzaj>
      <item>Pavao Janušić</item>
      <item>Ronald Patafta</item>
    </izvorni_sadrzaj>
    <derivirana_varijabla naziv="DomainObject.Predmet.OstaliListNazivFormated_1">
      <item>Pavao Janušić</item>
      <item>Ronald Patafta</item>
    </derivirana_varijabla>
  </DomainObject.Predmet.OstaliListNazivFormated>
  <DomainObject.Predmet.OstaliListNazivFormatedOIB>
    <izvorni_sadrzaj>
      <item>Pavao Janušić, OIB 08716162202</item>
      <item>Ronald Patafta, OIB 53786107231</item>
    </izvorni_sadrzaj>
    <derivirana_varijabla naziv="DomainObject.Predmet.OstaliListNazivFormatedOIB_1">
      <item>Pavao Janušić, OIB 08716162202</item>
      <item>Ronald Patafta, OIB 53786107231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FABRICA GEA d.o.o.</izvorni_sadrzaj>
    <derivirana_varijabla naziv="DomainObject.Predmet.ProtustrankaIDrugi_1">FABRICA GEA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FABRICA GEA d.o.o., OIB 92058585868, Martićeva 23, 10000 Zagreb</izvorni_sadrzaj>
    <derivirana_varijabla naziv="DomainObject.Predmet.ProtustrankaIDrugiAdressOIB_1">FABRICA GEA d.o.o., OIB 92058585868, Martićeva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FABRICA GEA d.o.o.</item>
      <item>Pavao Janušić</item>
      <item>Ronald Patafta</item>
    </izvorni_sadrzaj>
    <derivirana_varijabla naziv="DomainObject.Predmet.SudioniciListNaziv_1">
      <item>FINA Regionalni centar Zagreb</item>
      <item>FABRICA GEA d.o.o.</item>
      <item>Pavao Janušić</item>
      <item>Ronald Patafta</item>
    </derivirana_varijabla>
  </DomainObject.Predmet.SudioniciListNaziv>
  <DomainObject.Predmet.SudioniciListAdressOIB>
    <izvorni_sadrzaj>
      <item>FINA Regionalni centar Zagreb, OIB 85821130368, Trg svibanjskih žrtava 1995.br 1,10000 Zagreb</item>
      <item>FABRICA GEA d.o.o., OIB 92058585868, Martićeva 23,10000 Zagreb</item>
      <item>Pavao Janušić, OIB 08716162202, Sudiščak 8,10000 Zagreb</item>
      <item>Ronald Patafta, OIB 53786107231, Martićeva 23,10000 Zagreb</item>
    </izvorni_sadrzaj>
    <derivirana_varijabla naziv="DomainObject.Predmet.SudioniciListAdressOIB_1">
      <item>FINA Regionalni centar Zagreb, OIB 85821130368, Trg svibanjskih žrtava 1995.br 1,10000 Zagreb</item>
      <item>FABRICA GEA d.o.o., OIB 92058585868, Martićeva 23,10000 Zagreb</item>
      <item>Pavao Janušić, OIB 08716162202, Sudiščak 8,10000 Zagreb</item>
      <item>Ronald Patafta, OIB 53786107231, Martićeva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92058585868</item>
      <item>, OIB 08716162202</item>
      <item>, OIB 53786107231</item>
    </izvorni_sadrzaj>
    <derivirana_varijabla naziv="DomainObject.Predmet.SudioniciListNazivOIB_1">
      <item>, OIB 85821130368</item>
      <item>, OIB 92058585868</item>
      <item>, OIB 08716162202</item>
      <item>, OIB 53786107231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2016-03-07T12:35:00Z</dcterms:created>
  <dc:creator>ilukac</dc:creator>
  <cp:lastModifiedBy>Irena Benko</cp:lastModifiedBy>
  <cp:lastPrinted>2016-03-07T12:35:00Z</cp:lastPrinted>
  <dcterms:modified xmlns:xsi="http://www.w3.org/2001/XMLSchema-instance" xsi:type="dcterms:W3CDTF">2016-03-15T10:21:00Z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