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5145" w14:paraId="f81514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C74B49" w:rsidR="00C4630D">
      <w:pPr>
        <w:jc w:val="right"/>
      </w:pPr>
      <w:r w:rsidRPr="00DA15C9">
        <w:tab/>
      </w:r>
    </w:p>
    <w:p w:rsidRDefault="00C4630D" w:rsidP="00C74B49" w:rsidR="00C4630D">
      <w:pPr>
        <w:jc w:val="right"/>
      </w:pPr>
    </w:p>
    <w:p w:rsidRDefault="00745F6A" w:rsidP="00C74B49" w:rsidR="00745F6A">
      <w:pPr>
        <w:jc w:val="right"/>
      </w:pPr>
    </w:p>
    <w:p w:rsidRDefault="00C74B49" w:rsidP="00C74B49" w:rsidR="005E3EB7">
      <w:pPr>
        <w:jc w:val="right"/>
      </w:pPr>
      <w:r w:rsidRPr="00C74B49">
        <w:t>Posl. broj: 4 St-</w:t>
      </w:r>
      <w:r w:rsidR="00720491">
        <w:t>76/2019-4</w:t>
      </w:r>
    </w:p>
    <w:p w:rsidRDefault="00C74B49" w:rsidP="00C74B49" w:rsidR="00C74B49">
      <w:pPr>
        <w:jc w:val="right"/>
      </w:pPr>
    </w:p>
    <w:p w:rsidRDefault="00134676" w:rsidP="00134676" w:rsidR="00C4630D">
      <w:pPr>
        <w:ind w:right="512"/>
        <w:jc w:val="center"/>
      </w:pPr>
      <w:r>
        <w:t xml:space="preserve">       </w:t>
      </w:r>
    </w:p>
    <w:p w:rsidRDefault="00CA0CBB" w:rsidP="00745F6A" w:rsidR="00CA0CBB">
      <w:pPr>
        <w:ind w:right="512"/>
        <w:jc w:val="center"/>
      </w:pPr>
      <w:r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745F6A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61F4D" w:rsidRPr="00DA15C9">
        <w:t xml:space="preserve">Trgovački sud u Pazinu, po </w:t>
      </w:r>
      <w:r w:rsidR="00061F4D">
        <w:t>stečajnoj sutkinji Tijani Licul</w:t>
      </w:r>
      <w:r w:rsidR="00061F4D" w:rsidRPr="00DA15C9">
        <w:t xml:space="preserve">, </w:t>
      </w:r>
      <w:r w:rsidR="00061F4D">
        <w:t>po</w:t>
      </w:r>
      <w:r w:rsidR="00061F4D" w:rsidRPr="00DA15C9">
        <w:t xml:space="preserve"> prijedlogu </w:t>
      </w:r>
      <w:r w:rsidR="00061F4D" w:rsidRPr="00F15138">
        <w:t xml:space="preserve">predlagatelja </w:t>
      </w:r>
      <w:r w:rsidR="00061F4D">
        <w:t>Financijske agencije, OIB: 85821130368, Regionalni centar Rijeka, Podružnica Pula, Giardini 5</w:t>
      </w:r>
      <w:r w:rsidR="00061F4D" w:rsidRPr="00F15138">
        <w:t xml:space="preserve">, </w:t>
      </w:r>
      <w:r w:rsidR="00061F4D">
        <w:t>radi otvaranja</w:t>
      </w:r>
      <w:r w:rsidR="00061F4D" w:rsidRPr="00F15138">
        <w:t xml:space="preserve"> stečajnog postupka nad </w:t>
      </w:r>
      <w:r w:rsidR="00061F4D">
        <w:t>dužnikom NAUTILUS OPTIKA j.d.o.o. Pula, Smareglina 7, OIB: 45508162695</w:t>
      </w:r>
      <w:r w:rsidRPr="00F15138">
        <w:t xml:space="preserve">, </w:t>
      </w:r>
      <w:r w:rsidR="00C74B49">
        <w:t xml:space="preserve">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7D61B5">
      <w:pPr>
        <w:jc w:val="both"/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7D61B5">
        <w:rPr>
          <w:lang w:val="pl-PL"/>
        </w:rPr>
        <w:t>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061F4D">
        <w:t>NAUTILUS OPTIKA j.d.o.o. Pula, Smareglina 7, OIB: 45508162695</w:t>
      </w:r>
      <w:r w:rsidR="007D61B5">
        <w:t>.</w:t>
      </w:r>
    </w:p>
    <w:p w:rsidRDefault="007D61B5" w:rsidP="00FB0B18" w:rsidR="007D61B5">
      <w:pPr>
        <w:jc w:val="both"/>
        <w:rPr>
          <w:lang w:val="pl-PL"/>
        </w:rPr>
      </w:pPr>
    </w:p>
    <w:p w:rsidRDefault="007D61B5" w:rsidP="007D61B5" w:rsidR="007D61B5">
      <w:pPr>
        <w:ind w:firstLine="708"/>
        <w:jc w:val="both"/>
        <w:rPr>
          <w:lang w:val="pl-PL"/>
        </w:rPr>
      </w:pPr>
      <w:r>
        <w:t>II. Zakazuje se ročište radi očitovanja o prijedlogu za otvaranje stečajnog postupka i</w:t>
      </w:r>
      <w:r w:rsidRPr="00500581">
        <w:t xml:space="preserve"> </w:t>
      </w:r>
      <w:r w:rsidRPr="00F3532E">
        <w:t xml:space="preserve">ročište </w:t>
      </w:r>
      <w:r w:rsidRPr="00500581">
        <w:t>radi rasprave o pretpostavkama z</w:t>
      </w:r>
      <w:r>
        <w:t>a otvaranje stečajnoga postupka, ta se ročišta spajaju, te se na njih pozivaju osobe ovlaštene za zastupanje dužnika po</w:t>
      </w:r>
      <w:r w:rsidR="00C4630D">
        <w:t xml:space="preserve"> zakonu, podnositelj prijedloga i</w:t>
      </w:r>
      <w:r>
        <w:t xml:space="preserve"> pravne osobe koje za dužnika obavljaju poslove platnoga prometa za dan</w:t>
      </w:r>
    </w:p>
    <w:p w:rsidRDefault="007D61B5" w:rsidP="00FB0B18" w:rsidR="007D61B5">
      <w:pPr>
        <w:jc w:val="both"/>
        <w:rPr>
          <w:lang w:val="pl-PL"/>
        </w:rPr>
      </w:pPr>
    </w:p>
    <w:p w:rsidRDefault="00061F4D" w:rsidP="007D61B5" w:rsidR="007D61B5">
      <w:pPr>
        <w:jc w:val="center"/>
        <w:rPr>
          <w:b/>
          <w:lang w:val="pl-PL"/>
        </w:rPr>
      </w:pPr>
      <w:r>
        <w:rPr>
          <w:b/>
          <w:lang w:val="pl-PL"/>
        </w:rPr>
        <w:t>24</w:t>
      </w:r>
      <w:r w:rsidR="00B17BB5">
        <w:rPr>
          <w:b/>
          <w:lang w:val="pl-PL"/>
        </w:rPr>
        <w:t xml:space="preserve">. </w:t>
      </w:r>
      <w:r w:rsidR="00C74B49">
        <w:rPr>
          <w:b/>
          <w:lang w:val="pl-PL"/>
        </w:rPr>
        <w:t>svibnja</w:t>
      </w:r>
      <w:r w:rsidR="00B17BB5">
        <w:rPr>
          <w:b/>
          <w:lang w:val="pl-PL"/>
        </w:rPr>
        <w:t xml:space="preserve"> 201</w:t>
      </w:r>
      <w:r w:rsidR="00C74B49">
        <w:rPr>
          <w:b/>
          <w:lang w:val="pl-PL"/>
        </w:rPr>
        <w:t>9</w:t>
      </w:r>
      <w:r w:rsidR="00B17BB5">
        <w:rPr>
          <w:b/>
          <w:lang w:val="pl-PL"/>
        </w:rPr>
        <w:t xml:space="preserve">. godine </w:t>
      </w:r>
      <w:r w:rsidR="005E3EB7" w:rsidRPr="00FB0B18">
        <w:rPr>
          <w:b/>
          <w:lang w:val="pl-PL"/>
        </w:rPr>
        <w:t xml:space="preserve">u </w:t>
      </w:r>
      <w:r>
        <w:rPr>
          <w:b/>
          <w:lang w:val="pl-PL"/>
        </w:rPr>
        <w:t>08</w:t>
      </w:r>
      <w:r w:rsidR="004A07E9">
        <w:rPr>
          <w:b/>
          <w:lang w:val="pl-PL"/>
        </w:rPr>
        <w:t>:</w:t>
      </w:r>
      <w:r>
        <w:rPr>
          <w:b/>
          <w:lang w:val="pl-PL"/>
        </w:rPr>
        <w:t>30</w:t>
      </w:r>
      <w:r w:rsidR="004A07E9">
        <w:rPr>
          <w:b/>
          <w:lang w:val="pl-PL"/>
        </w:rPr>
        <w:t xml:space="preserve"> </w:t>
      </w:r>
      <w:r w:rsidR="005E3EB7" w:rsidRPr="00FB0B18">
        <w:rPr>
          <w:b/>
          <w:lang w:val="pl-PL"/>
        </w:rPr>
        <w:t>sati,</w:t>
      </w:r>
    </w:p>
    <w:p w:rsidRDefault="00814FDD" w:rsidP="007D61B5" w:rsidR="007D61B5">
      <w:pPr>
        <w:jc w:val="center"/>
        <w:rPr>
          <w:b/>
        </w:rPr>
      </w:pPr>
      <w:r w:rsidRPr="00FB0B18">
        <w:rPr>
          <w:b/>
          <w:lang w:val="pl-PL"/>
        </w:rPr>
        <w:t>u</w:t>
      </w:r>
      <w:r w:rsidRPr="00FB0B18">
        <w:rPr>
          <w:b/>
        </w:rPr>
        <w:t xml:space="preserve"> Trgovačkom sudu u Pazinu, Dršćevka 1,</w:t>
      </w:r>
    </w:p>
    <w:p w:rsidRDefault="00814FDD" w:rsidP="007D61B5" w:rsidR="007D61B5">
      <w:pPr>
        <w:jc w:val="center"/>
        <w:rPr>
          <w:b/>
        </w:rPr>
      </w:pPr>
      <w:r w:rsidRPr="00FB0B18">
        <w:rPr>
          <w:b/>
        </w:rPr>
        <w:t xml:space="preserve">sudnica </w:t>
      </w:r>
      <w:r w:rsidR="00B17BB5">
        <w:rPr>
          <w:b/>
        </w:rPr>
        <w:t>6</w:t>
      </w:r>
    </w:p>
    <w:p w:rsidRDefault="007D61B5" w:rsidP="005E3EB7" w:rsidR="007D61B5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</w:r>
      <w:r w:rsidR="007D61B5">
        <w:t>II</w:t>
      </w:r>
      <w:r>
        <w:t>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061F4D">
        <w:rPr>
          <w:lang w:val="sv-SE"/>
        </w:rPr>
        <w:t>Selim Mulliqi</w:t>
      </w:r>
      <w:r w:rsidR="007D61B5">
        <w:rPr>
          <w:lang w:val="sv-SE"/>
        </w:rPr>
        <w:t xml:space="preserve"> d</w:t>
      </w:r>
      <w:r w:rsidR="00B17BB5">
        <w:rPr>
          <w:lang w:val="sv-SE"/>
        </w:rPr>
        <w:t xml:space="preserve">a </w:t>
      </w:r>
      <w:r>
        <w:rPr>
          <w:lang w:val="sv-SE"/>
        </w:rPr>
        <w:t>pristup</w:t>
      </w:r>
      <w:r w:rsidR="007D61B5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>I</w:t>
      </w:r>
      <w:r w:rsidR="00C4630D">
        <w:rPr>
          <w:lang w:val="sv-SE"/>
        </w:rPr>
        <w:t>V</w:t>
      </w:r>
      <w:r>
        <w:rPr>
          <w:lang w:val="sv-SE"/>
        </w:rPr>
        <w:t xml:space="preserve">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7D61B5">
        <w:rPr>
          <w:lang w:val="sv-SE"/>
        </w:rPr>
        <w:t xml:space="preserve">om zastupniku dužnika </w:t>
      </w:r>
      <w:r w:rsidR="00061F4D">
        <w:rPr>
          <w:lang w:val="sv-SE"/>
        </w:rPr>
        <w:t>Selimu Mulliqiu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</w:t>
      </w:r>
      <w:r w:rsidR="00D1744A">
        <w:rPr>
          <w:lang w:val="sv-SE"/>
        </w:rPr>
        <w:t>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lastRenderedPageBreak/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7D61B5">
        <w:rPr>
          <w:lang w:val="sv-SE"/>
        </w:rPr>
        <w:t xml:space="preserve">stanici za tehnički pregled, prema mjestu sjedišta dužnika, </w:t>
      </w:r>
      <w:r>
        <w:rPr>
          <w:lang w:val="sv-SE"/>
        </w:rPr>
        <w:t>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C4630D">
        <w:rPr>
          <w:lang w:val="sv-SE"/>
        </w:rPr>
        <w:t>I</w:t>
      </w:r>
      <w:r>
        <w:rPr>
          <w:lang w:val="sv-SE"/>
        </w:rPr>
        <w:t>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D1744A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61F4D">
        <w:t>4</w:t>
      </w:r>
      <w:r w:rsidR="003E00AF">
        <w:t xml:space="preserve">. </w:t>
      </w:r>
      <w:r w:rsidR="00061F4D">
        <w:t>travnja</w:t>
      </w:r>
      <w:r w:rsidR="00401D59">
        <w:t xml:space="preserve"> 2019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C4630D" w:rsidP="005E3EB7" w:rsidR="00C4630D">
      <w:pPr>
        <w:jc w:val="both"/>
      </w:pPr>
    </w:p>
    <w:p w:rsidRDefault="00C4630D" w:rsidP="005E3EB7" w:rsidR="00C4630D">
      <w:pPr>
        <w:jc w:val="both"/>
      </w:pPr>
    </w:p>
    <w:p w:rsidRDefault="00C4630D" w:rsidP="00C4630D" w:rsidR="00C4630D" w:rsidRPr="00DA15C9">
      <w:pPr>
        <w:jc w:val="both"/>
      </w:pPr>
      <w:r>
        <w:t>U</w:t>
      </w:r>
      <w:r w:rsidRPr="00DA15C9">
        <w:t>PUTA O PRAVNOM LIJEKU:</w:t>
      </w:r>
    </w:p>
    <w:p w:rsidRDefault="00C4630D" w:rsidP="00C4630D" w:rsidR="00C4630D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>
        <w:t xml:space="preserve">115. st. </w:t>
      </w:r>
      <w:r w:rsidRPr="00DA15C9">
        <w:t>1. S</w:t>
      </w:r>
      <w:r>
        <w:t>Z-a</w:t>
      </w:r>
      <w:r w:rsidRPr="00DA15C9">
        <w:t>).</w:t>
      </w:r>
    </w:p>
    <w:p w:rsidRDefault="00C4630D" w:rsidP="00C4630D" w:rsidR="00C4630D" w:rsidRPr="00DA15C9">
      <w:pPr>
        <w:jc w:val="both"/>
      </w:pPr>
    </w:p>
    <w:p w:rsidRDefault="00C4630D" w:rsidP="00C4630D" w:rsidR="00C4630D" w:rsidRPr="00695572">
      <w:pPr>
        <w:jc w:val="both"/>
      </w:pPr>
      <w:r w:rsidRPr="00695572">
        <w:t>DNA:</w:t>
      </w:r>
    </w:p>
    <w:p w:rsidRDefault="00C4630D" w:rsidP="00C4630D" w:rsidR="00C4630D" w:rsidRPr="00695572">
      <w:pPr>
        <w:ind w:firstLine="708"/>
        <w:jc w:val="both"/>
      </w:pPr>
      <w:r>
        <w:t>- e-Oglasna ploča sudova, osam</w:t>
      </w:r>
      <w:r w:rsidRPr="00695572">
        <w:t xml:space="preserve"> dana (čl. 12. SZ-a),</w:t>
      </w:r>
    </w:p>
    <w:p w:rsidRDefault="00C4630D" w:rsidP="00C4630D" w:rsidR="00C4630D">
      <w:pPr>
        <w:ind w:firstLine="708"/>
        <w:jc w:val="both"/>
        <w:rPr>
          <w:lang w:val="sv-SE"/>
        </w:rPr>
      </w:pPr>
      <w:r w:rsidRPr="00695572">
        <w:rPr>
          <w:lang w:val="sv-SE"/>
        </w:rPr>
        <w:t xml:space="preserve">- </w:t>
      </w:r>
      <w:r w:rsidR="00061F4D">
        <w:rPr>
          <w:lang w:val="sv-SE"/>
        </w:rPr>
        <w:t>zz dužnika Selim Mulliqi</w:t>
      </w:r>
    </w:p>
    <w:p w:rsidRDefault="00C4630D" w:rsidP="00C4630D" w:rsidR="00C4630D">
      <w:pPr>
        <w:ind w:firstLine="708"/>
        <w:jc w:val="both"/>
        <w:rPr>
          <w:lang w:val="sv-SE"/>
        </w:rPr>
      </w:pPr>
      <w:r>
        <w:rPr>
          <w:lang w:val="sv-SE"/>
        </w:rPr>
        <w:t>- dužniku</w:t>
      </w:r>
      <w:r w:rsidR="00061F4D">
        <w:rPr>
          <w:lang w:val="sv-SE"/>
        </w:rPr>
        <w:t xml:space="preserve"> </w:t>
      </w:r>
      <w:r w:rsidR="00061F4D">
        <w:t>NAUTILUS OPTIKA j.d.o.o. Pula, Smareglina 7</w:t>
      </w:r>
    </w:p>
    <w:p w:rsidRDefault="00C4630D" w:rsidP="00C4630D" w:rsidR="00C4630D">
      <w:pPr>
        <w:ind w:firstLine="708"/>
        <w:jc w:val="both"/>
        <w:rPr>
          <w:lang w:val="sv-SE"/>
        </w:rPr>
      </w:pPr>
      <w:r w:rsidRPr="00695572">
        <w:rPr>
          <w:lang w:val="sv-SE"/>
        </w:rPr>
        <w:t xml:space="preserve">- </w:t>
      </w:r>
      <w:r>
        <w:rPr>
          <w:lang w:val="sv-SE"/>
        </w:rPr>
        <w:t>Financijska agencija, Regionalni centar Rijeka, F. Kurelca 8</w:t>
      </w:r>
    </w:p>
    <w:p w:rsidRDefault="00C4630D" w:rsidP="00C4630D" w:rsidR="00C4630D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061F4D">
        <w:rPr>
          <w:lang w:val="sv-SE"/>
        </w:rPr>
        <w:t>Sberbank d.d.</w:t>
      </w:r>
    </w:p>
    <w:p w:rsidRDefault="00061F4D" w:rsidP="00C4630D" w:rsidR="00061F4D">
      <w:pPr>
        <w:ind w:firstLine="708"/>
        <w:jc w:val="both"/>
        <w:rPr>
          <w:lang w:val="sv-SE"/>
        </w:rPr>
      </w:pPr>
      <w:r>
        <w:rPr>
          <w:lang w:val="sv-SE"/>
        </w:rPr>
        <w:t>- Stanica za tehnički pregled EUROPULA</w:t>
      </w:r>
    </w:p>
    <w:p w:rsidRDefault="00D1744A" w:rsidP="00C4630D" w:rsidR="00D1744A" w:rsidRPr="00695572">
      <w:pPr>
        <w:ind w:firstLine="708"/>
        <w:jc w:val="both"/>
        <w:rPr>
          <w:lang w:val="sv-SE"/>
        </w:rPr>
      </w:pPr>
    </w:p>
    <w:p w:rsidRDefault="00D54449" w:rsidP="00C4630D" w:rsidR="00500701">
      <w:pPr>
        <w:jc w:val="both"/>
      </w:pPr>
    </w:p>
    <w:sectPr w:rsidSect="00C40FD5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449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720491" w:rsidRPr="00720491">
      <w:t>Posl. broj: 4 St-76/2019-4</w:t>
    </w:r>
  </w:p>
  <w:p w:rsidRDefault="00D5444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8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E3EB7"/>
    <w:rsid w:val="00011659"/>
    <w:rsid w:val="00036ADB"/>
    <w:rsid w:val="00057FF3"/>
    <w:rsid w:val="00061F4D"/>
    <w:rsid w:val="00065532"/>
    <w:rsid w:val="00075B65"/>
    <w:rsid w:val="000906D0"/>
    <w:rsid w:val="000959EB"/>
    <w:rsid w:val="000A7AEE"/>
    <w:rsid w:val="000C3E82"/>
    <w:rsid w:val="000D09C7"/>
    <w:rsid w:val="000E0BE8"/>
    <w:rsid w:val="00105DB3"/>
    <w:rsid w:val="00107DA9"/>
    <w:rsid w:val="001111FD"/>
    <w:rsid w:val="00121B0C"/>
    <w:rsid w:val="00134676"/>
    <w:rsid w:val="00163054"/>
    <w:rsid w:val="00183B55"/>
    <w:rsid w:val="00187131"/>
    <w:rsid w:val="001B237E"/>
    <w:rsid w:val="001D3B56"/>
    <w:rsid w:val="001D7153"/>
    <w:rsid w:val="001E0467"/>
    <w:rsid w:val="001F3D20"/>
    <w:rsid w:val="002534BF"/>
    <w:rsid w:val="00262377"/>
    <w:rsid w:val="00264035"/>
    <w:rsid w:val="002660AF"/>
    <w:rsid w:val="002910ED"/>
    <w:rsid w:val="002A3469"/>
    <w:rsid w:val="002A3A77"/>
    <w:rsid w:val="002B19DD"/>
    <w:rsid w:val="002B627E"/>
    <w:rsid w:val="002C382E"/>
    <w:rsid w:val="002C3F72"/>
    <w:rsid w:val="002D55AD"/>
    <w:rsid w:val="003173A3"/>
    <w:rsid w:val="00317FBA"/>
    <w:rsid w:val="00333A6A"/>
    <w:rsid w:val="00347DB2"/>
    <w:rsid w:val="00374410"/>
    <w:rsid w:val="00395F29"/>
    <w:rsid w:val="003B3E0F"/>
    <w:rsid w:val="003B74B1"/>
    <w:rsid w:val="003C5058"/>
    <w:rsid w:val="003E00AF"/>
    <w:rsid w:val="003E44D0"/>
    <w:rsid w:val="00401D59"/>
    <w:rsid w:val="00412B9B"/>
    <w:rsid w:val="00423F69"/>
    <w:rsid w:val="00446090"/>
    <w:rsid w:val="004621C6"/>
    <w:rsid w:val="00480C26"/>
    <w:rsid w:val="00494E75"/>
    <w:rsid w:val="004A07E9"/>
    <w:rsid w:val="0051365F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720491"/>
    <w:rsid w:val="00745F6A"/>
    <w:rsid w:val="00763AF9"/>
    <w:rsid w:val="007831D8"/>
    <w:rsid w:val="0079385A"/>
    <w:rsid w:val="0079454F"/>
    <w:rsid w:val="007A287E"/>
    <w:rsid w:val="007C1A64"/>
    <w:rsid w:val="007C5580"/>
    <w:rsid w:val="007D61B5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650C6"/>
    <w:rsid w:val="00877A4A"/>
    <w:rsid w:val="00891467"/>
    <w:rsid w:val="00894ED5"/>
    <w:rsid w:val="008E4F58"/>
    <w:rsid w:val="008F011A"/>
    <w:rsid w:val="0091489C"/>
    <w:rsid w:val="009477AC"/>
    <w:rsid w:val="009533B5"/>
    <w:rsid w:val="00957A6F"/>
    <w:rsid w:val="00985388"/>
    <w:rsid w:val="00996153"/>
    <w:rsid w:val="009A76DB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B57612"/>
    <w:rsid w:val="00B84F02"/>
    <w:rsid w:val="00BA4477"/>
    <w:rsid w:val="00C24797"/>
    <w:rsid w:val="00C2768D"/>
    <w:rsid w:val="00C34AB9"/>
    <w:rsid w:val="00C4630D"/>
    <w:rsid w:val="00C50881"/>
    <w:rsid w:val="00C658A3"/>
    <w:rsid w:val="00C71B54"/>
    <w:rsid w:val="00C74B49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1744A"/>
    <w:rsid w:val="00D54449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12112"/>
    <w:rsid w:val="00F26397"/>
    <w:rsid w:val="00F32923"/>
    <w:rsid w:val="00F531AB"/>
    <w:rsid w:val="00F560F8"/>
    <w:rsid w:val="00F56B38"/>
    <w:rsid w:val="00F74742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5:docId w15:val="{38F65CC1-9F6E-47EF-B48B-9C8FF215ED5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61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44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44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44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44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St-76/2019</izvorni_sadrzaj>
    <derivirana_varijabla naziv="DomainObject.Predmet.OznakaBroj_1">St-76/2019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NAUTILUS OPTIKA j.d.o.o. PULA</izvorni_sadrzaj>
    <derivirana_varijabla naziv="DomainObject.Predmet.ProtustrankaFormated_1">  NAUTILUS OPTIKA j.d.o.o. PULA</derivirana_varijabla>
  </DomainObject.Predmet.ProtustrankaFormated>
  <DomainObject.Predmet.ProtustrankaFormatedOIB>
    <izvorni_sadrzaj>  NAUTILUS OPTIKA j.d.o.o. PULA, OIB 45508162695</izvorni_sadrzaj>
    <derivirana_varijabla naziv="DomainObject.Predmet.ProtustrankaFormatedOIB_1">  NAUTILUS OPTIKA j.d.o.o. PULA, OIB 45508162695</derivirana_varijabla>
  </DomainObject.Predmet.ProtustrankaFormatedOIB>
  <DomainObject.Predmet.ProtustrankaFormatedWithAdress>
    <izvorni_sadrzaj> NAUTILUS OPTIKA j.d.o.o. PULA, Smareglina 7, 52100 Pula</izvorni_sadrzaj>
    <derivirana_varijabla naziv="DomainObject.Predmet.ProtustrankaFormatedWithAdress_1"> NAUTILUS OPTIKA j.d.o.o. PULA, Smareglina 7, 52100 Pula</derivirana_varijabla>
  </DomainObject.Predmet.ProtustrankaFormatedWithAdress>
  <DomainObject.Predmet.ProtustrankaFormatedWithAdressOIB>
    <izvorni_sadrzaj> NAUTILUS OPTIKA j.d.o.o. PULA, OIB 45508162695, Smareglina 7, 52100 Pula</izvorni_sadrzaj>
    <derivirana_varijabla naziv="DomainObject.Predmet.ProtustrankaFormatedWithAdressOIB_1"> NAUTILUS OPTIKA j.d.o.o. PULA, OIB 45508162695, Smareglina 7, 52100 Pula</derivirana_varijabla>
  </DomainObject.Predmet.ProtustrankaFormatedWithAdressOIB>
  <DomainObject.Predmet.ProtustrankaWithAdress>
    <izvorni_sadrzaj>NAUTILUS OPTIKA j.d.o.o. PULA Smareglina 7, 52100 Pula</izvorni_sadrzaj>
    <derivirana_varijabla naziv="DomainObject.Predmet.ProtustrankaWithAdress_1">NAUTILUS OPTIKA j.d.o.o. PULA Smareglina 7, 52100 Pula</derivirana_varijabla>
  </DomainObject.Predmet.ProtustrankaWithAdress>
  <DomainObject.Predmet.ProtustrankaWithAdressOIB>
    <izvorni_sadrzaj>NAUTILUS OPTIKA j.d.o.o. PULA, OIB 45508162695, Smareglina 7, 52100 Pula</izvorni_sadrzaj>
    <derivirana_varijabla naziv="DomainObject.Predmet.ProtustrankaWithAdressOIB_1">NAUTILUS OPTIKA j.d.o.o. PULA, OIB 45508162695, Smareglina 7, 52100 Pula</derivirana_varijabla>
  </DomainObject.Predmet.ProtustrankaWithAdressOIB>
  <DomainObject.Predmet.ProtustrankaNazivFormated>
    <izvorni_sadrzaj>NAUTILUS OPTIKA j.d.o.o. PULA</izvorni_sadrzaj>
    <derivirana_varijabla naziv="DomainObject.Predmet.ProtustrankaNazivFormated_1">NAUTILUS OPTIKA j.d.o.o. PULA</derivirana_varijabla>
  </DomainObject.Predmet.ProtustrankaNazivFormated>
  <DomainObject.Predmet.ProtustrankaNazivFormatedOIB>
    <izvorni_sadrzaj>NAUTILUS OPTIKA j.d.o.o. PULA, OIB 45508162695</izvorni_sadrzaj>
    <derivirana_varijabla naziv="DomainObject.Predmet.ProtustrankaNazivFormatedOIB_1">NAUTILUS OPTIKA j.d.o.o. PULA, OIB 45508162695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60079.33</izvorni_sadrzaj>
    <derivirana_varijabla naziv="DomainObject.Predmet.TrenutnaVrijednost_1">60079.33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NAUTILUS OPTIKA j.d.o.o. PULA</item>
    </izvorni_sadrzaj>
    <derivirana_varijabla naziv="DomainObject.Predmet.ProtuStrankaListFormated_1">
      <item>NAUTILUS OPTIKA j.d.o.o. PULA</item>
    </derivirana_varijabla>
  </DomainObject.Predmet.ProtuStrankaListFormated>
  <DomainObject.Predmet.ProtuStrankaListFormatedOIB>
    <izvorni_sadrzaj>
      <item>NAUTILUS OPTIKA j.d.o.o. PULA, OIB 45508162695</item>
    </izvorni_sadrzaj>
    <derivirana_varijabla naziv="DomainObject.Predmet.ProtuStrankaListFormatedOIB_1">
      <item>NAUTILUS OPTIKA j.d.o.o. PULA, OIB 45508162695</item>
    </derivirana_varijabla>
  </DomainObject.Predmet.ProtuStrankaListFormatedOIB>
  <DomainObject.Predmet.ProtuStrankaListFormatedWithAdress>
    <izvorni_sadrzaj>
      <item>NAUTILUS OPTIKA j.d.o.o. PULA, Smareglina 7, 52100 Pula</item>
    </izvorni_sadrzaj>
    <derivirana_varijabla naziv="DomainObject.Predmet.ProtuStrankaListFormatedWithAdress_1">
      <item>NAUTILUS OPTIKA j.d.o.o. PULA, Smareglina 7, 52100 Pula</item>
    </derivirana_varijabla>
  </DomainObject.Predmet.ProtuStrankaListFormatedWithAdress>
  <DomainObject.Predmet.ProtuStrankaListFormatedWithAdressOIB>
    <izvorni_sadrzaj>
      <item>NAUTILUS OPTIKA j.d.o.o. PULA, OIB 45508162695, Smareglina 7, 52100 Pula</item>
    </izvorni_sadrzaj>
    <derivirana_varijabla naziv="DomainObject.Predmet.ProtuStrankaListFormatedWithAdressOIB_1">
      <item>NAUTILUS OPTIKA j.d.o.o. PULA, OIB 45508162695, Smareglina 7, 52100 Pula</item>
    </derivirana_varijabla>
  </DomainObject.Predmet.ProtuStrankaListFormatedWithAdressOIB>
  <DomainObject.Predmet.ProtuStrankaListNazivFormated>
    <izvorni_sadrzaj>
      <item>NAUTILUS OPTIKA j.d.o.o. PULA</item>
    </izvorni_sadrzaj>
    <derivirana_varijabla naziv="DomainObject.Predmet.ProtuStrankaListNazivFormated_1">
      <item>NAUTILUS OPTIKA j.d.o.o. PULA</item>
    </derivirana_varijabla>
  </DomainObject.Predmet.ProtuStrankaListNazivFormated>
  <DomainObject.Predmet.ProtuStrankaListNazivFormatedOIB>
    <izvorni_sadrzaj>
      <item>NAUTILUS OPTIKA j.d.o.o. PULA, OIB 45508162695</item>
    </izvorni_sadrzaj>
    <derivirana_varijabla naziv="DomainObject.Predmet.ProtuStrankaListNazivFormatedOIB_1">
      <item>NAUTILUS OPTIKA j.d.o.o. PULA, OIB 45508162695</item>
    </derivirana_varijabla>
  </DomainObject.Predmet.ProtuStrankaListNazivFormatedOIB>
  <DomainObject.Predmet.OstaliListFormated>
    <izvorni_sadrzaj>
      <item>Selim Mulliqi</item>
    </izvorni_sadrzaj>
    <derivirana_varijabla naziv="DomainObject.Predmet.OstaliListFormated_1">
      <item>Selim Mulliqi</item>
    </derivirana_varijabla>
  </DomainObject.Predmet.OstaliListFormated>
  <DomainObject.Predmet.OstaliListFormatedOIB>
    <izvorni_sadrzaj>
      <item>Selim Mulliqi, OIB 91551428187</item>
    </izvorni_sadrzaj>
    <derivirana_varijabla naziv="DomainObject.Predmet.OstaliListFormatedOIB_1">
      <item>Selim Mulliqi, OIB 91551428187</item>
    </derivirana_varijabla>
  </DomainObject.Predmet.OstaliListFormatedOIB>
  <DomainObject.Predmet.OstaliListFormatedWithAdress>
    <izvorni_sadrzaj>
      <item>Selim Mulliqi, Smareglina Ulica 7, 52100 Pula</item>
    </izvorni_sadrzaj>
    <derivirana_varijabla naziv="DomainObject.Predmet.OstaliListFormatedWithAdress_1">
      <item>Selim Mulliqi, Smareglina Ulica 7, 52100 Pula</item>
    </derivirana_varijabla>
  </DomainObject.Predmet.OstaliListFormatedWithAdress>
  <DomainObject.Predmet.OstaliListFormatedWithAdressOIB>
    <izvorni_sadrzaj>
      <item>Selim Mulliqi, OIB 91551428187, Smareglina Ulica 7, 52100 Pula</item>
    </izvorni_sadrzaj>
    <derivirana_varijabla naziv="DomainObject.Predmet.OstaliListFormatedWithAdressOIB_1">
      <item>Selim Mulliqi, OIB 91551428187, Smareglina Ulica 7, 52100 Pula</item>
    </derivirana_varijabla>
  </DomainObject.Predmet.OstaliListFormatedWithAdressOIB>
  <DomainObject.Predmet.OstaliListNazivFormated>
    <izvorni_sadrzaj>
      <item>Selim Mulliqi</item>
    </izvorni_sadrzaj>
    <derivirana_varijabla naziv="DomainObject.Predmet.OstaliListNazivFormated_1">
      <item>Selim Mulliqi</item>
    </derivirana_varijabla>
  </DomainObject.Predmet.OstaliListNazivFormated>
  <DomainObject.Predmet.OstaliListNazivFormatedOIB>
    <izvorni_sadrzaj>
      <item>Selim Mulliqi, OIB 91551428187</item>
    </izvorni_sadrzaj>
    <derivirana_varijabla naziv="DomainObject.Predmet.OstaliListNazivFormatedOIB_1">
      <item>Selim Mulliqi, OIB 91551428187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NAUTILUS OPTIKA j.d.o.o. PULA</izvorni_sadrzaj>
    <derivirana_varijabla naziv="DomainObject.Predmet.ProtustrankaIDrugi_1">NAUTILUS OPTIKA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NAUTILUS OPTIKA j.d.o.o. PULA, OIB 45508162695, Smareglina 7, 52100 Pula</izvorni_sadrzaj>
    <derivirana_varijabla naziv="DomainObject.Predmet.ProtustrankaIDrugiAdressOIB_1">NAUTILUS OPTIKA j.d.o.o. PULA, OIB 45508162695, Smareglina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NAUTILUS OPTIKA j.d.o.o. PULA</item>
      <item>Selim Mulliqi</item>
    </izvorni_sadrzaj>
    <derivirana_varijabla naziv="DomainObject.Predmet.SudioniciListNaziv_1">
      <item>FINANCIJSKA AGENCIJA, RC RIJEKA, PODRUŽNICA PULA, PULA</item>
      <item>NAUTILUS OPTIKA j.d.o.o. PULA</item>
      <item>Selim Mulliqi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NAUTILUS OPTIKA j.d.o.o. PULA, OIB 45508162695, Smareglina 7,52100 Pula</item>
      <item>Selim Mulliqi, OIB 91551428187, Smareglina Ulica 7,52100 Pula</item>
    </izvorni_sadrzaj>
    <derivirana_varijabla naziv="DomainObject.Predmet.SudioniciListAdressOIB_1">
      <item>FINANCIJSKA AGENCIJA, RC RIJEKA, PODRUŽNICA PULA, PULA, OIB 85821130368, F. Kurelca 8,51000 Rijeka</item>
      <item>NAUTILUS OPTIKA j.d.o.o. PULA, OIB 45508162695, Smareglina 7,52100 Pula</item>
      <item>Selim Mulliqi, OIB 91551428187, Smareglina Ulica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45508162695</item>
      <item>, OIB 91551428187</item>
    </izvorni_sadrzaj>
    <derivirana_varijabla naziv="DomainObject.Predmet.SudioniciListNazivOIB_1">
      <item>, OIB 85821130368</item>
      <item>, OIB 45508162695</item>
      <item>, OIB 91551428187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FDFA8-3C8E-41A3-88B8-ED4B7126C2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2947</properties:Characters>
  <properties:Lines>92</properties:Lines>
  <properties:Paragraphs>45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2019-04-04T12:59:00Z</dcterms:created>
  <dc:creator>Jasmina Matika</dc:creator>
  <cp:lastModifiedBy>Sanja Prodan</cp:lastModifiedBy>
  <cp:lastPrinted>2019-03-28T09:45:00Z</cp:lastPrinted>
  <dcterms:modified xmlns:xsi="http://www.w3.org/2001/XMLSchema-instance" xsi:type="dcterms:W3CDTF">2019-04-04T13:07:00Z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(St-76-2019-4-nautilus optika j.d.o.o., 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