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1d03" w14:paraId="3261d03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500437">
        <w:rPr>
          <w:rFonts w:hAnsi="Times New Roman" w:ascii="Times New Roman"/>
        </w:rPr>
        <w:t xml:space="preserve">                           </w:t>
      </w:r>
      <w:r w:rsidR="00EF0738">
        <w:rPr>
          <w:rFonts w:hAnsi="Times New Roman" w:ascii="Times New Roman"/>
        </w:rPr>
        <w:t>48. St-</w:t>
      </w:r>
      <w:r w:rsidR="00641B2D">
        <w:rPr>
          <w:rFonts w:hAnsi="Times New Roman" w:ascii="Times New Roman"/>
        </w:rPr>
        <w:t>6356</w:t>
      </w:r>
      <w:r w:rsidRPr="008F27CC">
        <w:rPr>
          <w:rFonts w:hAnsi="Times New Roman" w:ascii="Times New Roman"/>
        </w:rPr>
        <w:t>/16</w:t>
      </w:r>
      <w:r w:rsidR="00500437">
        <w:rPr>
          <w:rFonts w:hAnsi="Times New Roman" w:ascii="Times New Roman"/>
        </w:rPr>
        <w:t>-16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500437" w:rsidP="00D4710A" w:rsidR="00D4710A" w:rsidRPr="008F27C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I M E   R E P U B L I K E  H R V A T S K E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641B2D" w:rsidRPr="00641B2D">
        <w:rPr>
          <w:rFonts w:hAnsi="Times New Roman" w:ascii="Times New Roman"/>
        </w:rPr>
        <w:t>IVA DRVO j.d.o.o. za proizvodnju i usluge, Ivanić-Grad, Ulica Matije Gupca 21, OIB: 36330536528,  MBS: 080978409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123017">
        <w:rPr>
          <w:rFonts w:hAnsi="Times New Roman" w:ascii="Times New Roman"/>
        </w:rPr>
        <w:t>21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641B2D" w:rsidRPr="00641B2D">
        <w:rPr>
          <w:rFonts w:hAnsi="Times New Roman" w:ascii="Times New Roman"/>
        </w:rPr>
        <w:t>IVA DRVO j.d.o.o. za proizvodnju i usluge, Ivanić-Grad, Ulica Matije Gupca 21, OIB: 36330536528,  MBS: 080978409</w:t>
      </w:r>
      <w:r w:rsidR="00123017">
        <w:rPr>
          <w:rFonts w:hAnsi="Times New Roman" w:ascii="Times New Roman"/>
        </w:rPr>
        <w:t xml:space="preserve"> dana 21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500437" w:rsidR="00123017" w:rsidRPr="00123017">
      <w:pPr>
        <w:ind w:firstLine="720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123017" w:rsidRPr="00123017">
        <w:rPr>
          <w:rFonts w:hAnsi="Times New Roman" w:ascii="Times New Roman"/>
        </w:rPr>
        <w:t xml:space="preserve">Đurđa Dragović - Grahek, OIB: 90124243686, iz Kutine, Kneza Trpimira 4/I.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641B2D" w:rsidRPr="00641B2D">
        <w:rPr>
          <w:rFonts w:hAnsi="Times New Roman" w:ascii="Times New Roman"/>
        </w:rPr>
        <w:t>IVA DRVO j.d.o.o. za proizvodnju i usluge, Ivanić-Grad, Ulica Matije Gupca 21, OIB: 36330536528,  MBS: 080978409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500437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641B2D" w:rsidRPr="00641B2D">
        <w:rPr>
          <w:rFonts w:hAnsi="Times New Roman" w:ascii="Times New Roman"/>
        </w:rPr>
        <w:t>IVA DRVO j.d.o.o. za proizvodnju i usluge, Ivanić-Grad, Ulica Matije Gupca 21, OIB: 36330536528,  MBS: 080978409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891D8D">
        <w:rPr>
          <w:rFonts w:hAnsi="Times New Roman" w:ascii="Times New Roman"/>
        </w:rPr>
        <w:t>17</w:t>
      </w:r>
      <w:r w:rsidRPr="008F27CC">
        <w:rPr>
          <w:rFonts w:hAnsi="Times New Roman" w:ascii="Times New Roman"/>
        </w:rPr>
        <w:t xml:space="preserve">. </w:t>
      </w:r>
      <w:r w:rsidR="00891D8D">
        <w:rPr>
          <w:rFonts w:hAnsi="Times New Roman" w:ascii="Times New Roman"/>
        </w:rPr>
        <w:t>10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891D8D" w:rsidRPr="00891D8D">
        <w:rPr>
          <w:rFonts w:hAnsi="Times New Roman" w:ascii="Times New Roman"/>
        </w:rPr>
        <w:t>IVA DRVO j.d.o.o. za proizvodnju i usluge, Ivanić-Grad, Ulica Matije Gupca 21, OIB: 36330536528,  MBS: 080978409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235B74">
        <w:rPr>
          <w:rFonts w:hAnsi="Times New Roman" w:ascii="Times New Roman"/>
        </w:rPr>
        <w:t>110</w:t>
      </w:r>
      <w:r w:rsidR="007F04C0">
        <w:rPr>
          <w:rFonts w:hAnsi="Times New Roman" w:ascii="Times New Roman"/>
        </w:rPr>
        <w:t>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891D8D">
        <w:rPr>
          <w:rFonts w:hAnsi="Times New Roman" w:ascii="Times New Roman"/>
        </w:rPr>
        <w:t>1</w:t>
      </w:r>
      <w:r w:rsidR="00123017">
        <w:rPr>
          <w:rFonts w:hAnsi="Times New Roman" w:ascii="Times New Roman"/>
        </w:rPr>
        <w:t>3</w:t>
      </w:r>
      <w:r w:rsidR="00DC2885" w:rsidRPr="008F27CC">
        <w:rPr>
          <w:rFonts w:hAnsi="Times New Roman" w:ascii="Times New Roman"/>
        </w:rPr>
        <w:t xml:space="preserve">. </w:t>
      </w:r>
      <w:r w:rsidR="00891D8D">
        <w:rPr>
          <w:rFonts w:hAnsi="Times New Roman" w:ascii="Times New Roman"/>
        </w:rPr>
        <w:t>10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235B74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235B74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891D8D">
        <w:rPr>
          <w:rFonts w:hAnsi="Times New Roman" w:ascii="Times New Roman"/>
        </w:rPr>
        <w:t>40.358,78</w:t>
      </w:r>
      <w:r w:rsidR="00123017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891D8D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891D8D">
        <w:rPr>
          <w:rFonts w:hAnsi="Times New Roman" w:ascii="Times New Roman"/>
        </w:rPr>
        <w:t>14</w:t>
      </w:r>
      <w:r w:rsidR="00CC1769">
        <w:rPr>
          <w:rFonts w:hAnsi="Times New Roman" w:ascii="Times New Roman"/>
        </w:rPr>
        <w:t xml:space="preserve">. </w:t>
      </w:r>
      <w:r w:rsidR="00891D8D">
        <w:rPr>
          <w:rFonts w:hAnsi="Times New Roman" w:ascii="Times New Roman"/>
        </w:rPr>
        <w:t>veljače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891D8D">
        <w:rPr>
          <w:rFonts w:hAnsi="Times New Roman" w:ascii="Times New Roman"/>
        </w:rPr>
        <w:t>20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891D8D">
        <w:rPr>
          <w:rFonts w:hAnsi="Times New Roman" w:ascii="Times New Roman"/>
        </w:rPr>
        <w:t>3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891D8D">
        <w:rPr>
          <w:rFonts w:hAnsi="Times New Roman" w:ascii="Times New Roman"/>
        </w:rPr>
        <w:t>17</w:t>
      </w:r>
      <w:r w:rsidR="00DE0F07">
        <w:rPr>
          <w:rFonts w:hAnsi="Times New Roman" w:ascii="Times New Roman"/>
        </w:rPr>
        <w:t>.0</w:t>
      </w:r>
      <w:r w:rsidR="00891D8D">
        <w:rPr>
          <w:rFonts w:hAnsi="Times New Roman" w:ascii="Times New Roman"/>
        </w:rPr>
        <w:t>2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</w:t>
      </w:r>
      <w:r w:rsidR="00593A3F">
        <w:rPr>
          <w:rFonts w:hAnsi="Times New Roman" w:ascii="Times New Roman"/>
        </w:rPr>
        <w:t>za otvaranje stečajnog postupka,</w:t>
      </w:r>
      <w:r w:rsidR="0029593A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891D8D">
        <w:rPr>
          <w:rFonts w:hAnsi="Times New Roman" w:ascii="Times New Roman"/>
        </w:rPr>
        <w:t>02</w:t>
      </w:r>
      <w:r w:rsidR="00571BB5" w:rsidRPr="008F27CC">
        <w:rPr>
          <w:rFonts w:hAnsi="Times New Roman" w:ascii="Times New Roman"/>
        </w:rPr>
        <w:t xml:space="preserve">. </w:t>
      </w:r>
      <w:r w:rsidR="00891D8D">
        <w:rPr>
          <w:rFonts w:hAnsi="Times New Roman" w:ascii="Times New Roman"/>
        </w:rPr>
        <w:t>svib</w:t>
      </w:r>
      <w:r w:rsidR="008B012E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235B74">
        <w:rPr>
          <w:rFonts w:hAnsi="Times New Roman" w:ascii="Times New Roman"/>
        </w:rPr>
        <w:t>02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235B74">
        <w:rPr>
          <w:rFonts w:hAnsi="Times New Roman" w:ascii="Times New Roman"/>
        </w:rPr>
        <w:t>5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500437" w:rsidR="00A2021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A1652D">
        <w:rPr>
          <w:rFonts w:hAnsi="Times New Roman" w:ascii="Times New Roman"/>
        </w:rPr>
        <w:t>21</w:t>
      </w:r>
      <w:r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A97B5D">
        <w:rPr>
          <w:rFonts w:hAnsi="Times New Roman" w:ascii="Times New Roman"/>
        </w:rPr>
        <w:t>,v.r.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A97B5D" w:rsidP="007F0028" w:rsidR="00630958">
      <w:pPr>
        <w:pStyle w:val="Odlomakpopisa"/>
        <w:ind w:left="10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točnost otpravka-ovl. službenik</w:t>
      </w:r>
    </w:p>
    <w:p w:rsidRDefault="00A97B5D" w:rsidP="007F0028" w:rsidR="00A97B5D" w:rsidRPr="008F27CC">
      <w:pPr>
        <w:pStyle w:val="Odlomakpopisa"/>
        <w:ind w:left="10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Vinka Mihalinčić</w:t>
      </w:r>
    </w:p>
    <w:sectPr w:rsidSect="006A3D35" w:rsidR="00A97B5D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5A8" w:rsidR="00CE35A8">
      <w:r>
        <w:separator/>
      </w:r>
    </w:p>
  </w:endnote>
  <w:endnote w:id="0" w:type="continuationSeparator">
    <w:p w:rsidRDefault="00CE35A8" w:rsidR="00CE3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5A8" w:rsidR="00CE35A8">
      <w:r>
        <w:separator/>
      </w:r>
    </w:p>
  </w:footnote>
  <w:footnote w:id="0" w:type="continuationSeparator">
    <w:p w:rsidRDefault="00CE35A8" w:rsidR="00CE35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7B5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641B2D">
      <w:rPr>
        <w:rFonts w:hAnsi="Times New Roman" w:ascii="Times New Roman"/>
      </w:rPr>
      <w:t>6356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  <w:r w:rsidR="00500437">
      <w:rPr>
        <w:rFonts w:hAnsi="Times New Roman" w:ascii="Times New Roman"/>
      </w:rPr>
      <w:t>-16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6E6A34A2"/>
    <w:multiLevelType w:val="hybridMultilevel"/>
    <w:tmpl w:val="0DC454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4EF6"/>
    <w:rsid w:val="00405622"/>
    <w:rsid w:val="00411F09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4E1CC7"/>
    <w:rsid w:val="00500437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41B2D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758C8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5007"/>
    <w:rsid w:val="00830AD4"/>
    <w:rsid w:val="00835282"/>
    <w:rsid w:val="00837A97"/>
    <w:rsid w:val="008421E4"/>
    <w:rsid w:val="00861DDE"/>
    <w:rsid w:val="00875EDC"/>
    <w:rsid w:val="008870B9"/>
    <w:rsid w:val="00890661"/>
    <w:rsid w:val="00891D8D"/>
    <w:rsid w:val="008B012E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52D"/>
    <w:rsid w:val="00A16F90"/>
    <w:rsid w:val="00A20210"/>
    <w:rsid w:val="00A262E2"/>
    <w:rsid w:val="00A27C87"/>
    <w:rsid w:val="00A3091F"/>
    <w:rsid w:val="00A42972"/>
    <w:rsid w:val="00A47BCA"/>
    <w:rsid w:val="00A76042"/>
    <w:rsid w:val="00A91DEF"/>
    <w:rsid w:val="00A92476"/>
    <w:rsid w:val="00A97B5D"/>
    <w:rsid w:val="00AA2646"/>
    <w:rsid w:val="00AB43D8"/>
    <w:rsid w:val="00AB59EB"/>
    <w:rsid w:val="00AB77C2"/>
    <w:rsid w:val="00AC39E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A70F8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E35A8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16F5D"/>
    <w:rsid w:val="00E24EFE"/>
    <w:rsid w:val="00E319FB"/>
    <w:rsid w:val="00E31AFD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6356</izvorni_sadrzaj>
    <derivirana_varijabla naziv="DomainObject.Predmet.Broj_1">6356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St-6356/2016</izvorni_sadrzaj>
    <derivirana_varijabla naziv="DomainObject.Predmet.OznakaBroj_1">St-6356/2016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 DRVO jednostavno društvo s ograničenom odgovornošću za proizvodnju i usluge zastupanog po punomoćniku SAŠA BLAGAJ</izvorni_sadrzaj>
    <derivirana_varijabla naziv="DomainObject.Predmet.ProtustrankaFormated_1">  IVA DRVO jednostavno društvo s ograničenom odgovornošću za proizvodnju i usluge zastupanog po punomoćniku SAŠA BLAGAJ</derivirana_varijabla>
  </DomainObject.Predmet.ProtustrankaFormated>
  <DomainObject.Predmet.ProtustrankaFormatedOIB>
    <izvorni_sadrzaj>  IVA DRVO jednostavno društvo s ograničenom odgovornošću za proizvodnju i usluge, OIB 36330536528 zastupanog po punomoćniku SAŠA BLAGAJ</izvorni_sadrzaj>
    <derivirana_varijabla naziv="DomainObject.Predmet.ProtustrankaFormatedOIB_1">  IVA DRVO jednostavno društvo s ograničenom odgovornošću za proizvodnju i usluge, OIB 36330536528 zastupanog po punomoćniku SAŠA BLAGAJ</derivirana_varijabla>
  </DomainObject.Predmet.ProtustrankaFormatedOIB>
  <DomainObject.Predmet.ProtustrankaFormatedWithAdress>
    <izvorni_sadrzaj> IVA DRVO jednostavno društvo s ograničenom odgovornošću za proizvodnju i usluge, Ulica Matije Gupca 21, 10310 Ivanić-Grad zastupanog po punomoćniku SAŠA BLAGAJ</izvorni_sadrzaj>
    <derivirana_varijabla naziv="DomainObject.Predmet.ProtustrankaFormatedWithAdress_1"> IVA DRVO jednostavno društvo s ograničenom odgovornošću za proizvodnju i usluge, Ulica Matije Gupca 21, 10310 Ivanić-Grad zastupanog po punomoćniku SAŠA BLAGAJ</derivirana_varijabla>
  </DomainObject.Predmet.ProtustrankaFormatedWithAdress>
  <DomainObject.Predmet.ProtustrankaFormatedWithAdressOIB>
    <izvorni_sadrzaj> IVA DRVO jednostavno društvo s ograničenom odgovornošću za proizvodnju i usluge, OIB 36330536528, Ulica Matije Gupca 21, 10310 Ivanić-Grad zastupanog po punomoćniku SAŠA BLAGAJ</izvorni_sadrzaj>
    <derivirana_varijabla naziv="DomainObject.Predmet.ProtustrankaFormatedWithAdressOIB_1"> IVA DRVO jednostavno društvo s ograničenom odgovornošću za proizvodnju i usluge, OIB 36330536528, Ulica Matije Gupca 21, 10310 Ivanić-Grad zastupanog po punomoćniku SAŠA BLAGAJ</derivirana_varijabla>
  </DomainObject.Predmet.ProtustrankaFormatedWithAdressOIB>
  <DomainObject.Predmet.ProtustrankaWithAdress>
    <izvorni_sadrzaj>IVA DRVO jednostavno društvo s ograničenom odgovornošću za proizvodnju i usluge Ulica Matije Gupca 21, 10310 Ivanić-Grad</izvorni_sadrzaj>
    <derivirana_varijabla naziv="DomainObject.Predmet.ProtustrankaWithAdress_1">IVA DRVO jednostavno društvo s ograničenom odgovornošću za proizvodnju i usluge Ulica Matije Gupca 21, 10310 Ivanić-Grad</derivirana_varijabla>
  </DomainObject.Predmet.ProtustrankaWithAdress>
  <DomainObject.Predmet.ProtustrankaWithAdressOIB>
    <izvorni_sadrzaj>IVA DRVO jednostavno društvo s ograničenom odgovornošću za proizvodnju i usluge, OIB 36330536528, Ulica Matije Gupca 21, 10310 Ivanić-Grad</izvorni_sadrzaj>
    <derivirana_varijabla naziv="DomainObject.Predmet.ProtustrankaWithAdressOIB_1">IVA DRVO jednostavno društvo s ograničenom odgovornošću za proizvodnju i usluge, OIB 36330536528, Ulica Matije Gupca 21, 10310 Ivanić-Grad</derivirana_varijabla>
  </DomainObject.Predmet.ProtustrankaWithAdressOIB>
  <DomainObject.Predmet.ProtustrankaNazivFormated>
    <izvorni_sadrzaj>IVA DRVO jednostavno društvo s ograničenom odgovornošću za proizvodnju i usluge</izvorni_sadrzaj>
    <derivirana_varijabla naziv="DomainObject.Predmet.ProtustrankaNazivFormated_1">IVA DRVO jednostavno društvo s ograničenom odgovornošću za proizvodnju i usluge</derivirana_varijabla>
  </DomainObject.Predmet.ProtustrankaNazivFormated>
  <DomainObject.Predmet.ProtustrankaNazivFormatedOIB>
    <izvorni_sadrzaj>IVA DRVO jednostavno društvo s ograničenom odgovornošću za proizvodnju i usluge, OIB 36330536528</izvorni_sadrzaj>
    <derivirana_varijabla naziv="DomainObject.Predmet.ProtustrankaNazivFormatedOIB_1">IVA DRVO jednostavno društvo s ograničenom odgovornošću za proizvodnju i usluge, OIB 36330536528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 DRVO jednostavno društvo s ograničenom odgovornošću za proizvodnju i usluge zastupanog po punomoćniku SAŠA BLAGAJ</item>
    </izvorni_sadrzaj>
    <derivirana_varijabla naziv="DomainObject.Predmet.ProtuStrankaListFormated_1">
      <item>IVA DRVO jednostavno društvo s ograničenom odgovornošću za proizvodnju i usluge zastupanog po punomoćniku SAŠA BLAGAJ</item>
    </derivirana_varijabla>
  </DomainObject.Predmet.ProtuStrankaListFormated>
  <DomainObject.Predmet.ProtuStrankaListFormatedOIB>
    <izvorni_sadrzaj>
      <item>IVA DRVO jednostavno društvo s ograničenom odgovornošću za proizvodnju i usluge, OIB 36330536528 zastupanog po punomoćniku SAŠA BLAGAJ</item>
    </izvorni_sadrzaj>
    <derivirana_varijabla naziv="DomainObject.Predmet.ProtuStrankaListFormatedOIB_1">
      <item>IVA DRVO jednostavno društvo s ograničenom odgovornošću za proizvodnju i usluge, OIB 36330536528 zastupanog po punomoćniku SAŠA BLAGAJ</item>
    </derivirana_varijabla>
  </DomainObject.Predmet.ProtuStrankaListFormatedOIB>
  <DomainObject.Predmet.ProtuStrankaListFormatedWithAdress>
    <izvorni_sadrzaj>
      <item>IVA DRVO jednostavno društvo s ograničenom odgovornošću za proizvodnju i usluge, Ulica Matije Gupca 21, 10310 Ivanić-Grad zastupanog po punomoćniku SAŠA BLAGAJ</item>
    </izvorni_sadrzaj>
    <derivirana_varijabla naziv="DomainObject.Predmet.ProtuStrankaListFormatedWithAdress_1">
      <item>IVA DRVO jednostavno društvo s ograničenom odgovornošću za proizvodnju i usluge, Ulica Matije Gupca 21, 10310 Ivanić-Grad zastupanog po punomoćniku SAŠA BLAGAJ</item>
    </derivirana_varijabla>
  </DomainObject.Predmet.ProtuStrankaListFormatedWithAdress>
  <DomainObject.Predmet.ProtuStrankaListFormatedWithAdressOIB>
    <izvorni_sadrzaj>
      <item>IVA DRVO jednostavno društvo s ograničenom odgovornošću za proizvodnju i usluge, OIB 36330536528, Ulica Matije Gupca 21, 10310 Ivanić-Grad zastupanog po punomoćniku SAŠA BLAGAJ</item>
    </izvorni_sadrzaj>
    <derivirana_varijabla naziv="DomainObject.Predmet.ProtuStrankaListFormatedWithAdressOIB_1">
      <item>IVA DRVO jednostavno društvo s ograničenom odgovornošću za proizvodnju i usluge, OIB 36330536528, Ulica Matije Gupca 21, 10310 Ivanić-Grad zastupanog po punomoćniku SAŠA BLAGAJ</item>
    </derivirana_varijabla>
  </DomainObject.Predmet.ProtuStrankaListFormatedWithAdressOIB>
  <DomainObject.Predmet.ProtuStrankaListNazivFormated>
    <izvorni_sadrzaj>
      <item>IVA DRVO jednostavno društvo s ograničenom odgovornošću za proizvodnju i usluge</item>
    </izvorni_sadrzaj>
    <derivirana_varijabla naziv="DomainObject.Predmet.ProtuStrankaListNazivFormated_1">
      <item>IVA DRVO jednostavno društvo s ograničenom odgovornošću za proizvodnju i usluge</item>
    </derivirana_varijabla>
  </DomainObject.Predmet.ProtuStrankaListNazivFormated>
  <DomainObject.Predmet.ProtuStrankaListNazivFormatedOIB>
    <izvorni_sadrzaj>
      <item>IVA DRVO jednostavno društvo s ograničenom odgovornošću za proizvodnju i usluge, OIB 36330536528</item>
    </izvorni_sadrzaj>
    <derivirana_varijabla naziv="DomainObject.Predmet.ProtuStrankaListNazivFormatedOIB_1">
      <item>IVA DRVO jednostavno društvo s ograničenom odgovornošću za proizvodnju i usluge, OIB 36330536528</item>
    </derivirana_varijabla>
  </DomainObject.Predmet.ProtuStrankaListNazivFormatedOIB>
  <DomainObject.Predmet.OstaliListFormated>
    <izvorni_sadrzaj>
      <item>SAŠA BLAGAJ punomoćnik sudionika u postupku IVA DRVO jednostavno društvo s ograničenom odgovornošću za proizvodnju i usluge</item>
    </izvorni_sadrzaj>
    <derivirana_varijabla naziv="DomainObject.Predmet.OstaliListFormated_1">
      <item>SAŠA BLAGAJ punomoćnik sudionika u postupku IVA DRVO jednostavno društvo s ograničenom odgovornošću za proizvodnju i usluge</item>
    </derivirana_varijabla>
  </DomainObject.Predmet.OstaliListFormated>
  <DomainObject.Predmet.OstaliListFormatedOIB>
    <izvorni_sadrzaj>
      <item>SAŠA BLAGAJ, OIB 49143735185 punomoćnik sudionika u postupku IVA DRVO jednostavno društvo s ograničenom odgovornošću za proizvodnju i usluge</item>
    </izvorni_sadrzaj>
    <derivirana_varijabla naziv="DomainObject.Predmet.OstaliListFormatedOIB_1">
      <item>SAŠA BLAGAJ, OIB 49143735185 punomoćnik sudionika u postupku IVA DRVO jednostavno društvo s ograničenom odgovornošću za proizvodnju i usluge</item>
    </derivirana_varijabla>
  </DomainObject.Predmet.OstaliListFormatedOIB>
  <DomainObject.Predmet.OstaliListFormatedWithAdress>
    <izvorni_sadrzaj>
      <item>SAŠA BLAGAJ, Matije Gupca 21, 10310 Ivanić-Grad punomoćnik sudionika u postupku IVA DRVO jednostavno društvo s ograničenom odgovornošću za proizvodnju i usluge</item>
    </izvorni_sadrzaj>
    <derivirana_varijabla naziv="DomainObject.Predmet.OstaliListFormatedWithAdress_1">
      <item>SAŠA BLAGAJ, Matije Gupca 21, 10310 Ivanić-Grad punomoćnik sudionika u postupku IVA DRVO jednostavno društvo s ograničenom odgovornošću za proizvodnju i usluge</item>
    </derivirana_varijabla>
  </DomainObject.Predmet.OstaliListFormatedWithAdress>
  <DomainObject.Predmet.OstaliListFormatedWithAdressOIB>
    <izvorni_sadrzaj>
      <item>SAŠA BLAGAJ, OIB 49143735185, Matije Gupca 21, 10310 Ivanić-Grad punomoćnik sudionika u postupku IVA DRVO jednostavno društvo s ograničenom odgovornošću za proizvodnju i usluge</item>
    </izvorni_sadrzaj>
    <derivirana_varijabla naziv="DomainObject.Predmet.OstaliListFormatedWithAdressOIB_1">
      <item>SAŠA BLAGAJ, OIB 49143735185, Matije Gupca 21, 10310 Ivanić-Grad punomoćnik sudionika u postupku IVA DRVO jednostavno društvo s ograničenom odgovornošću za proizvodnju i usluge</item>
    </derivirana_varijabla>
  </DomainObject.Predmet.OstaliListFormatedWithAdressOIB>
  <DomainObject.Predmet.OstaliListNazivFormated>
    <izvorni_sadrzaj>
      <item>SAŠA BLAGAJ</item>
    </izvorni_sadrzaj>
    <derivirana_varijabla naziv="DomainObject.Predmet.OstaliListNazivFormated_1">
      <item>SAŠA BLAGAJ</item>
    </derivirana_varijabla>
  </DomainObject.Predmet.OstaliListNazivFormated>
  <DomainObject.Predmet.OstaliListNazivFormatedOIB>
    <izvorni_sadrzaj>
      <item>SAŠA BLAGAJ, OIB 49143735185</item>
    </izvorni_sadrzaj>
    <derivirana_varijabla naziv="DomainObject.Predmet.OstaliListNazivFormatedOIB_1">
      <item>SAŠA BLAGAJ, OIB 49143735185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 DRVO jednostavno društvo s ograničenom odgovornošću za proizvodnju i usluge</izvorni_sadrzaj>
    <derivirana_varijabla naziv="DomainObject.Predmet.ProtustrankaIDrugi_1">IVA DRVO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 DRVO jednostavno društvo s ograničenom odgovornošću za proizvodnju i usluge, OIB 36330536528, Ulica Matije Gupca 21, 10310 Ivanić-Grad</izvorni_sadrzaj>
    <derivirana_varijabla naziv="DomainObject.Predmet.ProtustrankaIDrugiAdressOIB_1">IVA DRVO jednostavno društvo s ograničenom odgovornošću za proizvodnju i usluge, OIB 36330536528, Ulica Matije Gupca 21,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 DRVO jednostavno društvo s ograničenom odgovornošću za proizvodnju i usluge</item>
      <item>SAŠA BLAGAJ</item>
    </izvorni_sadrzaj>
    <derivirana_varijabla naziv="DomainObject.Predmet.SudioniciListNaziv_1">
      <item>FINA Regionalni centar Zagreb</item>
      <item>IVA DRVO jednostavno društvo s ograničenom odgovornošću za proizvodnju i usluge</item>
      <item>SAŠA BLAGAJ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IVA DRVO jednostavno društvo s ograničenom odgovornošću za proizvodnju i usluge, OIB 36330536528, Ulica Matije Gupca 21,10310 Ivanić-Grad</item>
      <item>SAŠA BLAGAJ, OIB 49143735185, Matije Gupca 21,10310 Ivanić-Grad</item>
    </izvorni_sadrzaj>
    <derivirana_varijabla naziv="DomainObject.Predmet.SudioniciListAdressOIB_1">
      <item>FINA Regionalni centar Zagreb, OIB 85821130368, Trg svibanjskih žrtava 1995. br. 1,10000 Zagreb</item>
      <item>IVA DRVO jednostavno društvo s ograničenom odgovornošću za proizvodnju i usluge, OIB 36330536528, Ulica Matije Gupca 21,10310 Ivanić-Grad</item>
      <item>SAŠA BLAGAJ, OIB 49143735185, Matije Gupca 21,10310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36330536528</item>
      <item>, OIB 49143735185</item>
    </izvorni_sadrzaj>
    <derivirana_varijabla naziv="DomainObject.Predmet.SudioniciListNazivOIB_1">
      <item>, OIB 85821130368</item>
      <item>, OIB 36330536528</item>
      <item>, OIB 49143735185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B5FBB5-5774-4F05-9250-893FCE4914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850</properties:Words>
  <properties:Characters>4500</properties:Characters>
  <properties:Lines>103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2017-07-21T09:57:00Z</dcterms:created>
  <dc:creator>x</dc:creator>
  <cp:lastModifiedBy>Zlatka Plivelić</cp:lastModifiedBy>
  <cp:lastPrinted>2017-01-31T09:15:00Z</cp:lastPrinted>
  <dcterms:modified xmlns:xsi="http://www.w3.org/2001/XMLSchema-instance" xsi:type="dcterms:W3CDTF">2017-07-21T09:59:00Z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