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4a1f" w14:paraId="95a4a1f" w:rsidRDefault="00147471" w:rsidP="00147471" w:rsidR="00147471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473DAB" w:rsidP="00473DAB" w:rsidR="00147471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7471" w:rsidP="00147471" w:rsidR="00147471">
      <w:pPr>
        <w:pStyle w:val="Bezproreda"/>
      </w:pPr>
      <w:r>
        <w:t xml:space="preserve">REPUBLIKA HRVATSKA </w:t>
      </w:r>
    </w:p>
    <w:p w:rsidRDefault="00147471" w:rsidP="00147471" w:rsidR="00147471">
      <w:pPr>
        <w:pStyle w:val="Bezproreda"/>
      </w:pPr>
      <w:r>
        <w:t>Trgovački sud u Zagrebu</w:t>
      </w:r>
    </w:p>
    <w:p w:rsidRDefault="00147471" w:rsidP="00147471" w:rsidR="00147471">
      <w:pPr>
        <w:pStyle w:val="Bezproreda"/>
      </w:pPr>
      <w:r>
        <w:t xml:space="preserve">  Zagreb, Amruševa 2/II</w:t>
      </w:r>
    </w:p>
    <w:p w:rsidRDefault="00147471" w:rsidP="00147471" w:rsidR="0014747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90.St-5716/2015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  <w:jc w:val="center"/>
      </w:pPr>
      <w:r>
        <w:t>R E P U B L I K A    H R V A T S K A</w:t>
      </w:r>
    </w:p>
    <w:p w:rsidRDefault="00147471" w:rsidP="00147471" w:rsidR="00147471">
      <w:pPr>
        <w:pStyle w:val="Bezproreda"/>
        <w:jc w:val="center"/>
      </w:pPr>
    </w:p>
    <w:p w:rsidRDefault="00147471" w:rsidP="00147471" w:rsidR="00147471">
      <w:pPr>
        <w:pStyle w:val="Bezproreda"/>
        <w:jc w:val="center"/>
      </w:pPr>
      <w:r>
        <w:t>R J E Š E N J E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754F26">
        <w:t xml:space="preserve">MALI DEDA d.o.o., </w:t>
      </w:r>
      <w:r w:rsidR="00754F26" w:rsidRPr="00754F26">
        <w:t>Male  putin</w:t>
      </w:r>
      <w:r w:rsidR="00754F26">
        <w:t>e 21, Zagreb,  OIB: 09805237001</w:t>
      </w:r>
      <w:r>
        <w:t xml:space="preserve">, dana 30. ožujka 2016. 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  <w:jc w:val="center"/>
      </w:pPr>
      <w:r>
        <w:t>r i j e š i o    je</w:t>
      </w:r>
    </w:p>
    <w:p w:rsidRDefault="00147471" w:rsidP="00147471" w:rsidR="00147471">
      <w:pPr>
        <w:pStyle w:val="Bezproreda"/>
        <w:jc w:val="center"/>
      </w:pPr>
    </w:p>
    <w:p w:rsidRDefault="00147471" w:rsidP="00147471" w:rsidR="00147471">
      <w:pPr>
        <w:pStyle w:val="Bezproreda"/>
      </w:pPr>
      <w:r>
        <w:t>I.)</w:t>
      </w:r>
      <w:r>
        <w:tab/>
        <w:t xml:space="preserve">Otvara se stečajni postupak nad dužnikom </w:t>
      </w:r>
      <w:r w:rsidR="00754F26">
        <w:t xml:space="preserve">MALI DEDA d.o.o., </w:t>
      </w:r>
      <w:r w:rsidR="00754F26" w:rsidRPr="00754F26">
        <w:t>Male  putine 21, Zagreb,  OIB: 09805237001.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>II.)</w:t>
      </w:r>
      <w:r>
        <w:tab/>
        <w:t xml:space="preserve">Za stečajnog upravitelja imenuje se </w:t>
      </w:r>
      <w:r w:rsidR="00E92CD5">
        <w:t>Dušanka Ivančević, Zagreb, B. Bernardija 1, OIB:</w:t>
      </w:r>
      <w:r w:rsidR="00E92CD5" w:rsidRPr="00E92CD5">
        <w:t xml:space="preserve"> 59003296761</w:t>
      </w:r>
      <w:r w:rsidR="00E92CD5">
        <w:t xml:space="preserve">. 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>III.)</w:t>
      </w:r>
      <w:r>
        <w:tab/>
        <w:t xml:space="preserve">Zaključuje se stečajni postupak nad dužnikom </w:t>
      </w:r>
      <w:r w:rsidR="00754F26">
        <w:t xml:space="preserve">MALI DEDA d.o.o., </w:t>
      </w:r>
      <w:r w:rsidR="00754F26" w:rsidRPr="00754F26">
        <w:t>Male  putine 21, Zagreb,  OIB: 09805237001.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  <w:jc w:val="center"/>
      </w:pPr>
      <w:r>
        <w:t>Obrazloženje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47471" w:rsidP="00147471" w:rsidR="00147471">
      <w:pPr>
        <w:pStyle w:val="Bezproreda"/>
      </w:pPr>
      <w:r>
        <w:t xml:space="preserve"> </w:t>
      </w:r>
    </w:p>
    <w:p w:rsidRDefault="00147471" w:rsidP="00147471" w:rsidR="0014747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  <w:jc w:val="center"/>
      </w:pPr>
      <w:r>
        <w:t>U Zagrebu, 30. ožujka 2016.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47471" w:rsidP="00473DAB" w:rsidR="00473DAB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  <w:r>
        <w:t>Uputa o pravnom lijeku:</w:t>
      </w:r>
    </w:p>
    <w:p w:rsidRDefault="00147471" w:rsidP="00147471" w:rsidR="0014747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147471" w:rsidP="00147471" w:rsidR="00147471">
      <w:pPr>
        <w:pStyle w:val="Bezproreda"/>
      </w:pPr>
    </w:p>
    <w:p w:rsidRDefault="00C2212F" w:rsidP="00147471" w:rsidR="00C2212F">
      <w:pPr>
        <w:pStyle w:val="Bezproreda"/>
      </w:pPr>
    </w:p>
    <w:sectPr w:rsidSect="00473DAB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DAB" w:rsidP="00473DAB" w:rsidR="00473DAB">
      <w:pPr>
        <w:spacing w:lineRule="auto" w:line="240" w:after="0"/>
      </w:pPr>
      <w:r>
        <w:separator/>
      </w:r>
    </w:p>
  </w:endnote>
  <w:endnote w:id="0" w:type="continuationSeparator">
    <w:p w:rsidRDefault="00473DAB" w:rsidP="00473DAB" w:rsidR="00473D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DAB" w:rsidP="00473DAB" w:rsidR="00473DAB">
      <w:pPr>
        <w:spacing w:lineRule="auto" w:line="240" w:after="0"/>
      </w:pPr>
      <w:r>
        <w:separator/>
      </w:r>
    </w:p>
  </w:footnote>
  <w:footnote w:id="0" w:type="continuationSeparator">
    <w:p w:rsidRDefault="00473DAB" w:rsidP="00473DAB" w:rsidR="00473D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1166481"/>
      <w:docPartObj>
        <w:docPartGallery w:val="Page Numbers (Top of Page)"/>
        <w:docPartUnique/>
      </w:docPartObj>
    </w:sdtPr>
    <w:sdtEndPr/>
    <w:sdtContent>
      <w:p w:rsidRDefault="00473DAB" w:rsidR="00473DAB">
        <w:pPr>
          <w:pStyle w:val="Zaglavlje"/>
          <w:jc w:val="center"/>
        </w:pPr>
        <w:r>
          <w:t xml:space="preserve">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01B8">
          <w:rPr>
            <w:noProof/>
          </w:rPr>
          <w:t>2</w:t>
        </w:r>
        <w:r>
          <w:fldChar w:fldCharType="end"/>
        </w:r>
        <w:r>
          <w:t xml:space="preserve">                                      90. St-5716/2015</w:t>
        </w:r>
      </w:p>
    </w:sdtContent>
  </w:sdt>
  <w:p w:rsidRDefault="00473DAB" w:rsidR="00473DA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471"/>
    <w:rsid w:val="00147471"/>
    <w:rsid w:val="00473DAB"/>
    <w:rsid w:val="00754F26"/>
    <w:rsid w:val="009D01B8"/>
    <w:rsid w:val="00C2212F"/>
    <w:rsid w:val="00E9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47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DA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DA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3D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73DAB"/>
  </w:style>
  <w:style w:styleId="Podnoje" w:type="paragraph">
    <w:name w:val="footer"/>
    <w:basedOn w:val="Normal"/>
    <w:link w:val="PodnojeChar"/>
    <w:uiPriority w:val="99"/>
    <w:unhideWhenUsed/>
    <w:rsid w:val="00473D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73DAB"/>
  </w:style>
  <w:style w:styleId="Tekstrezerviranogmjesta" w:type="character">
    <w:name w:val="Placeholder Text"/>
    <w:basedOn w:val="Zadanifontodlomka"/>
    <w:uiPriority w:val="99"/>
    <w:semiHidden/>
    <w:rsid w:val="009D0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1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47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DA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DA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3D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73DAB"/>
  </w:style>
  <w:style w:styleId="Podnoje" w:type="paragraph">
    <w:name w:val="footer"/>
    <w:basedOn w:val="Normal"/>
    <w:link w:val="PodnojeChar"/>
    <w:uiPriority w:val="99"/>
    <w:unhideWhenUsed/>
    <w:rsid w:val="00473D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73DAB"/>
  </w:style>
  <w:style w:styleId="Tekstrezerviranogmjesta" w:type="character">
    <w:name w:val="Placeholder Text"/>
    <w:basedOn w:val="Zadanifontodlomka"/>
    <w:uiPriority w:val="99"/>
    <w:semiHidden/>
    <w:rsid w:val="009D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5716</izvorni_sadrzaj>
    <derivirana_varijabla naziv="DomainObject.Predmet.Broj_1">5716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St-5716/2015</izvorni_sadrzaj>
    <derivirana_varijabla naziv="DomainObject.Predmet.OznakaBroj_1">St-5716/2015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DEDA d.o.o.</izvorni_sadrzaj>
    <derivirana_varijabla naziv="DomainObject.Predmet.ProtustrankaFormated_1">  MALI DEDA d.o.o.</derivirana_varijabla>
  </DomainObject.Predmet.ProtustrankaFormated>
  <DomainObject.Predmet.ProtustrankaFormatedOIB>
    <izvorni_sadrzaj>  MALI DEDA d.o.o., OIB 09805237001</izvorni_sadrzaj>
    <derivirana_varijabla naziv="DomainObject.Predmet.ProtustrankaFormatedOIB_1">  MALI DEDA d.o.o., OIB 09805237001</derivirana_varijabla>
  </DomainObject.Predmet.ProtustrankaFormatedOIB>
  <DomainObject.Predmet.ProtustrankaFormatedWithAdress>
    <izvorni_sadrzaj> MALI DEDA d.o.o., Male putine 21, 10000 Zagreb</izvorni_sadrzaj>
    <derivirana_varijabla naziv="DomainObject.Predmet.ProtustrankaFormatedWithAdress_1"> MALI DEDA d.o.o., Male putine 21, 10000 Zagreb</derivirana_varijabla>
  </DomainObject.Predmet.ProtustrankaFormatedWithAdress>
  <DomainObject.Predmet.ProtustrankaFormatedWithAdressOIB>
    <izvorni_sadrzaj> MALI DEDA d.o.o., OIB 09805237001, Male putine 21, 10000 Zagreb</izvorni_sadrzaj>
    <derivirana_varijabla naziv="DomainObject.Predmet.ProtustrankaFormatedWithAdressOIB_1"> MALI DEDA d.o.o., OIB 09805237001, Male putine 21, 10000 Zagreb</derivirana_varijabla>
  </DomainObject.Predmet.ProtustrankaFormatedWithAdressOIB>
  <DomainObject.Predmet.ProtustrankaWithAdress>
    <izvorni_sadrzaj>MALI DEDA d.o.o. Male putine 21, 10000 Zagreb</izvorni_sadrzaj>
    <derivirana_varijabla naziv="DomainObject.Predmet.ProtustrankaWithAdress_1">MALI DEDA d.o.o. Male putine 21, 10000 Zagreb</derivirana_varijabla>
  </DomainObject.Predmet.ProtustrankaWithAdress>
  <DomainObject.Predmet.ProtustrankaWithAdressOIB>
    <izvorni_sadrzaj>MALI DEDA d.o.o., OIB 09805237001, Male putine 21, 10000 Zagreb</izvorni_sadrzaj>
    <derivirana_varijabla naziv="DomainObject.Predmet.ProtustrankaWithAdressOIB_1">MALI DEDA d.o.o., OIB 09805237001, Male putine 21, 10000 Zagreb</derivirana_varijabla>
  </DomainObject.Predmet.ProtustrankaWithAdressOIB>
  <DomainObject.Predmet.ProtustrankaNazivFormated>
    <izvorni_sadrzaj>MALI DEDA d.o.o.</izvorni_sadrzaj>
    <derivirana_varijabla naziv="DomainObject.Predmet.ProtustrankaNazivFormated_1">MALI DEDA d.o.o.</derivirana_varijabla>
  </DomainObject.Predmet.ProtustrankaNazivFormated>
  <DomainObject.Predmet.ProtustrankaNazivFormatedOIB>
    <izvorni_sadrzaj>MALI DEDA d.o.o., OIB 09805237001</izvorni_sadrzaj>
    <derivirana_varijabla naziv="DomainObject.Predmet.ProtustrankaNazivFormatedOIB_1">MALI DEDA d.o.o., OIB 09805237001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DEDA d.o.o.</item>
    </izvorni_sadrzaj>
    <derivirana_varijabla naziv="DomainObject.Predmet.ProtuStrankaListFormated_1">
      <item>MALI DEDA d.o.o.</item>
    </derivirana_varijabla>
  </DomainObject.Predmet.ProtuStrankaListFormated>
  <DomainObject.Predmet.ProtuStrankaListFormatedOIB>
    <izvorni_sadrzaj>
      <item>MALI DEDA d.o.o., OIB 09805237001</item>
    </izvorni_sadrzaj>
    <derivirana_varijabla naziv="DomainObject.Predmet.ProtuStrankaListFormatedOIB_1">
      <item>MALI DEDA d.o.o., OIB 09805237001</item>
    </derivirana_varijabla>
  </DomainObject.Predmet.ProtuStrankaListFormatedOIB>
  <DomainObject.Predmet.ProtuStrankaListFormatedWithAdress>
    <izvorni_sadrzaj>
      <item>MALI DEDA d.o.o., Male putine 21, 10000 Zagreb</item>
    </izvorni_sadrzaj>
    <derivirana_varijabla naziv="DomainObject.Predmet.ProtuStrankaListFormatedWithAdress_1">
      <item>MALI DEDA d.o.o., Male putine 21, 10000 Zagreb</item>
    </derivirana_varijabla>
  </DomainObject.Predmet.ProtuStrankaListFormatedWithAdress>
  <DomainObject.Predmet.ProtuStrankaListFormatedWithAdressOIB>
    <izvorni_sadrzaj>
      <item>MALI DEDA d.o.o., OIB 09805237001, Male putine 21, 10000 Zagreb</item>
    </izvorni_sadrzaj>
    <derivirana_varijabla naziv="DomainObject.Predmet.ProtuStrankaListFormatedWithAdressOIB_1">
      <item>MALI DEDA d.o.o., OIB 09805237001, Male putine 21, 10000 Zagreb</item>
    </derivirana_varijabla>
  </DomainObject.Predmet.ProtuStrankaListFormatedWithAdressOIB>
  <DomainObject.Predmet.ProtuStrankaListNazivFormated>
    <izvorni_sadrzaj>
      <item>MALI DEDA d.o.o.</item>
    </izvorni_sadrzaj>
    <derivirana_varijabla naziv="DomainObject.Predmet.ProtuStrankaListNazivFormated_1">
      <item>MALI DEDA d.o.o.</item>
    </derivirana_varijabla>
  </DomainObject.Predmet.ProtuStrankaListNazivFormated>
  <DomainObject.Predmet.ProtuStrankaListNazivFormatedOIB>
    <izvorni_sadrzaj>
      <item>MALI DEDA d.o.o., OIB 09805237001</item>
    </izvorni_sadrzaj>
    <derivirana_varijabla naziv="DomainObject.Predmet.ProtuStrankaListNazivFormatedOIB_1">
      <item>MALI DEDA d.o.o., OIB 09805237001</item>
    </derivirana_varijabla>
  </DomainObject.Predmet.ProtuStrankaListNazivFormatedOIB>
  <DomainObject.Predmet.OstaliListFormated>
    <izvorni_sadrzaj>
      <item>Nikola Vene</item>
      <item>Matija Klepac</item>
      <item>Dušanka Ivančević</item>
    </izvorni_sadrzaj>
    <derivirana_varijabla naziv="DomainObject.Predmet.OstaliListFormated_1">
      <item>Nikola Vene</item>
      <item>Matija Klepac</item>
      <item>Dušanka Ivančević</item>
    </derivirana_varijabla>
  </DomainObject.Predmet.OstaliListFormated>
  <DomainObject.Predmet.OstaliListFormatedOIB>
    <izvorni_sadrzaj>
      <item>Nikola Vene, OIB 41505659736</item>
      <item>Matija Klepac, OIB 85864549241</item>
      <item>Dušanka Ivančević, OIB 59003296761</item>
    </izvorni_sadrzaj>
    <derivirana_varijabla naziv="DomainObject.Predmet.OstaliListFormatedOIB_1">
      <item>Nikola Vene, OIB 41505659736</item>
      <item>Matija Klepac, OIB 85864549241</item>
      <item>Dušanka Ivančević, OIB 59003296761</item>
    </derivirana_varijabla>
  </DomainObject.Predmet.OstaliListFormatedOIB>
  <DomainObject.Predmet.OstaliListFormatedWithAdress>
    <izvorni_sadrzaj>
      <item>Nikola Vene, Tkalčićeva 87, 10000 Zagreb</item>
      <item>Matija Klepac, Kolarova 7, 10000 Zagreb</item>
      <item>Dušanka Ivančević, B. Bernardija 1, 10000 Zagreb</item>
    </izvorni_sadrzaj>
    <derivirana_varijabla naziv="DomainObject.Predmet.OstaliListFormatedWithAdress_1">
      <item>Nikola Vene, Tkalčićeva 87, 10000 Zagreb</item>
      <item>Matija Klepac, Kolarova 7, 10000 Zagreb</item>
      <item>Dušanka Ivančević, B. Bernardija 1, 10000 Zagreb</item>
    </derivirana_varijabla>
  </DomainObject.Predmet.OstaliListFormatedWithAdress>
  <DomainObject.Predmet.OstaliListFormatedWithAdressOIB>
    <izvorni_sadrzaj>
      <item>Nikola Vene, OIB 41505659736, Tkalčićeva 87, 10000 Zagreb</item>
      <item>Matija Klepac, OIB 85864549241, Kolarova 7, 10000 Zagreb</item>
      <item>Dušanka Ivančević, OIB 59003296761, B. Bernardija 1, 10000 Zagreb</item>
    </izvorni_sadrzaj>
    <derivirana_varijabla naziv="DomainObject.Predmet.OstaliListFormatedWithAdressOIB_1">
      <item>Nikola Vene, OIB 41505659736, Tkalčićeva 87, 10000 Zagreb</item>
      <item>Matija Klepac, OIB 85864549241, Kolarova 7, 10000 Zagreb</item>
      <item>Dušanka Ivančević, OIB 59003296761, B. Bernardija 1, 10000 Zagreb</item>
    </derivirana_varijabla>
  </DomainObject.Predmet.OstaliListFormatedWithAdressOIB>
  <DomainObject.Predmet.OstaliListNazivFormated>
    <izvorni_sadrzaj>
      <item>Nikola Vene</item>
      <item>Matija Klepac</item>
      <item>Dušanka Ivančević</item>
    </izvorni_sadrzaj>
    <derivirana_varijabla naziv="DomainObject.Predmet.OstaliListNazivFormated_1">
      <item>Nikola Vene</item>
      <item>Matija Klepac</item>
      <item>Dušanka Ivančević</item>
    </derivirana_varijabla>
  </DomainObject.Predmet.OstaliListNazivFormated>
  <DomainObject.Predmet.OstaliListNazivFormatedOIB>
    <izvorni_sadrzaj>
      <item>Nikola Vene, OIB 41505659736</item>
      <item>Matija Klepac, OIB 85864549241</item>
      <item>Dušanka Ivančević, OIB 59003296761</item>
    </izvorni_sadrzaj>
    <derivirana_varijabla naziv="DomainObject.Predmet.OstaliListNazivFormatedOIB_1">
      <item>Nikola Vene, OIB 41505659736</item>
      <item>Matija Klepac, OIB 85864549241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DEDA d.o.o.</izvorni_sadrzaj>
    <derivirana_varijabla naziv="DomainObject.Predmet.ProtustrankaIDrugi_1">MALI DEDA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DEDA d.o.o., OIB 09805237001, Male putine 21, 10000 Zagreb</izvorni_sadrzaj>
    <derivirana_varijabla naziv="DomainObject.Predmet.ProtustrankaIDrugiAdressOIB_1">MALI DEDA d.o.o., OIB 09805237001,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DEDA d.o.o.</item>
      <item>Nikola Vene</item>
      <item>Matija Klepac</item>
      <item>Dušanka Ivančević</item>
    </izvorni_sadrzaj>
    <derivirana_varijabla naziv="DomainObject.Predmet.SudioniciListNaziv_1">
      <item>FINA Regionalni centar Zagreb</item>
      <item>MALI DEDA d.o.o.</item>
      <item>Nikola Vene</item>
      <item>Matija Klepac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DEDA d.o.o., OIB 09805237001, Male putine 21,10000 Zagreb</item>
      <item>Nikola Vene, OIB 41505659736, Tkalčićeva 87,10000 Zagreb</item>
      <item>Matija Klepac, OIB 85864549241, Kolarova 7,10000 Zagreb</item>
      <item>Dušanka Ivančević, OIB 59003296761, B. Bernardija 1,10000 Zagreb</item>
    </izvorni_sadrzaj>
    <derivirana_varijabla naziv="DomainObject.Predmet.SudioniciListAdressOIB_1">
      <item>FINA Regionalni centar Zagreb, OIB 85821130368, Trg svibanjskih žrtava 1995. 1,10000 Zagreb</item>
      <item>MALI DEDA d.o.o., OIB 09805237001, Male putine 21,10000 Zagreb</item>
      <item>Nikola Vene, OIB 41505659736, Tkalčićeva 87,10000 Zagreb</item>
      <item>Matija Klepac, OIB 85864549241, Kolarova 7,10000 Zagreb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09805237001</item>
      <item>, OIB 41505659736</item>
      <item>, OIB 85864549241</item>
      <item>, OIB 59003296761</item>
    </izvorni_sadrzaj>
    <derivirana_varijabla naziv="DomainObject.Predmet.SudioniciListNazivOIB_1">
      <item>, OIB 85821130368</item>
      <item>, OIB 09805237001</item>
      <item>, OIB 41505659736</item>
      <item>, OIB 85864549241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1920</properties:Characters>
  <properties:Lines>70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2016-03-22T13:10:00Z</dcterms:created>
  <dc:creator>Sandra Rotar Vogrin</dc:creator>
  <cp:lastModifiedBy>Višnja Jurlina</cp:lastModifiedBy>
  <cp:lastPrinted>2016-03-24T09:37:00Z</cp:lastPrinted>
  <dcterms:modified xmlns:xsi="http://www.w3.org/2001/XMLSchema-instance" xsi:type="dcterms:W3CDTF">2016-03-30T09:19:00Z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