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b8f8" w14:paraId="56eb8f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21EB3">
        <w:t>1888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B21EB3">
        <w:t>BEVERLY HILLS j.d.o.o. u likvidaciji, Zagreb, Stenjevečka 37a, MBS: 080923155, OIB: 45384525792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B21EB3">
        <w:t>BEVERLY HILLS j.d.o.o. u likvidaciji, Zagreb, Stenjevečka 37a, MBS: 080923155, OIB: 45384525792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B21EB3">
        <w:t xml:space="preserve">Ivan Gjurašić, Petrinjska 28, Zagreb, </w:t>
      </w:r>
      <w:r w:rsidR="00B21EB3" w:rsidRPr="005A50B3">
        <w:t xml:space="preserve"> OIB</w:t>
      </w:r>
      <w:r w:rsidR="00B21EB3">
        <w:t>:</w:t>
      </w:r>
      <w:r w:rsidR="00B21EB3" w:rsidRPr="005A50B3">
        <w:t xml:space="preserve"> </w:t>
      </w:r>
      <w:r w:rsidR="00B21EB3">
        <w:t xml:space="preserve">66025260916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B21EB3">
        <w:t>BEVERLY HILLS j.d.o.o. u likvidaciji, Zagreb, Stenjevečka 37a, MBS: 080923155, OIB: 45384525792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B21EB3">
        <w:t>22</w:t>
      </w:r>
      <w:r w:rsidR="009A7A81">
        <w:t xml:space="preserve">. </w:t>
      </w:r>
      <w:r w:rsidR="00B21EB3">
        <w:t>travnja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B21EB3">
        <w:t>BEVERLY HILLS j.d.o.o. u likvidaciji, Zagreb, Stenjevečka 37a, MBS: 080923155, OIB: 45384525792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B21EB3">
        <w:t>1888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B21EB3" w:rsidP="00B21EB3" w:rsidR="00B21EB3">
      <w:pPr>
        <w:jc w:val="right"/>
      </w:pPr>
      <w:r>
        <w:t xml:space="preserve">9 St-1888/16-4               </w:t>
      </w:r>
    </w:p>
    <w:p w:rsidRDefault="00AA575D" w:rsidP="00AA575D" w:rsidR="00AA575D">
      <w:pPr>
        <w:jc w:val="right"/>
      </w:pPr>
      <w:r>
        <w:t xml:space="preserve">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A7E49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21EB3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7E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7E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E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E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7E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7E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E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E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BEVERLY HILLS j.d.o.o. u likvidaciji</izvorni_sadrzaj>
    <derivirana_varijabla naziv="DomainObject.Predmet.ProtustrankaFormated_1">  BEVERLY HILLS j.d.o.o. u likvidaciji</derivirana_varijabla>
  </DomainObject.Predmet.ProtustrankaFormated>
  <DomainObject.Predmet.ProtustrankaFormatedOIB>
    <izvorni_sadrzaj>  BEVERLY HILLS j.d.o.o. u likvidaciji, OIB 45384525792</izvorni_sadrzaj>
    <derivirana_varijabla naziv="DomainObject.Predmet.ProtustrankaFormatedOIB_1">  BEVERLY HILLS j.d.o.o. u likvidaciji, OIB 45384525792</derivirana_varijabla>
  </DomainObject.Predmet.ProtustrankaFormatedOIB>
  <DomainObject.Predmet.ProtustrankaFormatedWithAdress>
    <izvorni_sadrzaj> BEVERLY HILLS j.d.o.o. u likvidaciji, Stenjevečka 37 A, 10000 Zagreb</izvorni_sadrzaj>
    <derivirana_varijabla naziv="DomainObject.Predmet.ProtustrankaFormatedWithAdress_1"> BEVERLY HILLS j.d.o.o. u likvidaciji, Stenjevečka 37 A, 10000 Zagreb</derivirana_varijabla>
  </DomainObject.Predmet.ProtustrankaFormatedWithAdress>
  <DomainObject.Predmet.ProtustrankaFormatedWithAdressOIB>
    <izvorni_sadrzaj> BEVERLY HILLS j.d.o.o. u likvidaciji, OIB 45384525792, Stenjevečka 37 A, 10000 Zagreb</izvorni_sadrzaj>
    <derivirana_varijabla naziv="DomainObject.Predmet.ProtustrankaFormatedWithAdressOIB_1"> BEVERLY HILLS j.d.o.o. u likvidaciji, OIB 45384525792, Stenjevečka 37 A, 10000 Zagreb</derivirana_varijabla>
  </DomainObject.Predmet.ProtustrankaFormatedWithAdressOIB>
  <DomainObject.Predmet.ProtustrankaWithAdress>
    <izvorni_sadrzaj>BEVERLY HILLS j.d.o.o. u likvidaciji Stenjevečka 37 A, 10000 Zagreb</izvorni_sadrzaj>
    <derivirana_varijabla naziv="DomainObject.Predmet.ProtustrankaWithAdress_1">BEVERLY HILLS j.d.o.o. u likvidaciji Stenjevečka 37 A, 10000 Zagreb</derivirana_varijabla>
  </DomainObject.Predmet.ProtustrankaWithAdress>
  <DomainObject.Predmet.ProtustrankaWithAdressOIB>
    <izvorni_sadrzaj>BEVERLY HILLS j.d.o.o. u likvidaciji, OIB 45384525792, Stenjevečka 37 A, 10000 Zagreb</izvorni_sadrzaj>
    <derivirana_varijabla naziv="DomainObject.Predmet.ProtustrankaWithAdressOIB_1">BEVERLY HILLS j.d.o.o. u likvidaciji, OIB 45384525792, Stenjevečka 37 A, 10000 Zagreb</derivirana_varijabla>
  </DomainObject.Predmet.ProtustrankaWithAdressOIB>
  <DomainObject.Predmet.ProtustrankaNazivFormated>
    <izvorni_sadrzaj>BEVERLY HILLS j.d.o.o. u likvidaciji</izvorni_sadrzaj>
    <derivirana_varijabla naziv="DomainObject.Predmet.ProtustrankaNazivFormated_1">BEVERLY HILLS j.d.o.o. u likvidaciji</derivirana_varijabla>
  </DomainObject.Predmet.ProtustrankaNazivFormated>
  <DomainObject.Predmet.ProtustrankaNazivFormatedOIB>
    <izvorni_sadrzaj>BEVERLY HILLS j.d.o.o. u likvidaciji, OIB 45384525792</izvorni_sadrzaj>
    <derivirana_varijabla naziv="DomainObject.Predmet.ProtustrankaNazivFormatedOIB_1">BEVERLY HILLS j.d.o.o. u likvidaciji, OIB 45384525792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BEVERLY HILLS j.d.o.o. u likvidaciji</item>
    </izvorni_sadrzaj>
    <derivirana_varijabla naziv="DomainObject.Predmet.ProtuStrankaListFormated_1">
      <item>BEVERLY HILLS j.d.o.o. u likvidaciji</item>
    </derivirana_varijabla>
  </DomainObject.Predmet.ProtuStrankaListFormated>
  <DomainObject.Predmet.ProtuStrankaListFormatedOIB>
    <izvorni_sadrzaj>
      <item>BEVERLY HILLS j.d.o.o. u likvidaciji, OIB 45384525792</item>
    </izvorni_sadrzaj>
    <derivirana_varijabla naziv="DomainObject.Predmet.ProtuStrankaListFormatedOIB_1">
      <item>BEVERLY HILLS j.d.o.o. u likvidaciji, OIB 45384525792</item>
    </derivirana_varijabla>
  </DomainObject.Predmet.ProtuStrankaListFormatedOIB>
  <DomainObject.Predmet.ProtuStrankaListFormatedWithAdress>
    <izvorni_sadrzaj>
      <item>BEVERLY HILLS j.d.o.o. u likvidaciji, Stenjevečka 37 A, 10000 Zagreb</item>
    </izvorni_sadrzaj>
    <derivirana_varijabla naziv="DomainObject.Predmet.ProtuStrankaListFormatedWithAdress_1">
      <item>BEVERLY HILLS j.d.o.o. u likvidaciji, Stenjevečka 37 A, 10000 Zagreb</item>
    </derivirana_varijabla>
  </DomainObject.Predmet.ProtuStrankaListFormatedWithAdress>
  <DomainObject.Predmet.ProtuStrankaListFormatedWithAdressOIB>
    <izvorni_sadrzaj>
      <item>BEVERLY HILLS j.d.o.o. u likvidaciji, OIB 45384525792, Stenjevečka 37 A, 10000 Zagreb</item>
    </izvorni_sadrzaj>
    <derivirana_varijabla naziv="DomainObject.Predmet.ProtuStrankaListFormatedWithAdressOIB_1">
      <item>BEVERLY HILLS j.d.o.o. u likvidaciji, OIB 45384525792, Stenjevečka 37 A, 10000 Zagreb</item>
    </derivirana_varijabla>
  </DomainObject.Predmet.ProtuStrankaListFormatedWithAdressOIB>
  <DomainObject.Predmet.ProtuStrankaListNazivFormated>
    <izvorni_sadrzaj>
      <item>BEVERLY HILLS j.d.o.o. u likvidaciji</item>
    </izvorni_sadrzaj>
    <derivirana_varijabla naziv="DomainObject.Predmet.ProtuStrankaListNazivFormated_1">
      <item>BEVERLY HILLS j.d.o.o. u likvidaciji</item>
    </derivirana_varijabla>
  </DomainObject.Predmet.ProtuStrankaListNazivFormated>
  <DomainObject.Predmet.ProtuStrankaListNazivFormatedOIB>
    <izvorni_sadrzaj>
      <item>BEVERLY HILLS j.d.o.o. u likvidaciji, OIB 45384525792</item>
    </izvorni_sadrzaj>
    <derivirana_varijabla naziv="DomainObject.Predmet.ProtuStrankaListNazivFormatedOIB_1">
      <item>BEVERLY HILLS j.d.o.o. u likvidaciji, OIB 45384525792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BEVERLY HILLS j.d.o.o. u likvidaciji</izvorni_sadrzaj>
    <derivirana_varijabla naziv="DomainObject.Predmet.ProtustrankaIDrugi_1">BEVERLY HILLS j.d.o.o. u likvidaciji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BEVERLY HILLS j.d.o.o. u likvidaciji, OIB 45384525792, Stenjevečka 37 A, 10000 Zagreb</izvorni_sadrzaj>
    <derivirana_varijabla naziv="DomainObject.Predmet.ProtustrankaIDrugiAdressOIB_1">BEVERLY HILLS j.d.o.o. u likvidaciji, OIB 45384525792, Stenjevečka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BEVERLY HILLS j.d.o.o. u likvidaciji</item>
      <item>FINA Regionalni centar Zagreb</item>
    </izvorni_sadrzaj>
    <derivirana_varijabla naziv="DomainObject.Predmet.SudioniciListNaziv_1">
      <item>BEVERLY HILLS j.d.o.o. u likvidaciji</item>
      <item>FINA Regionalni centar Zagreb</item>
    </derivirana_varijabla>
  </DomainObject.Predmet.SudioniciListNaziv>
  <DomainObject.Predmet.SudioniciListAdressOIB>
    <izvorni_sadrzaj>
      <item>BEVERLY HILLS j.d.o.o. u likvidaciji, OIB 45384525792, Stenjevečka 37 A,10000 Zagreb</item>
      <item>FINA Regionalni centar Zagreb, OIB 85821130368, Trg svibanjski žrtava 1995. 1,10000 Zagreb</item>
    </izvorni_sadrzaj>
    <derivirana_varijabla naziv="DomainObject.Predmet.SudioniciListAdressOIB_1">
      <item>BEVERLY HILLS j.d.o.o. u likvidaciji, OIB 45384525792, Stenjevečka 37 A,10000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45384525792</item>
      <item>, OIB 85821130368</item>
    </izvorni_sadrzaj>
    <derivirana_varijabla naziv="DomainObject.Predmet.SudioniciListNazivOIB_1">
      <item>, OIB 45384525792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2266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2016-08-29T06:21:00Z</dcterms:created>
  <dc:creator>korisnik</dc:creator>
  <cp:lastModifiedBy>Snježana Markotić Jurić</cp:lastModifiedBy>
  <cp:lastPrinted>2016-08-29T06:21:00Z</cp:lastPrinted>
  <dcterms:modified xmlns:xsi="http://www.w3.org/2001/XMLSchema-instance" xsi:type="dcterms:W3CDTF">2016-08-29T06:24:00Z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