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3044" w14:paraId="671304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DF68C6">
        <w:rPr>
          <w:rStyle w:val="Naglaeno"/>
          <w:b w:val="false"/>
        </w:rPr>
        <w:t>70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DF68C6">
        <w:t>Trgovački sud u Osijeku, po sucu mr. sc. Tihomir Kovačević, u stečajnom predmetu povodom zahtjeva Financijske agencije, Regionalni centar Osijek, Podružnica Osijek, L. Jagera 3, OIB 85821130368 za provedbu skraćenog stečajnog postupka nad dužnikom SAVEZ SEKTORA ZA ZAPOŠLJAVANJE, NEOVISAN ŽIVOT I CJELOVITU INTEGRACIJU OSOBA S INVALIDITETOM REPUBLIKE HRVATSKE, Vukovar, Matice hrvatske 53, Reg. broj: 16001695, OIB: 11199396243</w:t>
      </w:r>
      <w:r w:rsidR="0033522A">
        <w:t>,</w:t>
      </w:r>
      <w:r>
        <w:t xml:space="preserve"> dana </w:t>
      </w:r>
      <w:r w:rsidR="00DF68C6">
        <w:t>31</w:t>
      </w:r>
      <w:r>
        <w:t xml:space="preserve">. </w:t>
      </w:r>
      <w:r w:rsidR="00CF0F88">
        <w:t>ožujk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DF68C6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DF68C6" w:rsidRPr="00DF68C6">
        <w:t>SAVEZ SEKTORA ZA ZAPOŠLJAVANJE, NEOVISAN ŽIVOT I CJELOVITU INTEGRACIJU OSOBA S INVALIDITETOM REPUBLIKE HRVATSKE, Vukovar, Matice hrvatske 53, Reg. broj: 16001695, OIB: 11199396243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905253">
        <w:t>Nikola Bojanić, Osijek, Bračka 179</w:t>
      </w:r>
      <w:r w:rsidR="00C13047" w:rsidRPr="00C13047">
        <w:t xml:space="preserve">, OIB </w:t>
      </w:r>
      <w:r w:rsidR="00905253">
        <w:t>32886956915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DF68C6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DF68C6" w:rsidRPr="00DF68C6">
        <w:t>SAVEZ SEKTORA ZA ZAPOŠLJAVANJE, NEOVISAN ŽIVOT I CJELOVITU INTEGRACIJU OSOBA S INVALIDITETOM REPUBLIKE HRVATSKE, Vukovar, Matice hrvatske 53, Reg. broj: 16001695, OIB: 11199396243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B17FE6">
        <w:t>30</w:t>
      </w:r>
      <w:r>
        <w:t>.</w:t>
      </w:r>
      <w:r w:rsidR="0071699D">
        <w:t>01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B17FE6" w:rsidRPr="00B17FE6">
        <w:t>SAVEZ SEKTORA ZA ZAPOŠLJAVANJE, NEOVISAN ŽIVOT I CJELOVITU INTEGRACIJU OSOBA S INVALIDITETOM REPUBLIKE HRVATSKE, Vukovar, Matice hrvatske 53, Reg. broj: 16001695, OIB: 11199396243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B17FE6">
        <w:t>3</w:t>
      </w:r>
      <w:r w:rsidR="0071699D">
        <w:t>1</w:t>
      </w:r>
      <w:r>
        <w:t>.</w:t>
      </w:r>
      <w:r w:rsidR="009A2AC3">
        <w:t>0</w:t>
      </w:r>
      <w:r w:rsidR="0071699D">
        <w:t>1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17FE6">
        <w:t xml:space="preserve">14 </w:t>
      </w:r>
      <w:r>
        <w:t>St-</w:t>
      </w:r>
      <w:r w:rsidR="00B17FE6">
        <w:t>70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</w:t>
      </w:r>
      <w:r>
        <w:lastRenderedPageBreak/>
        <w:t xml:space="preserve">najkasnije u roku 45 dana od dana objave oglasa predlože otvaranje stečajnog postupka nad dužnikom,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B17FE6">
        <w:t>31</w:t>
      </w:r>
      <w:r>
        <w:t xml:space="preserve">. </w:t>
      </w:r>
      <w:r w:rsidR="00C77B8B">
        <w:t>ožujk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B17FE6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B17FE6" w:rsidRPr="00B17FE6">
        <w:t>Ljubica Prekodravac, Vukovar, Olajnica 17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3E4CEE">
        <w:t>1</w:t>
      </w:r>
      <w:r w:rsidR="00132326">
        <w:t>0</w:t>
      </w:r>
      <w:r>
        <w:t>.</w:t>
      </w:r>
      <w:r w:rsidR="00132326">
        <w:t>5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2483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2636B9" w:rsidRPr="002636B9">
      <w:rPr>
        <w:rStyle w:val="Naglaeno"/>
        <w:b w:val="false"/>
      </w:rPr>
      <w:t>14 St-</w:t>
    </w:r>
    <w:r w:rsidR="00DF68C6">
      <w:rPr>
        <w:rStyle w:val="Naglaeno"/>
        <w:b w:val="false"/>
      </w:rPr>
      <w:t>70</w:t>
    </w:r>
    <w:r w:rsidR="002636B9" w:rsidRPr="002636B9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2326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2483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B00E40"/>
    <w:rsid w:val="00B02C8D"/>
    <w:rsid w:val="00B17FE6"/>
    <w:rsid w:val="00B24B41"/>
    <w:rsid w:val="00B27593"/>
    <w:rsid w:val="00B32948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68C6"/>
    <w:rsid w:val="00DF73E4"/>
    <w:rsid w:val="00E0224A"/>
    <w:rsid w:val="00E055D4"/>
    <w:rsid w:val="00E11F06"/>
    <w:rsid w:val="00E23AF8"/>
    <w:rsid w:val="00E32E80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624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24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4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4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624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24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4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4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SEKTORA ZA ZAPOŠLJAVANJE, NEOVISAN ŽIVOT I CJELOVITU INTEGRACIJU OSOBA S INVALIDITETOM REPUBLIKE HRVATSKE</izvorni_sadrzaj>
    <derivirana_varijabla naziv="DomainObject.Predmet.ProtustrankaFormated_1">  SAVEZ SEKTORA ZA ZAPOŠLJAVANJE, NEOVISAN ŽIVOT I CJELOVITU INTEGRACIJU OSOBA S INVALIDITETOM REPUBLIKE HRVATSKE</derivirana_varijabla>
  </DomainObject.Predmet.ProtustrankaFormated>
  <DomainObject.Predmet.ProtustrankaFormatedOIB>
    <izvorni_sadrzaj>  SAVEZ SEKTORA ZA ZAPOŠLJAVANJE, NEOVISAN ŽIVOT I CJELOVITU INTEGRACIJU OSOBA S INVALIDITETOM REPUBLIKE HRVATSKE, OIB 11199396243</izvorni_sadrzaj>
    <derivirana_varijabla naziv="DomainObject.Predmet.ProtustrankaFormatedOIB_1">  SAVEZ SEKTORA ZA ZAPOŠLJAVANJE, NEOVISAN ŽIVOT I CJELOVITU INTEGRACIJU OSOBA S INVALIDITETOM REPUBLIKE HRVATSKE, OIB 11199396243</derivirana_varijabla>
  </DomainObject.Predmet.ProtustrankaFormatedOIB>
  <DomainObject.Predmet.ProtustrankaFormatedWithAdress>
    <izvorni_sadrzaj> SAVEZ SEKTORA ZA ZAPOŠLJAVANJE, NEOVISAN ŽIVOT I CJELOVITU INTEGRACIJU OSOBA S INVALIDITETOM REPUBLIKE HRVATSKE, Matice hrvatske 53, 32000 Vukovar</izvorni_sadrzaj>
    <derivirana_varijabla naziv="DomainObject.Predmet.ProtustrankaFormatedWithAdress_1"> SAVEZ SEKTORA ZA ZAPOŠLJAVANJE, NEOVISAN ŽIVOT I CJELOVITU INTEGRACIJU OSOBA S INVALIDITETOM REPUBLIKE HRVATSKE, Matice hrvatske 53, 32000 Vukovar</derivirana_varijabla>
  </DomainObject.Predmet.ProtustrankaFormatedWithAdress>
  <DomainObject.Predmet.ProtustrankaFormatedWithAdressOIB>
    <izvorni_sadrzaj> SAVEZ SEKTORA ZA ZAPOŠLJAVANJE, NEOVISAN ŽIVOT I CJELOVITU INTEGRACIJU OSOBA S INVALIDITETOM REPUBLIKE HRVATSKE, OIB 11199396243, Matice hrvatske 53, 32000 Vukovar</izvorni_sadrzaj>
    <derivirana_varijabla naziv="DomainObject.Predmet.ProtustrankaFormatedWithAdressOIB_1"> SAVEZ SEKTORA ZA ZAPOŠLJAVANJE, NEOVISAN ŽIVOT I CJELOVITU INTEGRACIJU OSOBA S INVALIDITETOM REPUBLIKE HRVATSKE, OIB 11199396243, Matice hrvatske 53, 32000 Vukovar</derivirana_varijabla>
  </DomainObject.Predmet.ProtustrankaFormatedWithAdressOIB>
  <DomainObject.Predmet.ProtustrankaWithAdress>
    <izvorni_sadrzaj>SAVEZ SEKTORA ZA ZAPOŠLJAVANJE, NEOVISAN ŽIVOT I CJELOVITU INTEGRACIJU OSOBA S INVALIDITETOM REPUBLIKE HRVATSKE Matice hrvatske 53, 32000 Vukovar</izvorni_sadrzaj>
    <derivirana_varijabla naziv="DomainObject.Predmet.ProtustrankaWithAdress_1">SAVEZ SEKTORA ZA ZAPOŠLJAVANJE, NEOVISAN ŽIVOT I CJELOVITU INTEGRACIJU OSOBA S INVALIDITETOM REPUBLIKE HRVATSKE Matice hrvatske 53, 32000 Vukovar</derivirana_varijabla>
  </DomainObject.Predmet.ProtustrankaWithAdress>
  <DomainObject.Predmet.ProtustrankaWithAdressOIB>
    <izvorni_sadrzaj>SAVEZ SEKTORA ZA ZAPOŠLJAVANJE, NEOVISAN ŽIVOT I CJELOVITU INTEGRACIJU OSOBA S INVALIDITETOM REPUBLIKE HRVATSKE, OIB 11199396243, Matice hrvatske 53, 32000 Vukovar</izvorni_sadrzaj>
    <derivirana_varijabla naziv="DomainObject.Predmet.ProtustrankaWithAdressOIB_1">SAVEZ SEKTORA ZA ZAPOŠLJAVANJE, NEOVISAN ŽIVOT I CJELOVITU INTEGRACIJU OSOBA S INVALIDITETOM REPUBLIKE HRVATSKE, OIB 11199396243, Matice hrvatske 53, 32000 Vukovar</derivirana_varijabla>
  </DomainObject.Predmet.ProtustrankaWithAdressOIB>
  <DomainObject.Predmet.ProtustrankaNazivFormated>
    <izvorni_sadrzaj>SAVEZ SEKTORA ZA ZAPOŠLJAVANJE, NEOVISAN ŽIVOT I CJELOVITU INTEGRACIJU OSOBA S INVALIDITETOM REPUBLIKE HRVATSKE</izvorni_sadrzaj>
    <derivirana_varijabla naziv="DomainObject.Predmet.ProtustrankaNazivFormated_1">SAVEZ SEKTORA ZA ZAPOŠLJAVANJE, NEOVISAN ŽIVOT I CJELOVITU INTEGRACIJU OSOBA S INVALIDITETOM REPUBLIKE HRVATSKE</derivirana_varijabla>
  </DomainObject.Predmet.ProtustrankaNazivFormated>
  <DomainObject.Predmet.ProtustrankaNazivFormatedOIB>
    <izvorni_sadrzaj>SAVEZ SEKTORA ZA ZAPOŠLJAVANJE, NEOVISAN ŽIVOT I CJELOVITU INTEGRACIJU OSOBA S INVALIDITETOM REPUBLIKE HRVATSKE, OIB 11199396243</izvorni_sadrzaj>
    <derivirana_varijabla naziv="DomainObject.Predmet.ProtustrankaNazivFormatedOIB_1">SAVEZ SEKTORA ZA ZAPOŠLJAVANJE, NEOVISAN ŽIVOT I CJELOVITU INTEGRACIJU OSOBA S INVALIDITETOM REPUBLIKE HRVATSKE, OIB 11199396243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SAVEZ SEKTORA ZA ZAPOŠLJAVANJE, NEOVISAN ŽIVOT I CJELOVITU INTEGRACIJU OSOBA S INVALIDITETOM REPUBLIKE HRVATSKE</item>
    </izvorni_sadrzaj>
    <derivirana_varijabla naziv="DomainObject.Predmet.ProtuStrankaListFormated_1">
      <item>SAVEZ SEKTORA ZA ZAPOŠLJAVANJE, NEOVISAN ŽIVOT I CJELOVITU INTEGRACIJU OSOBA S INVALIDITETOM REPUBLIKE HRVATSKE</item>
    </derivirana_varijabla>
  </DomainObject.Predmet.ProtuStrankaListFormated>
  <DomainObject.Predmet.ProtuStrankaListFormatedOIB>
    <izvorni_sadrzaj>
      <item>SAVEZ SEKTORA ZA ZAPOŠLJAVANJE, NEOVISAN ŽIVOT I CJELOVITU INTEGRACIJU OSOBA S INVALIDITETOM REPUBLIKE HRVATSKE, OIB 11199396243</item>
    </izvorni_sadrzaj>
    <derivirana_varijabla naziv="DomainObject.Predmet.ProtuStrankaListFormatedOIB_1">
      <item>SAVEZ SEKTORA ZA ZAPOŠLJAVANJE, NEOVISAN ŽIVOT I CJELOVITU INTEGRACIJU OSOBA S INVALIDITETOM REPUBLIKE HRVATSKE, OIB 11199396243</item>
    </derivirana_varijabla>
  </DomainObject.Predmet.ProtuStrankaListFormatedOIB>
  <DomainObject.Predmet.ProtuStrankaListFormatedWithAdress>
    <izvorni_sadrzaj>
      <item>SAVEZ SEKTORA ZA ZAPOŠLJAVANJE, NEOVISAN ŽIVOT I CJELOVITU INTEGRACIJU OSOBA S INVALIDITETOM REPUBLIKE HRVATSKE, Matice hrvatske 53, 32000 Vukovar</item>
    </izvorni_sadrzaj>
    <derivirana_varijabla naziv="DomainObject.Predmet.ProtuStrankaListFormatedWithAdress_1">
      <item>SAVEZ SEKTORA ZA ZAPOŠLJAVANJE, NEOVISAN ŽIVOT I CJELOVITU INTEGRACIJU OSOBA S INVALIDITETOM REPUBLIKE HRVATSKE, Matice hrvatske 53, 32000 Vukovar</item>
    </derivirana_varijabla>
  </DomainObject.Predmet.ProtuStrankaListFormatedWithAdress>
  <DomainObject.Predmet.ProtuStrankaListFormatedWithAdressOIB>
    <izvorni_sadrzaj>
      <item>SAVEZ SEKTORA ZA ZAPOŠLJAVANJE, NEOVISAN ŽIVOT I CJELOVITU INTEGRACIJU OSOBA S INVALIDITETOM REPUBLIKE HRVATSKE, OIB 11199396243, Matice hrvatske 53, 32000 Vukovar</item>
    </izvorni_sadrzaj>
    <derivirana_varijabla naziv="DomainObject.Predmet.ProtuStrankaListFormatedWithAdressOIB_1">
      <item>SAVEZ SEKTORA ZA ZAPOŠLJAVANJE, NEOVISAN ŽIVOT I CJELOVITU INTEGRACIJU OSOBA S INVALIDITETOM REPUBLIKE HRVATSKE, OIB 11199396243, Matice hrvatske 53, 32000 Vukovar</item>
    </derivirana_varijabla>
  </DomainObject.Predmet.ProtuStrankaListFormatedWithAdressOIB>
  <DomainObject.Predmet.ProtuStrankaListNazivFormated>
    <izvorni_sadrzaj>
      <item>SAVEZ SEKTORA ZA ZAPOŠLJAVANJE, NEOVISAN ŽIVOT I CJELOVITU INTEGRACIJU OSOBA S INVALIDITETOM REPUBLIKE HRVATSKE</item>
    </izvorni_sadrzaj>
    <derivirana_varijabla naziv="DomainObject.Predmet.ProtuStrankaListNazivFormated_1">
      <item>SAVEZ SEKTORA ZA ZAPOŠLJAVANJE, NEOVISAN ŽIVOT I CJELOVITU INTEGRACIJU OSOBA S INVALIDITETOM REPUBLIKE HRVATSKE</item>
    </derivirana_varijabla>
  </DomainObject.Predmet.ProtuStrankaListNazivFormated>
  <DomainObject.Predmet.ProtuStrankaListNazivFormatedOIB>
    <izvorni_sadrzaj>
      <item>SAVEZ SEKTORA ZA ZAPOŠLJAVANJE, NEOVISAN ŽIVOT I CJELOVITU INTEGRACIJU OSOBA S INVALIDITETOM REPUBLIKE HRVATSKE, OIB 11199396243</item>
    </izvorni_sadrzaj>
    <derivirana_varijabla naziv="DomainObject.Predmet.ProtuStrankaListNazivFormatedOIB_1">
      <item>SAVEZ SEKTORA ZA ZAPOŠLJAVANJE, NEOVISAN ŽIVOT I CJELOVITU INTEGRACIJU OSOBA S INVALIDITETOM REPUBLIKE HRVATSKE, OIB 11199396243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SAVEZ SEKTORA ZA ZAPOŠLJAVANJE, NEOVISAN ŽIVOT I CJELOVITU INTEGRACIJU OSOBA S INVALIDITETOM REPUBLIKE HRVATSKE</izvorni_sadrzaj>
    <derivirana_varijabla naziv="DomainObject.Predmet.ProtustrankaIDrugi_1">SAVEZ SEKTORA ZA ZAPOŠLJAVANJE, NEOVISAN ŽIVOT I CJELOVITU INTEGRACIJU OSOBA S INVALIDITETOM REPUBLIKE HRVATSKE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SAVEZ SEKTORA ZA ZAPOŠLJAVANJE, NEOVISAN ŽIVOT I CJELOVITU INTEGRACIJU OSOBA S INVALIDITETOM REPUBLIKE HRVATSKE, OIB 11199396243, Matice hrvatske 53, 32000 Vukovar</izvorni_sadrzaj>
    <derivirana_varijabla naziv="DomainObject.Predmet.ProtustrankaIDrugiAdressOIB_1">SAVEZ SEKTORA ZA ZAPOŠLJAVANJE, NEOVISAN ŽIVOT I CJELOVITU INTEGRACIJU OSOBA S INVALIDITETOM REPUBLIKE HRVATSKE, OIB 11199396243, Matice hrvatske 53,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SAVEZ SEKTORA ZA ZAPOŠLJAVANJE, NEOVISAN ŽIVOT I CJELOVITU INTEGRACIJU OSOBA S INVALIDITETOM REPUBLIKE HRVATSKE</item>
    </izvorni_sadrzaj>
    <derivirana_varijabla naziv="DomainObject.Predmet.SudioniciListNaziv_1">
      <item>FINA RC OSIJEK</item>
      <item>SAVEZ SEKTORA ZA ZAPOŠLJAVANJE, NEOVISAN ŽIVOT I CJELOVITU INTEGRACIJU OSOBA S INVALIDITETOM REPUBLIKE HRVATSKE</item>
    </derivirana_varijabla>
  </DomainObject.Predmet.SudioniciListNaziv>
  <DomainObject.Predmet.SudioniciListAdressOIB>
    <izvorni_sadrzaj>
      <item>FINA RC OSIJEK, OIB 85821130368</item>
      <item>SAVEZ SEKTORA ZA ZAPOŠLJAVANJE, NEOVISAN ŽIVOT I CJELOVITU INTEGRACIJU OSOBA S INVALIDITETOM REPUBLIKE HRVATSKE, OIB 11199396243, Matice hrvatske 53,32000 Vukovar</item>
    </izvorni_sadrzaj>
    <derivirana_varijabla naziv="DomainObject.Predmet.SudioniciListAdressOIB_1">
      <item>FINA RC OSIJEK, OIB 85821130368</item>
      <item>SAVEZ SEKTORA ZA ZAPOŠLJAVANJE, NEOVISAN ŽIVOT I CJELOVITU INTEGRACIJU OSOBA S INVALIDITETOM REPUBLIKE HRVATSKE, OIB 11199396243, Matice hrvatske 53,32000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11199396243</item>
    </izvorni_sadrzaj>
    <derivirana_varijabla naziv="DomainObject.Predmet.SudioniciListNazivOIB_1">
      <item>, OIB 85821130368</item>
      <item>, OIB 11199396243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65D744-8736-4344-AEE5-12341E766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2748</properties:Characters>
  <properties:Lines>92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2017-03-31T11:26:00Z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