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61b8" w14:paraId="10e61b8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7447EE">
        <w:t>128/2017</w:t>
      </w:r>
      <w:r>
        <w:t>-</w:t>
      </w:r>
      <w:r w:rsidR="00F6384E">
        <w:t>13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447EE">
        <w:t>IVANČICA j.d.o.o., Bilice, Vrulje 22, OIB: 61641963581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</w:t>
      </w:r>
      <w:r w:rsidR="00F6384E">
        <w:t>25</w:t>
      </w:r>
      <w:r w:rsidR="00E63BC4">
        <w:t xml:space="preserve">. </w:t>
      </w:r>
      <w:r w:rsidR="00F6384E">
        <w:t>rujna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776EE8" w:rsidR="00D9714B">
      <w:pPr>
        <w:ind w:firstLine="708" w:left="6372"/>
      </w:pPr>
      <w:r>
        <w:t>S</w:t>
      </w:r>
      <w:r w:rsidRPr="002C500F">
        <w:t>u</w:t>
      </w:r>
      <w:r w:rsidR="00776EE8">
        <w:t>tkinja</w:t>
      </w:r>
    </w:p>
    <w:p w:rsidRDefault="00D9714B" w:rsidP="00D9714B" w:rsidR="00D9714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76EE8">
        <w:tab/>
      </w:r>
      <w:r w:rsidR="00776EE8">
        <w:tab/>
        <w:t>Ardena Bajlo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7447EE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3A2D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C33DE"/>
    <w:rsid w:val="006E3257"/>
    <w:rsid w:val="006E65CA"/>
    <w:rsid w:val="006F77A8"/>
    <w:rsid w:val="007447EE"/>
    <w:rsid w:val="00745B5C"/>
    <w:rsid w:val="007505B7"/>
    <w:rsid w:val="00756F19"/>
    <w:rsid w:val="00772E4C"/>
    <w:rsid w:val="00776EE8"/>
    <w:rsid w:val="00777A71"/>
    <w:rsid w:val="007847C6"/>
    <w:rsid w:val="007A17E3"/>
    <w:rsid w:val="007B5936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D2219"/>
    <w:rsid w:val="008D2A4D"/>
    <w:rsid w:val="008E37BF"/>
    <w:rsid w:val="008F1162"/>
    <w:rsid w:val="00905D9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6384E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  <w:rsid w:val="00F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5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5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IVANČICA j.d.o.o. za trgovinu</izvorni_sadrzaj>
    <derivirana_varijabla naziv="DomainObject.Predmet.ProtustrankaFormated_1">  IVANČICA j.d.o.o. za trgovinu</derivirana_varijabla>
  </DomainObject.Predmet.ProtustrankaFormated>
  <DomainObject.Predmet.ProtustrankaFormatedOIB>
    <izvorni_sadrzaj>  IVANČICA j.d.o.o. za trgovinu, OIB 61641963581</izvorni_sadrzaj>
    <derivirana_varijabla naziv="DomainObject.Predmet.ProtustrankaFormatedOIB_1">  IVANČICA j.d.o.o. za trgovinu, OIB 61641963581</derivirana_varijabla>
  </DomainObject.Predmet.ProtustrankaFormatedOIB>
  <DomainObject.Predmet.ProtustrankaFormatedWithAdress>
    <izvorni_sadrzaj> IVANČICA j.d.o.o. za trgovinu, Vrulje 22, 22000 Bilice</izvorni_sadrzaj>
    <derivirana_varijabla naziv="DomainObject.Predmet.ProtustrankaFormatedWithAdress_1"> IVANČICA j.d.o.o. za trgovinu, Vrulje 22, 22000 Bilice</derivirana_varijabla>
  </DomainObject.Predmet.ProtustrankaFormatedWithAdress>
  <DomainObject.Predmet.ProtustrankaFormatedWithAdressOIB>
    <izvorni_sadrzaj> IVANČICA j.d.o.o. za trgovinu, OIB 61641963581, Vrulje 22, 22000 Bilice</izvorni_sadrzaj>
    <derivirana_varijabla naziv="DomainObject.Predmet.ProtustrankaFormatedWithAdressOIB_1"> IVANČICA j.d.o.o. za trgovinu, OIB 61641963581, Vrulje 22, 22000 Bilice</derivirana_varijabla>
  </DomainObject.Predmet.ProtustrankaFormatedWithAdressOIB>
  <DomainObject.Predmet.ProtustrankaWithAdress>
    <izvorni_sadrzaj>IVANČICA j.d.o.o. za trgovinu Vrulje 22, 22000 Bilice</izvorni_sadrzaj>
    <derivirana_varijabla naziv="DomainObject.Predmet.ProtustrankaWithAdress_1">IVANČICA j.d.o.o. za trgovinu Vrulje 22, 22000 Bilice</derivirana_varijabla>
  </DomainObject.Predmet.ProtustrankaWithAdress>
  <DomainObject.Predmet.ProtustrankaWithAdressOIB>
    <izvorni_sadrzaj>IVANČICA j.d.o.o. za trgovinu, OIB 61641963581, Vrulje 22, 22000 Bilice</izvorni_sadrzaj>
    <derivirana_varijabla naziv="DomainObject.Predmet.ProtustrankaWithAdressOIB_1">IVANČICA j.d.o.o. za trgovinu, OIB 61641963581, Vrulje 22, 22000 Bilice</derivirana_varijabla>
  </DomainObject.Predmet.ProtustrankaWithAdressOIB>
  <DomainObject.Predmet.ProtustrankaNazivFormated>
    <izvorni_sadrzaj>IVANČICA j.d.o.o. za trgovinu</izvorni_sadrzaj>
    <derivirana_varijabla naziv="DomainObject.Predmet.ProtustrankaNazivFormated_1">IVANČICA j.d.o.o. za trgovinu</derivirana_varijabla>
  </DomainObject.Predmet.ProtustrankaNazivFormated>
  <DomainObject.Predmet.ProtustrankaNazivFormatedOIB>
    <izvorni_sadrzaj>IVANČICA j.d.o.o. za trgovinu, OIB 61641963581</izvorni_sadrzaj>
    <derivirana_varijabla naziv="DomainObject.Predmet.ProtustrankaNazivFormatedOIB_1">IVANČICA j.d.o.o. za trgovinu, OIB 61641963581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IVANČICA j.d.o.o. za trgovinu</item>
    </izvorni_sadrzaj>
    <derivirana_varijabla naziv="DomainObject.Predmet.ProtuStrankaListFormated_1">
      <item>IVANČICA j.d.o.o. za trgovinu</item>
    </derivirana_varijabla>
  </DomainObject.Predmet.ProtuStrankaListFormated>
  <DomainObject.Predmet.ProtuStrankaListFormatedOIB>
    <izvorni_sadrzaj>
      <item>IVANČICA j.d.o.o. za trgovinu, OIB 61641963581</item>
    </izvorni_sadrzaj>
    <derivirana_varijabla naziv="DomainObject.Predmet.ProtuStrankaListFormatedOIB_1">
      <item>IVANČICA j.d.o.o. za trgovinu, OIB 61641963581</item>
    </derivirana_varijabla>
  </DomainObject.Predmet.ProtuStrankaListFormatedOIB>
  <DomainObject.Predmet.ProtuStrankaListFormatedWithAdress>
    <izvorni_sadrzaj>
      <item>IVANČICA j.d.o.o. za trgovinu, Vrulje 22, 22000 Bilice</item>
    </izvorni_sadrzaj>
    <derivirana_varijabla naziv="DomainObject.Predmet.ProtuStrankaListFormatedWithAdress_1">
      <item>IVANČICA j.d.o.o. za trgovinu, Vrulje 22, 22000 Bilice</item>
    </derivirana_varijabla>
  </DomainObject.Predmet.ProtuStrankaListFormatedWithAdress>
  <DomainObject.Predmet.ProtuStrankaListFormatedWithAdressOIB>
    <izvorni_sadrzaj>
      <item>IVANČICA j.d.o.o. za trgovinu, OIB 61641963581, Vrulje 22, 22000 Bilice</item>
    </izvorni_sadrzaj>
    <derivirana_varijabla naziv="DomainObject.Predmet.ProtuStrankaListFormatedWithAdressOIB_1">
      <item>IVANČICA j.d.o.o. za trgovinu, OIB 61641963581, Vrulje 22, 22000 Bilice</item>
    </derivirana_varijabla>
  </DomainObject.Predmet.ProtuStrankaListFormatedWithAdressOIB>
  <DomainObject.Predmet.ProtuStrankaListNazivFormated>
    <izvorni_sadrzaj>
      <item>IVANČICA j.d.o.o. za trgovinu</item>
    </izvorni_sadrzaj>
    <derivirana_varijabla naziv="DomainObject.Predmet.ProtuStrankaListNazivFormated_1">
      <item>IVANČICA j.d.o.o. za trgovinu</item>
    </derivirana_varijabla>
  </DomainObject.Predmet.ProtuStrankaListNazivFormated>
  <DomainObject.Predmet.ProtuStrankaListNazivFormatedOIB>
    <izvorni_sadrzaj>
      <item>IVANČICA j.d.o.o. za trgovinu, OIB 61641963581</item>
    </izvorni_sadrzaj>
    <derivirana_varijabla naziv="DomainObject.Predmet.ProtuStrankaListNazivFormatedOIB_1">
      <item>IVANČICA j.d.o.o. za trgovinu, OIB 61641963581</item>
    </derivirana_varijabla>
  </DomainObject.Predmet.ProtuStrankaListNazivFormatedOIB>
  <DomainObject.Predmet.OstaliListFormated>
    <izvorni_sadrzaj>
      <item>Branka Bobanović</item>
    </izvorni_sadrzaj>
    <derivirana_varijabla naziv="DomainObject.Predmet.OstaliListFormated_1">
      <item>Branka Bobanović</item>
    </derivirana_varijabla>
  </DomainObject.Predmet.OstaliListFormated>
  <DomainObject.Predmet.OstaliListFormatedOIB>
    <izvorni_sadrzaj>
      <item>Branka Bobanović, OIB 44098257105</item>
    </izvorni_sadrzaj>
    <derivirana_varijabla naziv="DomainObject.Predmet.OstaliListFormatedOIB_1">
      <item>Branka Bobanović, OIB 44098257105</item>
    </derivirana_varijabla>
  </DomainObject.Predmet.OstaliListFormatedOIB>
  <DomainObject.Predmet.OstaliListFormatedWithAdress>
    <izvorni_sadrzaj>
      <item>Branka Bobanović, Vrulje 22, 22000 Bilice</item>
    </izvorni_sadrzaj>
    <derivirana_varijabla naziv="DomainObject.Predmet.OstaliListFormatedWithAdress_1">
      <item>Branka Bobanović, Vrulje 22, 22000 Bilice</item>
    </derivirana_varijabla>
  </DomainObject.Predmet.OstaliListFormatedWithAdress>
  <DomainObject.Predmet.OstaliListFormatedWithAdressOIB>
    <izvorni_sadrzaj>
      <item>Branka Bobanović, OIB 44098257105, Vrulje 22, 22000 Bilice</item>
    </izvorni_sadrzaj>
    <derivirana_varijabla naziv="DomainObject.Predmet.OstaliListFormatedWithAdressOIB_1">
      <item>Branka Bobanović, OIB 44098257105, Vrulje 22, 22000 Bilice</item>
    </derivirana_varijabla>
  </DomainObject.Predmet.OstaliListFormatedWithAdressOIB>
  <DomainObject.Predmet.OstaliListNazivFormated>
    <izvorni_sadrzaj>
      <item>Branka Bobanović</item>
    </izvorni_sadrzaj>
    <derivirana_varijabla naziv="DomainObject.Predmet.OstaliListNazivFormated_1">
      <item>Branka Bobanović</item>
    </derivirana_varijabla>
  </DomainObject.Predmet.OstaliListNazivFormated>
  <DomainObject.Predmet.OstaliListNazivFormatedOIB>
    <izvorni_sadrzaj>
      <item>Branka Bobanović, OIB 44098257105</item>
    </izvorni_sadrzaj>
    <derivirana_varijabla naziv="DomainObject.Predmet.OstaliListNazivFormatedOIB_1">
      <item>Branka Bobanović, OIB 44098257105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IVANČICA j.d.o.o. za trgovinu</izvorni_sadrzaj>
    <derivirana_varijabla naziv="DomainObject.Predmet.ProtustrankaIDrugi_1">IVANČICA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IVANČICA j.d.o.o. za trgovinu, OIB 61641963581, Vrulje 22, 22000 Bilice</izvorni_sadrzaj>
    <derivirana_varijabla naziv="DomainObject.Predmet.ProtustrankaIDrugiAdressOIB_1">IVANČICA j.d.o.o. za trgovinu, OIB 61641963581, Vrulje 22,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IVANČICA j.d.o.o. za trgovinu</item>
      <item>Branka Bobanović</item>
    </izvorni_sadrzaj>
    <derivirana_varijabla naziv="DomainObject.Predmet.SudioniciListNaziv_1">
      <item>Financijska agencija</item>
      <item>IVANČICA j.d.o.o. za trgovinu</item>
      <item>Branka Bobanović</item>
    </derivirana_varijabla>
  </DomainObject.Predmet.SudioniciListNaziv>
  <DomainObject.Predmet.SudioniciListAdressOIB>
    <izvorni_sadrzaj>
      <item>Financijska agencija, OIB 85821130368, Ulica grada Vukovara 70,10000 Zagreb</item>
      <item>IVANČICA j.d.o.o. za trgovinu, OIB 61641963581, Vrulje 22,22000 Bilice</item>
      <item>Branka Bobanović, OIB 44098257105, Vrulje 22,22000 Bilice</item>
    </izvorni_sadrzaj>
    <derivirana_varijabla naziv="DomainObject.Predmet.SudioniciListAdressOIB_1">
      <item>Financijska agencija, OIB 85821130368, Ulica grada Vukovara 70,10000 Zagreb</item>
      <item>IVANČICA j.d.o.o. za trgovinu, OIB 61641963581, Vrulje 22,22000 Bilice</item>
      <item>Branka Bobanović, OIB 44098257105, Vrulje 22,22000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61641963581</item>
      <item>, OIB 44098257105</item>
    </izvorni_sadrzaj>
    <derivirana_varijabla naziv="DomainObject.Predmet.SudioniciListNazivOIB_1">
      <item>, OIB 85821130368</item>
      <item>, OIB 61641963581</item>
      <item>, OIB 44098257105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78</properties:Words>
  <properties:Characters>443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2018-09-25T07:30:00Z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2018-09-25T07:31:00Z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(St-128-17--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