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1f81" w14:paraId="5201f81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BA6EAC">
        <w:t>TENOVO j.d.o.o. Vrsar, Dalmatinska 1,  OIB: 64204302385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BA6EAC">
        <w:t>TENOVO j.d.o.o. Vrsar, Dalmatinska 1,  OIB: 64204302385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BA6EAC">
        <w:t>Alein Khan</w:t>
      </w:r>
      <w:r w:rsidR="00C26734">
        <w:t xml:space="preserve">, </w:t>
      </w:r>
      <w:r w:rsidR="002009F9">
        <w:t>Rijeka</w:t>
      </w:r>
      <w:r w:rsidR="00C26734">
        <w:t xml:space="preserve">, </w:t>
      </w:r>
      <w:r w:rsidR="00BA6EAC">
        <w:t>Trg sv. Barbare 1,</w:t>
      </w:r>
      <w:r w:rsidR="00C26734">
        <w:t xml:space="preserve"> OIB: </w:t>
      </w:r>
      <w:r w:rsidR="00BA6EAC">
        <w:t>25613472359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BA6EAC">
        <w:t>TENOVO j.d.o.o. Vrsar, Dalmatinska 1,  OIB: 64204302385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4A54B5" w:rsidP="00252F6D" w:rsidR="004A54B5">
      <w:pPr>
        <w:autoSpaceDE w:val="false"/>
        <w:autoSpaceDN w:val="false"/>
        <w:adjustRightInd w:val="false"/>
        <w:ind w:firstLine="720"/>
        <w:jc w:val="both"/>
      </w:pPr>
    </w:p>
    <w:p w:rsidRDefault="004A54B5" w:rsidP="00CC786F" w:rsidR="00252F6D" w:rsidRPr="00CC786F">
      <w:pPr>
        <w:ind w:firstLine="720"/>
        <w:jc w:val="both"/>
      </w:pPr>
      <w:r>
        <w:t>V</w:t>
      </w:r>
      <w:r w:rsidR="00CC786F">
        <w:t>I</w:t>
      </w:r>
      <w:r>
        <w:t>. Nalaže se Financijskoj agenciji da izvrši prijenos zaplijenjenog iznosa predujma na račun Trgovačkog suda u Pazinu broj HR43 23900011300029763, poziv na broj 3333-643-17.</w:t>
      </w: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BA6EAC">
        <w:t>643</w:t>
      </w:r>
      <w:r w:rsidR="00EE5CCD">
        <w:t>/2017-4</w:t>
      </w:r>
      <w:r w:rsidR="00F740F0">
        <w:t xml:space="preserve"> od </w:t>
      </w:r>
      <w:r w:rsidR="003A1947">
        <w:t>20</w:t>
      </w:r>
      <w:r w:rsidR="005A2CA0">
        <w:t xml:space="preserve">. </w:t>
      </w:r>
      <w:r w:rsidR="007A277A">
        <w:t>prosinca</w:t>
      </w:r>
      <w:r w:rsidR="005A2CA0">
        <w:t xml:space="preserve"> </w:t>
      </w:r>
      <w:r w:rsidR="00F740F0">
        <w:t>201</w:t>
      </w:r>
      <w:r w:rsidR="007A277A">
        <w:t>7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3A1947">
        <w:t>21</w:t>
      </w:r>
      <w:r w:rsidR="005A2CA0">
        <w:t xml:space="preserve">. </w:t>
      </w:r>
      <w:r w:rsidR="007A277A">
        <w:t>prosinca</w:t>
      </w:r>
      <w:r w:rsidR="00CD6BBB">
        <w:t xml:space="preserve"> </w:t>
      </w:r>
      <w:r w:rsidRPr="005347E1">
        <w:t>201</w:t>
      </w:r>
      <w:r w:rsidR="007A277A">
        <w:t>7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7A277A">
        <w:t>15</w:t>
      </w:r>
      <w:r w:rsidR="005A2CA0">
        <w:t xml:space="preserve">. </w:t>
      </w:r>
      <w:r w:rsidR="007A277A">
        <w:t>siječnja</w:t>
      </w:r>
      <w:r w:rsidR="00552DE0" w:rsidRPr="005347E1">
        <w:t xml:space="preserve"> </w:t>
      </w:r>
      <w:r w:rsidR="00BA0C72" w:rsidRPr="005347E1">
        <w:t>201</w:t>
      </w:r>
      <w:r w:rsidR="007A277A">
        <w:t>8</w:t>
      </w:r>
      <w:r w:rsidRPr="005347E1">
        <w:t>. godine</w:t>
      </w:r>
      <w:r w:rsidR="00552DE0" w:rsidRPr="005347E1">
        <w:t xml:space="preserve"> nije pristupio nitko. </w:t>
      </w:r>
    </w:p>
    <w:p w:rsidRDefault="00843669" w:rsidP="00552DE0" w:rsidR="00843669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lastRenderedPageBreak/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3A1947">
        <w:t>3-5</w:t>
      </w:r>
      <w:r w:rsidR="00EE5CCD">
        <w:t xml:space="preserve"> </w:t>
      </w:r>
      <w:r w:rsidR="001D7758">
        <w:t>spisa)</w:t>
      </w:r>
      <w:r w:rsidRPr="005347E1">
        <w:t xml:space="preserve">, uvjerenje Policijske uprave istarske (list </w:t>
      </w:r>
      <w:r w:rsidR="009453C0">
        <w:t>1</w:t>
      </w:r>
      <w:r w:rsidR="00EE5CCD">
        <w:t>4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3A1947">
        <w:t>643</w:t>
      </w:r>
      <w:r w:rsidR="00533214">
        <w:t>/2017</w:t>
      </w:r>
      <w:r w:rsidR="003A1947">
        <w:t>-10</w:t>
      </w:r>
      <w:r w:rsidR="00B57468">
        <w:t xml:space="preserve"> od </w:t>
      </w:r>
      <w:r w:rsidR="00625D9B">
        <w:t>15</w:t>
      </w:r>
      <w:r w:rsidR="005A2CA0">
        <w:t xml:space="preserve">. </w:t>
      </w:r>
      <w:r w:rsidR="00625D9B">
        <w:t>siječnja</w:t>
      </w:r>
      <w:r w:rsidR="00B57468">
        <w:t xml:space="preserve"> 201</w:t>
      </w:r>
      <w:r w:rsidR="00625D9B">
        <w:t>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9453C0">
        <w:t>15</w:t>
      </w:r>
      <w:r w:rsidR="005A2CA0">
        <w:t>. s</w:t>
      </w:r>
      <w:r w:rsidR="00625D9B">
        <w:t>iječnja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9453C0">
        <w:t>24</w:t>
      </w:r>
      <w:r w:rsidR="005A2CA0">
        <w:t xml:space="preserve">. </w:t>
      </w:r>
      <w:r w:rsidR="0020426A">
        <w:t>siječnja</w:t>
      </w:r>
      <w:r w:rsidR="0089087E" w:rsidRPr="005347E1">
        <w:t xml:space="preserve"> 201</w:t>
      </w:r>
      <w:r w:rsidR="0020426A">
        <w:t>8</w:t>
      </w:r>
      <w:r w:rsidR="0089087E" w:rsidRPr="005347E1">
        <w:t xml:space="preserve">. godine. U roku od 15 dana, koji rok je istekao </w:t>
      </w:r>
      <w:r w:rsidR="00D624E0">
        <w:t>8</w:t>
      </w:r>
      <w:r w:rsidR="00B57468" w:rsidRPr="00117A89">
        <w:t xml:space="preserve">. </w:t>
      </w:r>
      <w:r w:rsidR="00117A89" w:rsidRPr="00117A89">
        <w:t>veljače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20426A">
        <w:t>2</w:t>
      </w:r>
      <w:r w:rsidR="00CC786F">
        <w:t>9</w:t>
      </w:r>
      <w:r w:rsidR="00B57468">
        <w:t xml:space="preserve">. </w:t>
      </w:r>
      <w:r w:rsidR="0020426A">
        <w:t xml:space="preserve">ožujka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CC786F">
        <w:t xml:space="preserve">, v. r. 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B9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A6B6C">
      <w:rPr>
        <w:sz w:val="23"/>
        <w:szCs w:val="23"/>
      </w:rPr>
      <w:t>Poslovni broj: 4 St-643/2017-11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6A6B6C">
      <w:rPr>
        <w:sz w:val="23"/>
        <w:szCs w:val="23"/>
      </w:rPr>
      <w:t>643/2017-11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B0B9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09F9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C17EF"/>
    <w:rsid w:val="004C5944"/>
    <w:rsid w:val="004E6771"/>
    <w:rsid w:val="00522C82"/>
    <w:rsid w:val="00522F3F"/>
    <w:rsid w:val="0053192A"/>
    <w:rsid w:val="00533214"/>
    <w:rsid w:val="005347E1"/>
    <w:rsid w:val="00552DE0"/>
    <w:rsid w:val="0056381F"/>
    <w:rsid w:val="005A2CA0"/>
    <w:rsid w:val="005D20E4"/>
    <w:rsid w:val="005E3D31"/>
    <w:rsid w:val="00625D9B"/>
    <w:rsid w:val="0064102F"/>
    <w:rsid w:val="0064726E"/>
    <w:rsid w:val="00647B00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16554"/>
    <w:rsid w:val="00823D1F"/>
    <w:rsid w:val="008300A1"/>
    <w:rsid w:val="00843669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A06218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C786F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B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B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B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B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B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B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B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B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TENOVO j.d.o.o. VRSAR</izvorni_sadrzaj>
    <derivirana_varijabla naziv="DomainObject.Predmet.ProtustrankaFormated_1">  TENOVO j.d.o.o. VRSAR</derivirana_varijabla>
  </DomainObject.Predmet.ProtustrankaFormated>
  <DomainObject.Predmet.ProtustrankaFormatedOIB>
    <izvorni_sadrzaj>  TENOVO j.d.o.o. VRSAR, OIB 64204302385</izvorni_sadrzaj>
    <derivirana_varijabla naziv="DomainObject.Predmet.ProtustrankaFormatedOIB_1">  TENOVO j.d.o.o. VRSAR, OIB 64204302385</derivirana_varijabla>
  </DomainObject.Predmet.ProtustrankaFormatedOIB>
  <DomainObject.Predmet.ProtustrankaFormatedWithAdress>
    <izvorni_sadrzaj> TENOVO j.d.o.o. VRSAR, Dalmatinska 1, 52450 Vrsar</izvorni_sadrzaj>
    <derivirana_varijabla naziv="DomainObject.Predmet.ProtustrankaFormatedWithAdress_1"> TENOVO j.d.o.o. VRSAR, Dalmatinska 1, 52450 Vrsar</derivirana_varijabla>
  </DomainObject.Predmet.ProtustrankaFormatedWithAdress>
  <DomainObject.Predmet.ProtustrankaFormatedWithAdressOIB>
    <izvorni_sadrzaj> TENOVO j.d.o.o. VRSAR, OIB 64204302385, Dalmatinska 1, 52450 Vrsar</izvorni_sadrzaj>
    <derivirana_varijabla naziv="DomainObject.Predmet.ProtustrankaFormatedWithAdressOIB_1"> TENOVO j.d.o.o. VRSAR, OIB 64204302385, Dalmatinska 1, 52450 Vrsar</derivirana_varijabla>
  </DomainObject.Predmet.ProtustrankaFormatedWithAdressOIB>
  <DomainObject.Predmet.ProtustrankaWithAdress>
    <izvorni_sadrzaj>TENOVO j.d.o.o. VRSAR Dalmatinska 1, 52450 Vrsar</izvorni_sadrzaj>
    <derivirana_varijabla naziv="DomainObject.Predmet.ProtustrankaWithAdress_1">TENOVO j.d.o.o. VRSAR Dalmatinska 1, 52450 Vrsar</derivirana_varijabla>
  </DomainObject.Predmet.ProtustrankaWithAdress>
  <DomainObject.Predmet.ProtustrankaWithAdressOIB>
    <izvorni_sadrzaj>TENOVO j.d.o.o. VRSAR, OIB 64204302385, Dalmatinska 1, 52450 Vrsar</izvorni_sadrzaj>
    <derivirana_varijabla naziv="DomainObject.Predmet.ProtustrankaWithAdressOIB_1">TENOVO j.d.o.o. VRSAR, OIB 64204302385, Dalmatinska 1, 52450 Vrsar</derivirana_varijabla>
  </DomainObject.Predmet.ProtustrankaWithAdressOIB>
  <DomainObject.Predmet.ProtustrankaNazivFormated>
    <izvorni_sadrzaj>TENOVO j.d.o.o. VRSAR</izvorni_sadrzaj>
    <derivirana_varijabla naziv="DomainObject.Predmet.ProtustrankaNazivFormated_1">TENOVO j.d.o.o. VRSAR</derivirana_varijabla>
  </DomainObject.Predmet.ProtustrankaNazivFormated>
  <DomainObject.Predmet.ProtustrankaNazivFormatedOIB>
    <izvorni_sadrzaj>TENOVO j.d.o.o. VRSAR, OIB 64204302385</izvorni_sadrzaj>
    <derivirana_varijabla naziv="DomainObject.Predmet.ProtustrankaNazivFormatedOIB_1">TENOVO j.d.o.o. VRSAR, OIB 64204302385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236751.17</izvorni_sadrzaj>
    <derivirana_varijabla naziv="DomainObject.Predmet.TrenutnaVrijednost_1">236751.17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TENOVO j.d.o.o. VRSAR</item>
    </izvorni_sadrzaj>
    <derivirana_varijabla naziv="DomainObject.Predmet.ProtuStrankaListFormated_1">
      <item>TENOVO j.d.o.o. VRSAR</item>
    </derivirana_varijabla>
  </DomainObject.Predmet.ProtuStrankaListFormated>
  <DomainObject.Predmet.ProtuStrankaListFormatedOIB>
    <izvorni_sadrzaj>
      <item>TENOVO j.d.o.o. VRSAR, OIB 64204302385</item>
    </izvorni_sadrzaj>
    <derivirana_varijabla naziv="DomainObject.Predmet.ProtuStrankaListFormatedOIB_1">
      <item>TENOVO j.d.o.o. VRSAR, OIB 64204302385</item>
    </derivirana_varijabla>
  </DomainObject.Predmet.ProtuStrankaListFormatedOIB>
  <DomainObject.Predmet.ProtuStrankaListFormatedWithAdress>
    <izvorni_sadrzaj>
      <item>TENOVO j.d.o.o. VRSAR, Dalmatinska 1, 52450 Vrsar</item>
    </izvorni_sadrzaj>
    <derivirana_varijabla naziv="DomainObject.Predmet.ProtuStrankaListFormatedWithAdress_1">
      <item>TENOVO j.d.o.o. VRSAR, Dalmatinska 1, 52450 Vrsar</item>
    </derivirana_varijabla>
  </DomainObject.Predmet.ProtuStrankaListFormatedWithAdress>
  <DomainObject.Predmet.ProtuStrankaListFormatedWithAdressOIB>
    <izvorni_sadrzaj>
      <item>TENOVO j.d.o.o. VRSAR, OIB 64204302385, Dalmatinska 1, 52450 Vrsar</item>
    </izvorni_sadrzaj>
    <derivirana_varijabla naziv="DomainObject.Predmet.ProtuStrankaListFormatedWithAdressOIB_1">
      <item>TENOVO j.d.o.o. VRSAR, OIB 64204302385, Dalmatinska 1, 52450 Vrsar</item>
    </derivirana_varijabla>
  </DomainObject.Predmet.ProtuStrankaListFormatedWithAdressOIB>
  <DomainObject.Predmet.ProtuStrankaListNazivFormated>
    <izvorni_sadrzaj>
      <item>TENOVO j.d.o.o. VRSAR</item>
    </izvorni_sadrzaj>
    <derivirana_varijabla naziv="DomainObject.Predmet.ProtuStrankaListNazivFormated_1">
      <item>TENOVO j.d.o.o. VRSAR</item>
    </derivirana_varijabla>
  </DomainObject.Predmet.ProtuStrankaListNazivFormated>
  <DomainObject.Predmet.ProtuStrankaListNazivFormatedOIB>
    <izvorni_sadrzaj>
      <item>TENOVO j.d.o.o. VRSAR, OIB 64204302385</item>
    </izvorni_sadrzaj>
    <derivirana_varijabla naziv="DomainObject.Predmet.ProtuStrankaListNazivFormatedOIB_1">
      <item>TENOVO j.d.o.o. VRSAR, OIB 64204302385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TENOVO j.d.o.o. VRSAR</izvorni_sadrzaj>
    <derivirana_varijabla naziv="DomainObject.Predmet.ProtustrankaIDrugi_1">TENOVO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TENOVO j.d.o.o. VRSAR, OIB 64204302385, Dalmatinska 1, 52450 Vrsar</izvorni_sadrzaj>
    <derivirana_varijabla naziv="DomainObject.Predmet.ProtustrankaIDrugiAdressOIB_1">TENOVO j.d.o.o. VRSAR, OIB 64204302385, Dalmatinska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TENOVO j.d.o.o. VRSAR</item>
    </izvorni_sadrzaj>
    <derivirana_varijabla naziv="DomainObject.Predmet.SudioniciListNaziv_1">
      <item>FINANCIJSKA AGENCIJA, RC RIJEKA, PODRUŽNICA PULA, PULA</item>
      <item>TENOVO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TENOVO j.d.o.o. VRSAR, OIB 64204302385, Dalmatinska 1,52450 Vrsar</item>
    </izvorni_sadrzaj>
    <derivirana_varijabla naziv="DomainObject.Predmet.SudioniciListAdressOIB_1">
      <item>FINANCIJSKA AGENCIJA, RC RIJEKA, PODRUŽNICA PULA, PULA, OIB 85821130368, F. Kurelca 8,51000 Rijeka</item>
      <item>TENOVO j.d.o.o. VRSAR, OIB 64204302385, Dalmatinska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64204302385</item>
    </izvorni_sadrzaj>
    <derivirana_varijabla naziv="DomainObject.Predmet.SudioniciListNazivOIB_1">
      <item>, OIB 85821130368</item>
      <item>, OIB 64204302385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3862A-462B-46AD-91F6-1613DA6D2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642</properties:Words>
  <properties:Characters>3509</properties:Characters>
  <properties:Lines>97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2018-03-23T09:44:00Z</dcterms:created>
  <dc:creator>msimicic</dc:creator>
  <cp:lastModifiedBy>Sanja Prodan</cp:lastModifiedBy>
  <cp:lastPrinted>2018-03-29T07:16:00Z</cp:lastPrinted>
  <dcterms:modified xmlns:xsi="http://www.w3.org/2001/XMLSchema-instance" xsi:type="dcterms:W3CDTF">2018-03-29T07:19:00Z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(St-643-2017-11-tenovo j.d.o.o. ,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