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f70fe" w14:paraId="6af70fe" w:rsidRDefault="00D304D4" w:rsidP="00D304D4" w:rsidR="00D304D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304D4" w:rsidP="00D304D4" w:rsidR="00D304D4">
      <w:pPr>
        <w:spacing w:after="0"/>
        <w:jc w:val="both"/>
      </w:pPr>
      <w:r>
        <w:t xml:space="preserve">       REPUBLIKA HRVATSKA</w:t>
      </w:r>
    </w:p>
    <w:p w:rsidRDefault="00D304D4" w:rsidP="00D304D4" w:rsidR="00D304D4">
      <w:pPr>
        <w:spacing w:after="0"/>
        <w:jc w:val="both"/>
      </w:pPr>
      <w:r>
        <w:rPr>
          <w:lang w:val="pt-BR"/>
        </w:rPr>
        <w:t>TRGOVA</w:t>
      </w:r>
      <w:r>
        <w:t>Č</w:t>
      </w:r>
      <w:r>
        <w:rPr>
          <w:lang w:val="pt-BR"/>
        </w:rPr>
        <w:t>KI SUD U VARA</w:t>
      </w:r>
      <w:r>
        <w:t>Ž</w:t>
      </w:r>
      <w:r>
        <w:rPr>
          <w:lang w:val="pt-BR"/>
        </w:rPr>
        <w:t>DINU</w:t>
      </w:r>
    </w:p>
    <w:p w:rsidRDefault="00D304D4" w:rsidP="00D304D4" w:rsidR="00D304D4">
      <w:pPr>
        <w:spacing w:after="0"/>
        <w:rPr>
          <w:bCs/>
        </w:rPr>
      </w:pPr>
      <w:r>
        <w:t xml:space="preserve">                      </w:t>
      </w:r>
      <w:r>
        <w:rPr>
          <w:lang w:val="pt-BR"/>
        </w:rPr>
        <w:t>B. Radić 2</w:t>
      </w:r>
      <w:r>
        <w:rPr>
          <w:bCs/>
        </w:rPr>
        <w:t xml:space="preserve">   </w:t>
      </w:r>
    </w:p>
    <w:p w:rsidRDefault="00D304D4" w:rsidP="00D304D4" w:rsidR="00D304D4">
      <w:pPr>
        <w:spacing w:after="0"/>
        <w:ind w:left="5664"/>
      </w:pPr>
      <w:r>
        <w:t>Poslovni broj: 3 St-605/16-15</w:t>
      </w:r>
    </w:p>
    <w:p w:rsidRDefault="00D304D4" w:rsidP="00D304D4" w:rsidR="00D304D4">
      <w:pPr>
        <w:spacing w:after="0"/>
        <w:rPr>
          <w:b/>
        </w:rPr>
      </w:pPr>
    </w:p>
    <w:p w:rsidRDefault="00D304D4" w:rsidP="00D304D4" w:rsidR="00D304D4">
      <w:pPr>
        <w:spacing w:after="0"/>
        <w:ind w:firstLine="708" w:left="5664"/>
        <w:rPr>
          <w:b/>
        </w:rPr>
      </w:pPr>
    </w:p>
    <w:p w:rsidRDefault="00D304D4" w:rsidP="00D304D4" w:rsidR="00D304D4">
      <w:pPr>
        <w:spacing w:after="0"/>
        <w:jc w:val="center"/>
      </w:pPr>
      <w:r>
        <w:t>U   I M E   R E P U B L I K E   H R V A T S K E</w:t>
      </w:r>
    </w:p>
    <w:p w:rsidRDefault="00D304D4" w:rsidP="00D304D4" w:rsidR="00D304D4">
      <w:pPr>
        <w:spacing w:after="0"/>
        <w:rPr>
          <w:b/>
        </w:rPr>
      </w:pPr>
    </w:p>
    <w:p w:rsidRDefault="00D304D4" w:rsidP="00D304D4" w:rsidR="00D304D4">
      <w:pPr>
        <w:spacing w:after="0"/>
        <w:jc w:val="center"/>
      </w:pPr>
      <w:r>
        <w:t>R J E Š E N J E</w:t>
      </w:r>
    </w:p>
    <w:p w:rsidRDefault="00D304D4" w:rsidP="00D304D4" w:rsidR="00D304D4">
      <w:pPr>
        <w:spacing w:after="0"/>
        <w:jc w:val="both"/>
        <w:rPr>
          <w:b/>
        </w:rPr>
      </w:pPr>
    </w:p>
    <w:p w:rsidRDefault="00D304D4" w:rsidP="00D304D4" w:rsidR="00D304D4">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VUKSANOVIĆ društvo s ograničenom odgovornošću za prijevoz, trgovinu i usluge, skraćena tvrtka VUKSANOVIĆ d.o.o. Novi Glog, Novi Glog bb, Sveti Ivan Žabno, MBS: 010041727, OIB: 66322139649, zastupan po punomoćnicima iz Zajedničkog odvjetničkog ureda Zlatko Gregurić i dr., odvjetnicima iz Bjelovara, radi otvaranja stečajnog postupka nad dužnikom, dana 14. studenog 2016. godine,   </w:t>
      </w:r>
    </w:p>
    <w:p w:rsidRDefault="00D304D4" w:rsidP="00D304D4" w:rsidR="00D304D4">
      <w:pPr>
        <w:spacing w:after="0"/>
        <w:jc w:val="both"/>
        <w:rPr>
          <w:b/>
        </w:rPr>
      </w:pPr>
    </w:p>
    <w:p w:rsidRDefault="00D304D4" w:rsidP="00D304D4" w:rsidR="00D304D4">
      <w:pPr>
        <w:spacing w:after="0"/>
        <w:jc w:val="center"/>
      </w:pPr>
      <w:r>
        <w:t>r i j e š i o     j e</w:t>
      </w:r>
    </w:p>
    <w:p w:rsidRDefault="00D304D4" w:rsidP="00D304D4" w:rsidR="00D304D4">
      <w:pPr>
        <w:spacing w:after="0"/>
      </w:pPr>
    </w:p>
    <w:p w:rsidRDefault="00D304D4" w:rsidP="00D304D4" w:rsidR="00D304D4">
      <w:pPr>
        <w:spacing w:after="0"/>
        <w:ind w:firstLine="705"/>
        <w:jc w:val="both"/>
      </w:pPr>
      <w:r>
        <w:tab/>
        <w:t xml:space="preserve">I/ Otvara se stečajni postupak nad društvom VUKSANOVIĆ društvo s ograničenom odgovornošću za prijevoz, trgovinu i usluge, skraćena tvrtka VUKSANOVIĆ d.o.o. Novi Glog, Novi Glog bb, Sveti Ivan Žabno, MBS: 010041727, OIB: 66322139649, s danom 14. studenog 2016. godine. </w:t>
      </w:r>
    </w:p>
    <w:p w:rsidRDefault="00D304D4" w:rsidP="00D304D4" w:rsidR="00D304D4">
      <w:pPr>
        <w:spacing w:after="0"/>
        <w:ind w:firstLine="705"/>
        <w:jc w:val="both"/>
      </w:pPr>
    </w:p>
    <w:p w:rsidRDefault="00D304D4" w:rsidP="00D304D4" w:rsidR="00D304D4">
      <w:pPr>
        <w:spacing w:after="0"/>
        <w:ind w:firstLine="705"/>
        <w:jc w:val="both"/>
      </w:pPr>
      <w:r>
        <w:t>II/ Za stečajnog upravitelja imenuje se Vidonija Miletić Plukavec iz Zagreba, Pirovec gornji 24, OIB: 05863527189.</w:t>
      </w:r>
    </w:p>
    <w:p w:rsidRDefault="00D304D4" w:rsidP="00D304D4" w:rsidR="00D304D4">
      <w:pPr>
        <w:spacing w:after="0"/>
        <w:ind w:firstLine="705"/>
        <w:jc w:val="both"/>
      </w:pPr>
      <w:r>
        <w:t xml:space="preserve"> </w:t>
      </w:r>
    </w:p>
    <w:p w:rsidRDefault="00D304D4" w:rsidP="00D304D4" w:rsidR="00D304D4">
      <w:pPr>
        <w:spacing w:after="0"/>
        <w:ind w:firstLine="705"/>
        <w:jc w:val="both"/>
      </w:pPr>
      <w:r>
        <w:tab/>
        <w:t xml:space="preserve">III/ Zaključuje se stečajni postupak nad društvom VUKSANOVIĆ društvo s ograničenom odgovornošću za prijevoz, trgovinu i usluge, skraćena tvrtka VUKSANOVIĆ d.o.o. Novi Glog, Novi Glog bb, Sveti Ivan Žabno, MBS: 010041727, OIB: 66322139649, s danom 14. studenog 2016. godine, jer stečajna masa nije dostatna ni za pokriće troškova stečajnog postupka.    </w:t>
      </w:r>
    </w:p>
    <w:p w:rsidRDefault="00D304D4" w:rsidP="00D304D4" w:rsidR="00D304D4">
      <w:pPr>
        <w:spacing w:after="0"/>
        <w:ind w:firstLine="705"/>
        <w:jc w:val="both"/>
      </w:pPr>
    </w:p>
    <w:p w:rsidRDefault="00D304D4" w:rsidP="00D304D4" w:rsidR="00D304D4">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D304D4" w:rsidP="00D304D4" w:rsidR="00D304D4">
      <w:pPr>
        <w:spacing w:after="0"/>
        <w:jc w:val="both"/>
      </w:pPr>
    </w:p>
    <w:p w:rsidRDefault="00D304D4" w:rsidP="00D304D4" w:rsidR="00D304D4">
      <w:pPr>
        <w:spacing w:after="0"/>
        <w:jc w:val="both"/>
      </w:pPr>
    </w:p>
    <w:p w:rsidRDefault="00D304D4" w:rsidP="00D304D4" w:rsidR="00D304D4">
      <w:pPr>
        <w:spacing w:after="0"/>
        <w:jc w:val="center"/>
      </w:pPr>
      <w:r>
        <w:t>Obrazloženje</w:t>
      </w:r>
    </w:p>
    <w:p w:rsidRDefault="00D304D4" w:rsidP="00D304D4" w:rsidR="00D304D4">
      <w:pPr>
        <w:spacing w:after="0"/>
      </w:pPr>
    </w:p>
    <w:p w:rsidRDefault="00D304D4" w:rsidP="00D304D4" w:rsidR="00D304D4">
      <w:pPr>
        <w:spacing w:after="0"/>
        <w:jc w:val="both"/>
      </w:pPr>
      <w:r>
        <w:tab/>
        <w:t xml:space="preserve">Predlagatelj Fina Regionalni centar Zagreb, Podružnica Varaždin, podnio je prijedlog za otvaranje stečajnog postupka nad društvom dužnika, navodeći da dužnik na dan 1.9.2015. u </w:t>
      </w:r>
      <w:r>
        <w:lastRenderedPageBreak/>
        <w:t>Očevidniku redoslijeda osnova za plaćanje ima evidentirane neizvršene osnove za plaćanje u neprekinutom razdoblju od 1605 dana u ukupnom iznosu od 931.914,19 kn u koji iznos je uračunata kamata i naknada Financijske agencije za provedbu ovrhe na novčanim sredstvima, da prema podacima o broju zaposlenih dostavljenim od Hrvatskog zavoda za mirovinsko osiguranje dužnik ima jednog zaposlenika, te da na dan 7.4.2016. u Jedinstvenom registru računa ima otvorene račune i oročena novčana sredstva kod Zagrebačke banke d.d.</w:t>
      </w:r>
    </w:p>
    <w:p w:rsidRDefault="00D304D4" w:rsidP="00D304D4" w:rsidR="00D304D4">
      <w:pPr>
        <w:spacing w:after="0"/>
        <w:jc w:val="both"/>
      </w:pPr>
      <w:r>
        <w:tab/>
        <w:t xml:space="preserve">Na temelju takvog prijedloga predlagatelja ovaj sud donio je rješenje broj 3 St-605/16-4 od 12.5.2016. kojim se pokreće prethodni postupak radi utvrđivanja uvjeta za otvaranje stečajnog postupka, te je ujedno zaključkom broj 3 St-605/16-5 od 12.5.2016. naložio odgovornoj osobi dužnika da u roku od 15 dana dostavi popis imovine i obveza dužnika. </w:t>
      </w:r>
    </w:p>
    <w:p w:rsidRDefault="00D304D4" w:rsidP="00D304D4" w:rsidR="00D304D4">
      <w:pPr>
        <w:spacing w:after="0"/>
        <w:ind w:firstLine="708"/>
        <w:jc w:val="both"/>
      </w:pPr>
      <w:r>
        <w:t>Na ročištu u prethodnom postupku direktor dužnika Zlatko Vuksanović iskazao je da se ne protivi otvaranju stečajnog postupka nad društvom dužnika, da je društvo osnovano 1999. godine, da se bavilo prijevozom i iskopima, da je imalo zaposlenike, a prestalo je poslovati 2013. godine. Iskazao je da društvo nema imovine, da je imalo kamione koje je prodao unazad tri do četiri godine. Knjigovodstvo je vodila Štefanije Hrg iz Svetog Ivana Žabno i to do 2013. godine, kada je društvo prestalo s poslovanjem i nakon toga više ne vodi urednu knjigovodstvenu evidenciju i dokumentaciju. Iskazao je da mu je poznato da je društvo u blokadi 1605 dana, da je iznos blokade 931.914,19 kn, te da nije pokrenuo stečaj u zakonom propisanom roku iz razloga što je mislio da će namirivati dugove i da će društvo nastaviti poslovati.</w:t>
      </w:r>
    </w:p>
    <w:p w:rsidRDefault="00D304D4" w:rsidP="00D304D4" w:rsidR="00D304D4">
      <w:pPr>
        <w:spacing w:after="0"/>
        <w:ind w:firstLine="708"/>
        <w:jc w:val="both"/>
      </w:pPr>
      <w:r>
        <w:t>Prema prokaznoj izjavi društvo dužnika nema imovine, nekretnine, pokretnine, potraživanja ni imovinskih prava na tuđim stvarima.</w:t>
      </w:r>
    </w:p>
    <w:p w:rsidRDefault="00D304D4" w:rsidP="00D304D4" w:rsidR="00D304D4">
      <w:pPr>
        <w:spacing w:after="0"/>
        <w:ind w:firstLine="708"/>
        <w:jc w:val="both"/>
      </w:pPr>
      <w:r>
        <w:t xml:space="preserve">Direktor društva je pod kaznenom i materijalnom odgovornošću potvrdio istinitost prokazne izjave da društvo nema imovinu. </w:t>
      </w:r>
    </w:p>
    <w:p w:rsidRDefault="00D304D4" w:rsidP="00D304D4" w:rsidR="00D304D4">
      <w:pPr>
        <w:spacing w:after="0"/>
        <w:ind w:firstLine="708"/>
        <w:jc w:val="both"/>
      </w:pPr>
      <w:r>
        <w:t>Prema stanju računa poreznog obveznika na dan 31.5.2016. dug dužnika prema RH Ministarstvu financija iznosi 690.183,80 kn.</w:t>
      </w:r>
    </w:p>
    <w:p w:rsidRDefault="00D304D4" w:rsidP="00D304D4" w:rsidR="00D304D4">
      <w:pPr>
        <w:spacing w:after="0"/>
        <w:ind w:firstLine="708"/>
        <w:jc w:val="both"/>
      </w:pPr>
      <w:r>
        <w:t>Sud je rješenjem broj 3 St-605/16-9 od 11.7.2016. koje je objavljeno na e-Oglasnoj ploči suda 11.7.2016.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D304D4" w:rsidP="00D304D4" w:rsidR="00D304D4">
      <w:pPr>
        <w:spacing w:after="0"/>
        <w:ind w:firstLine="708"/>
        <w:jc w:val="both"/>
      </w:pPr>
      <w:r>
        <w:t xml:space="preserve">Vjerovnici predujam nisu platili.  </w:t>
      </w:r>
    </w:p>
    <w:p w:rsidRDefault="00D304D4" w:rsidP="00D304D4" w:rsidR="00D304D4">
      <w:pPr>
        <w:spacing w:after="0"/>
        <w:ind w:firstLine="708"/>
        <w:jc w:val="both"/>
      </w:pPr>
      <w:r>
        <w:t>Slijedom svega naprijed navedenog, proizlazi da se kod društva dužnika ispunio stečajni razlog nesposobnosti za plaćanje iz čl. 5. st. 2. Stečajnog zakona (N.N. 71/15, dalje skraćeno: SZ-a).</w:t>
      </w:r>
    </w:p>
    <w:p w:rsidRDefault="00D304D4" w:rsidP="00D304D4" w:rsidR="00D304D4">
      <w:pPr>
        <w:spacing w:after="0"/>
        <w:jc w:val="both"/>
      </w:pPr>
      <w:r>
        <w:tab/>
        <w:t>Tijekom prethodnog postupka je na nedvojben način utvrđeno da dužnik nema imovinu te da ista nije dostatna za pokriće troškova stečajnog postupka.</w:t>
      </w:r>
    </w:p>
    <w:p w:rsidRDefault="00D304D4" w:rsidP="00D304D4" w:rsidR="00D304D4">
      <w:pPr>
        <w:spacing w:after="0"/>
        <w:ind w:firstLine="708"/>
        <w:jc w:val="both"/>
      </w:pPr>
      <w:r>
        <w:t xml:space="preserve">Slijedom navedenog, sud je primjenom čl. 132. st. 1. i 2. SZ-a donio rješenje kojim se otvara i istovremeno zaključuje stečajni postupak nad društvom dužnika. </w:t>
      </w:r>
    </w:p>
    <w:p w:rsidRDefault="00D304D4" w:rsidP="00D304D4" w:rsidR="00D304D4">
      <w:pPr>
        <w:spacing w:after="0"/>
        <w:jc w:val="both"/>
      </w:pPr>
    </w:p>
    <w:p w:rsidRDefault="00D304D4" w:rsidP="00D304D4" w:rsidR="00D304D4">
      <w:pPr>
        <w:spacing w:after="0"/>
      </w:pPr>
    </w:p>
    <w:p w:rsidRDefault="00D304D4" w:rsidP="00D304D4" w:rsidR="00D304D4">
      <w:pPr>
        <w:spacing w:after="0"/>
      </w:pPr>
    </w:p>
    <w:p w:rsidRDefault="00D304D4" w:rsidP="00D304D4" w:rsidR="00D304D4">
      <w:pPr>
        <w:spacing w:after="0"/>
        <w:ind w:left="2832"/>
      </w:pPr>
      <w:r>
        <w:t>U  Varaždinu, 14. studenog 2016. godine</w:t>
      </w:r>
    </w:p>
    <w:p w:rsidRDefault="00D304D4" w:rsidP="00D304D4" w:rsidR="00D304D4">
      <w:pPr>
        <w:spacing w:after="0"/>
        <w:ind w:left="2832"/>
      </w:pPr>
    </w:p>
    <w:p w:rsidRDefault="00D304D4" w:rsidP="00D304D4" w:rsidR="00D304D4">
      <w:pPr>
        <w:spacing w:after="0"/>
        <w:ind w:left="2832"/>
      </w:pPr>
    </w:p>
    <w:p w:rsidRDefault="00D304D4" w:rsidP="00D304D4" w:rsidR="00D304D4">
      <w:pPr>
        <w:spacing w:after="0"/>
      </w:pPr>
    </w:p>
    <w:p w:rsidRDefault="00D304D4" w:rsidP="00D304D4" w:rsidR="00D304D4">
      <w:pPr>
        <w:spacing w:after="0"/>
        <w:ind w:left="2832"/>
      </w:pPr>
      <w:r>
        <w:tab/>
      </w:r>
      <w:r>
        <w:tab/>
      </w:r>
      <w:r>
        <w:tab/>
        <w:t xml:space="preserve">                       Stečajni sudac:</w:t>
      </w:r>
    </w:p>
    <w:p w:rsidRDefault="00D304D4" w:rsidP="00D304D4" w:rsidR="00D304D4">
      <w:pPr>
        <w:spacing w:after="0"/>
        <w:ind w:left="2832"/>
      </w:pPr>
    </w:p>
    <w:p w:rsidRDefault="00D304D4" w:rsidP="00D304D4" w:rsidR="00D304D4">
      <w:pPr>
        <w:spacing w:after="0"/>
        <w:ind w:left="2832"/>
      </w:pPr>
      <w:r>
        <w:tab/>
      </w:r>
      <w:r>
        <w:tab/>
      </w:r>
      <w:r>
        <w:tab/>
        <w:t xml:space="preserve">                         Jasna Lekić</w:t>
      </w:r>
    </w:p>
    <w:p w:rsidRDefault="00D304D4" w:rsidP="00D304D4" w:rsidR="00D304D4">
      <w:pPr>
        <w:spacing w:after="0"/>
        <w:ind w:left="2832"/>
      </w:pPr>
      <w:r>
        <w:lastRenderedPageBreak/>
        <w:t xml:space="preserve">                                       </w:t>
      </w:r>
    </w:p>
    <w:p w:rsidRDefault="00D304D4" w:rsidP="00D304D4" w:rsidR="00D304D4">
      <w:pPr>
        <w:spacing w:after="0"/>
      </w:pPr>
      <w:r>
        <w:tab/>
        <w:t>POUKA O PRAVNOM LIJEKU:</w:t>
      </w:r>
    </w:p>
    <w:p w:rsidRDefault="00D304D4" w:rsidP="00D304D4" w:rsidR="00D304D4">
      <w:pPr>
        <w:spacing w:after="0"/>
        <w:rPr>
          <w:b/>
        </w:rPr>
      </w:pPr>
    </w:p>
    <w:p w:rsidRDefault="00D304D4" w:rsidP="00D304D4" w:rsidR="00D304D4">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D304D4" w:rsidP="00D304D4" w:rsidR="00D304D4">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D304D4" w:rsidP="00D304D4" w:rsidR="00D304D4">
      <w:pPr>
        <w:spacing w:after="0"/>
        <w:ind w:firstLine="708"/>
        <w:jc w:val="both"/>
      </w:pPr>
      <w:r>
        <w:t>Ovo rješenje objavljuje se na e-Oglasnoj ploči suda s danom 14.11.2016. godine.</w:t>
      </w:r>
    </w:p>
    <w:p w:rsidRDefault="00D304D4" w:rsidP="00D304D4" w:rsidR="00D304D4">
      <w:pPr>
        <w:spacing w:after="0"/>
        <w:jc w:val="both"/>
      </w:pPr>
      <w:r>
        <w:t xml:space="preserve"> </w:t>
      </w:r>
    </w:p>
    <w:p w:rsidRDefault="00D304D4" w:rsidP="00D304D4" w:rsidR="00D304D4">
      <w:pPr>
        <w:spacing w:after="0"/>
        <w:jc w:val="both"/>
      </w:pPr>
    </w:p>
    <w:p w:rsidRDefault="00D304D4" w:rsidP="00D304D4" w:rsidR="00D304D4">
      <w:pPr>
        <w:spacing w:after="0"/>
        <w:jc w:val="both"/>
      </w:pPr>
    </w:p>
    <w:p w:rsidRDefault="00D304D4" w:rsidP="00D304D4" w:rsidR="00D304D4">
      <w:pPr>
        <w:spacing w:after="0"/>
        <w:jc w:val="both"/>
      </w:pPr>
    </w:p>
    <w:p w:rsidRDefault="00D304D4" w:rsidP="00D304D4" w:rsidR="00D304D4">
      <w:pPr>
        <w:spacing w:after="0"/>
        <w:jc w:val="both"/>
      </w:pPr>
      <w:r>
        <w:t>DNA: 1. Stečajni upravitelj Vidonija Miletić Plukavec iz Zagreba, Pirovec gornji 24</w:t>
      </w:r>
    </w:p>
    <w:p w:rsidRDefault="00D304D4" w:rsidP="00D304D4" w:rsidR="00D304D4">
      <w:pPr>
        <w:spacing w:after="0"/>
        <w:jc w:val="both"/>
      </w:pPr>
      <w:r>
        <w:t xml:space="preserve">           2. Porezna uprava Područni ured Sjeverna Hrvatska, Ispostava Koprivnica, </w:t>
      </w:r>
    </w:p>
    <w:p w:rsidRDefault="00D304D4" w:rsidP="00D304D4" w:rsidR="00D304D4">
      <w:pPr>
        <w:spacing w:after="0"/>
        <w:jc w:val="both"/>
      </w:pPr>
      <w:r>
        <w:t xml:space="preserve">               Hrvatske državnosti 7</w:t>
      </w:r>
    </w:p>
    <w:p w:rsidRDefault="00D304D4" w:rsidP="00D304D4" w:rsidR="00D304D4">
      <w:pPr>
        <w:spacing w:after="0"/>
        <w:jc w:val="both"/>
      </w:pPr>
      <w:r>
        <w:t xml:space="preserve">           3. ŽDO Varaždin, građansko-upravni odjel</w:t>
      </w:r>
    </w:p>
    <w:p w:rsidRDefault="00D304D4" w:rsidP="00D304D4" w:rsidR="00D304D4">
      <w:pPr>
        <w:spacing w:after="0"/>
        <w:jc w:val="both"/>
      </w:pPr>
      <w:r>
        <w:t xml:space="preserve">           4. Pun. dužnika ZOU Zlatko Gregurić i dr. iz Bjelovara, Mihanovićeva 15b</w:t>
      </w:r>
    </w:p>
    <w:p w:rsidRDefault="00D304D4" w:rsidP="00D304D4" w:rsidR="00D304D4">
      <w:pPr>
        <w:spacing w:after="0"/>
        <w:jc w:val="both"/>
      </w:pPr>
      <w:r>
        <w:t xml:space="preserve">           5. FINA Zagreb, Vrtni put 3 </w:t>
      </w:r>
    </w:p>
    <w:p w:rsidRDefault="00D304D4" w:rsidP="00D304D4" w:rsidR="00D304D4">
      <w:pPr>
        <w:spacing w:after="0"/>
      </w:pPr>
      <w:r>
        <w:t xml:space="preserve">           6. Sudski registar, radi zabilježbe otvaranja i zaključenja stečajnog postupka, a nakon </w:t>
      </w:r>
    </w:p>
    <w:p w:rsidRDefault="00D304D4" w:rsidP="00D304D4" w:rsidR="00D304D4">
      <w:pPr>
        <w:spacing w:after="0"/>
      </w:pPr>
      <w:r>
        <w:t xml:space="preserve">                pravomoćnosti radi brisanja dužnika iz registra</w:t>
      </w:r>
    </w:p>
    <w:p w:rsidRDefault="00D304D4" w:rsidP="00D304D4" w:rsidR="00D304D4">
      <w:pPr>
        <w:spacing w:after="0"/>
      </w:pPr>
      <w:r>
        <w:t xml:space="preserve">           7. e-Oglasna ploča suda</w:t>
      </w:r>
    </w:p>
    <w:p w:rsidRDefault="00D304D4" w:rsidP="00D304D4" w:rsidR="00D304D4">
      <w:pPr>
        <w:spacing w:after="0"/>
      </w:pPr>
      <w:r>
        <w:t xml:space="preserve">          </w:t>
      </w:r>
    </w:p>
    <w:p w:rsidRDefault="00AE649C" w:rsidP="00D304D4" w:rsidR="00AE649C" w:rsidRPr="00B76F3C">
      <w:pPr>
        <w:pStyle w:val="Naslov3"/>
        <w:spacing w:after="0"/>
      </w:pPr>
    </w:p>
    <w:p w:rsidRDefault="00937FF9" w:rsidP="00D304D4"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D304D4" w:rsidR="00AE649C" w:rsidRPr="00B76F3C">
      <w:pPr>
        <w:pStyle w:val="SudSjedite"/>
      </w:pPr>
      <w:r>
        <w:tab/>
      </w:r>
    </w:p>
    <w:p w:rsidRDefault="00CB0EA4" w:rsidP="00D304D4" w:rsidR="00CB0EA4">
      <w:pPr>
        <w:pStyle w:val="Naslovdokumenta"/>
        <w:spacing w:after="0"/>
      </w:pPr>
    </w:p>
    <w:p w:rsidRDefault="0071688E" w:rsidP="00D304D4" w:rsidR="0071688E">
      <w:pPr>
        <w:pStyle w:val="Poetniodjeljak"/>
        <w:spacing w:after="0"/>
      </w:pPr>
    </w:p>
    <w:p w:rsidRDefault="00A21F0D" w:rsidP="00D304D4" w:rsidR="00A21F0D">
      <w:pPr>
        <w:pStyle w:val="NormaleSPIS"/>
        <w:spacing w:after="0"/>
        <w:rPr>
          <w:noProof/>
        </w:rPr>
      </w:pPr>
    </w:p>
    <w:p w:rsidRDefault="00DA0242" w:rsidP="00D304D4" w:rsidR="00DA0242">
      <w:pPr>
        <w:pStyle w:val="ZapisniarPotpis"/>
        <w:spacing w:after="0"/>
      </w:pPr>
    </w:p>
    <w:p w:rsidRDefault="00D304D4" w:rsidR="00D304D4">
      <w:pPr>
        <w:pStyle w:val="ZapisniarPotpis"/>
        <w:spacing w:after="0"/>
      </w:pPr>
    </w:p>
    <w:sectPr w:rsidSect="0032366B" w:rsidR="00D304D4">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7F3C" w:rsidP="00537B78" w:rsidR="00CA7F3C">
      <w:r>
        <w:separator/>
      </w:r>
    </w:p>
  </w:endnote>
  <w:endnote w:id="0" w:type="continuationSeparator">
    <w:p w:rsidRDefault="00CA7F3C" w:rsidP="00537B78" w:rsidR="00CA7F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7F3C" w:rsidP="00537B78" w:rsidR="00CA7F3C">
      <w:r>
        <w:separator/>
      </w:r>
    </w:p>
  </w:footnote>
  <w:footnote w:id="0" w:type="continuationSeparator">
    <w:p w:rsidRDefault="00CA7F3C" w:rsidP="00537B78" w:rsidR="00CA7F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32D1"/>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A7F3C"/>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04D4"/>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77072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St-605/2016-15</izvorni_sadrzaj>
    <derivirana_varijabla naziv="DomainObject.Oznaka_1">St-605/2016-15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izvorni_sadrzaj>
    <derivirana_varijabla naziv="DomainObject.Predmet.Broj_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St-605/2016</izvorni_sadrzaj>
    <derivirana_varijabla naziv="DomainObject.Predmet.OznakaBroj_1">St-605/2016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VUKSANOVIĆ društvo s ograničenom odgovornošću za prijevoz, trgovinu i usluge</izvorni_sadrzaj>
    <derivirana_varijabla naziv="DomainObject.Predmet.ProtustrankaFormated_1">  VUKSANOVIĆ društvo s ograničenom odgovornošću za prijevoz, trgovinu i usluge</derivirana_varijabla>
  </DomainObject.Predmet.ProtustrankaFormated>
  <DomainObject.Predmet.ProtustrankaFormatedOIB>
    <izvorni_sadrzaj>  VUKSANOVIĆ društvo s ograničenom odgovornošću za prijevoz, trgovinu i usluge, OIB 66322139649</izvorni_sadrzaj>
    <derivirana_varijabla naziv="DomainObject.Predmet.ProtustrankaFormatedOIB_1">  VUKSANOVIĆ društvo s ograničenom odgovornošću za prijevoz, trgovinu i usluge, OIB 66322139649</derivirana_varijabla>
  </DomainObject.Predmet.ProtustrankaFormatedOIB>
  <DomainObject.Predmet.ProtustrankaFormatedWithAdress>
    <izvorni_sadrzaj> VUKSANOVIĆ društvo s ograničenom odgovornošću za prijevoz, trgovinu i usluge, Novi Glog/bb, 48214 Novi Glog</izvorni_sadrzaj>
    <derivirana_varijabla naziv="DomainObject.Predmet.ProtustrankaFormatedWithAdress_1"> VUKSANOVIĆ društvo s ograničenom odgovornošću za prijevoz, trgovinu i usluge, Novi Glog/bb, 48214 Novi Glog</derivirana_varijabla>
  </DomainObject.Predmet.ProtustrankaFormatedWithAdress>
  <DomainObject.Predmet.ProtustrankaFormatedWithAdressOIB>
    <izvorni_sadrzaj> VUKSANOVIĆ društvo s ograničenom odgovornošću za prijevoz, trgovinu i usluge, OIB 66322139649, Novi Glog/bb, 48214 Novi Glog</izvorni_sadrzaj>
    <derivirana_varijabla naziv="DomainObject.Predmet.ProtustrankaFormatedWithAdressOIB_1"> VUKSANOVIĆ društvo s ograničenom odgovornošću za prijevoz, trgovinu i usluge, OIB 66322139649, Novi Glog/bb, 48214 Novi Glog</derivirana_varijabla>
  </DomainObject.Predmet.ProtustrankaFormatedWithAdressOIB>
  <DomainObject.Predmet.ProtustrankaWithAdress>
    <izvorni_sadrzaj>VUKSANOVIĆ društvo s ograničenom odgovornošću za prijevoz, trgovinu i usluge Novi Glog/bb, 48214 Novi Glog</izvorni_sadrzaj>
    <derivirana_varijabla naziv="DomainObject.Predmet.ProtustrankaWithAdress_1">VUKSANOVIĆ društvo s ograničenom odgovornošću za prijevoz, trgovinu i usluge Novi Glog/bb, 48214 Novi Glog</derivirana_varijabla>
  </DomainObject.Predmet.ProtustrankaWithAdress>
  <DomainObject.Predmet.ProtustrankaWithAdressOIB>
    <izvorni_sadrzaj>VUKSANOVIĆ društvo s ograničenom odgovornošću za prijevoz, trgovinu i usluge, OIB 66322139649, Novi Glog/bb, 48214 Novi Glog</izvorni_sadrzaj>
    <derivirana_varijabla naziv="DomainObject.Predmet.ProtustrankaWithAdressOIB_1">VUKSANOVIĆ društvo s ograničenom odgovornošću za prijevoz, trgovinu i usluge, OIB 66322139649, Novi Glog/bb, 48214 Novi Glog</derivirana_varijabla>
  </DomainObject.Predmet.ProtustrankaWithAdressOIB>
  <DomainObject.Predmet.ProtustrankaNazivFormated>
    <izvorni_sadrzaj>VUKSANOVIĆ društvo s ograničenom odgovornošću za prijevoz, trgovinu i usluge</izvorni_sadrzaj>
    <derivirana_varijabla naziv="DomainObject.Predmet.ProtustrankaNazivFormated_1">VUKSANOVIĆ društvo s ograničenom odgovornošću za prijevoz, trgovinu i usluge</derivirana_varijabla>
  </DomainObject.Predmet.ProtustrankaNazivFormated>
  <DomainObject.Predmet.ProtustrankaNazivFormatedOIB>
    <izvorni_sadrzaj>VUKSANOVIĆ društvo s ograničenom odgovornošću za prijevoz, trgovinu i usluge, OIB 66322139649</izvorni_sadrzaj>
    <derivirana_varijabla naziv="DomainObject.Predmet.ProtustrankaNazivFormatedOIB_1">VUKSANOVIĆ društvo s ograničenom odgovornošću za prijevoz, trgovinu i usluge, OIB 66322139649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931914.19</izvorni_sadrzaj>
    <derivirana_varijabla naziv="DomainObject.Predmet.TrenutnaVrijednost_1">931914.19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VUKSANOVIĆ društvo s ograničenom odgovornošću za prijevoz, trgovinu i usluge</item>
    </izvorni_sadrzaj>
    <derivirana_varijabla naziv="DomainObject.Predmet.ProtuStrankaListFormated_1">
      <item>VUKSANOVIĆ društvo s ograničenom odgovornošću za prijevoz, trgovinu i usluge</item>
    </derivirana_varijabla>
  </DomainObject.Predmet.ProtuStrankaListFormated>
  <DomainObject.Predmet.ProtuStrankaListFormatedOIB>
    <izvorni_sadrzaj>
      <item>VUKSANOVIĆ društvo s ograničenom odgovornošću za prijevoz, trgovinu i usluge, OIB 66322139649</item>
    </izvorni_sadrzaj>
    <derivirana_varijabla naziv="DomainObject.Predmet.ProtuStrankaListFormatedOIB_1">
      <item>VUKSANOVIĆ društvo s ograničenom odgovornošću za prijevoz, trgovinu i usluge, OIB 66322139649</item>
    </derivirana_varijabla>
  </DomainObject.Predmet.ProtuStrankaListFormatedOIB>
  <DomainObject.Predmet.ProtuStrankaListFormatedWithAdress>
    <izvorni_sadrzaj>
      <item>VUKSANOVIĆ društvo s ograničenom odgovornošću za prijevoz, trgovinu i usluge, Novi Glog/bb, 48214 Novi Glog</item>
    </izvorni_sadrzaj>
    <derivirana_varijabla naziv="DomainObject.Predmet.ProtuStrankaListFormatedWithAdress_1">
      <item>VUKSANOVIĆ društvo s ograničenom odgovornošću za prijevoz, trgovinu i usluge, Novi Glog/bb, 48214 Novi Glog</item>
    </derivirana_varijabla>
  </DomainObject.Predmet.ProtuStrankaListFormatedWithAdress>
  <DomainObject.Predmet.ProtuStrankaListFormatedWithAdressOIB>
    <izvorni_sadrzaj>
      <item>VUKSANOVIĆ društvo s ograničenom odgovornošću za prijevoz, trgovinu i usluge, OIB 66322139649, Novi Glog/bb, 48214 Novi Glog</item>
    </izvorni_sadrzaj>
    <derivirana_varijabla naziv="DomainObject.Predmet.ProtuStrankaListFormatedWithAdressOIB_1">
      <item>VUKSANOVIĆ društvo s ograničenom odgovornošću za prijevoz, trgovinu i usluge, OIB 66322139649, Novi Glog/bb, 48214 Novi Glog</item>
    </derivirana_varijabla>
  </DomainObject.Predmet.ProtuStrankaListFormatedWithAdressOIB>
  <DomainObject.Predmet.ProtuStrankaListNazivFormated>
    <izvorni_sadrzaj>
      <item>VUKSANOVIĆ društvo s ograničenom odgovornošću za prijevoz, trgovinu i usluge</item>
    </izvorni_sadrzaj>
    <derivirana_varijabla naziv="DomainObject.Predmet.ProtuStrankaListNazivFormated_1">
      <item>VUKSANOVIĆ društvo s ograničenom odgovornošću za prijevoz, trgovinu i usluge</item>
    </derivirana_varijabla>
  </DomainObject.Predmet.ProtuStrankaListNazivFormated>
  <DomainObject.Predmet.ProtuStrankaListNazivFormatedOIB>
    <izvorni_sadrzaj>
      <item>VUKSANOVIĆ društvo s ograničenom odgovornošću za prijevoz, trgovinu i usluge, OIB 66322139649</item>
    </izvorni_sadrzaj>
    <derivirana_varijabla naziv="DomainObject.Predmet.ProtuStrankaListNazivFormatedOIB_1">
      <item>VUKSANOVIĆ društvo s ograničenom odgovornošću za prijevoz, trgovinu i usluge, OIB 66322139649</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St-605/2016-15</izvorni_sadrzaj>
    <derivirana_varijabla naziv="DomainObject.PoslovniBrojDokumenta_1">St-605/2016-15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VUKSANOVIĆ društvo s ograničenom odgovornošću za prijevoz, trgovinu i usluge</izvorni_sadrzaj>
    <derivirana_varijabla naziv="DomainObject.Predmet.ProtustrankaIDrugi_1">VUKSANOVIĆ društvo s ograničenom odgovornošću za prijevoz,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VUKSANOVIĆ društvo s ograničenom odgovornošću za prijevoz, trgovinu i usluge, OIB 66322139649, Novi Glog/bb, 48214 Novi Glog</izvorni_sadrzaj>
    <derivirana_varijabla naziv="DomainObject.Predmet.ProtustrankaIDrugiAdressOIB_1">VUKSANOVIĆ društvo s ograničenom odgovornošću za prijevoz, trgovinu i usluge, OIB 66322139649, Novi Glog/bb, 48214 Novi Glog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VUKSANOVIĆ društvo s ograničenom odgovornošću za prijevoz, trgovinu i usluge</item>
      <item>sudski registar</item>
    </izvorni_sadrzaj>
    <derivirana_varijabla naziv="DomainObject.Predmet.SudioniciListNaziv_1">
      <item>Financijska agencija</item>
      <item>VUKSANOVIĆ društvo s ograničenom odgovornošću za prijevoz, trgovinu i usluge</item>
      <item>sudski registar</item>
    </derivirana_varijabla>
  </DomainObject.Predmet.SudioniciListNaziv>
  <DomainObject.Predmet.SudioniciListAdressOIB>
    <izvorni_sadrzaj>
      <item>Financijska agencija, OIB 85821130368</item>
      <item>VUKSANOVIĆ društvo s ograničenom odgovornošću za prijevoz, trgovinu i usluge, OIB 66322139649, Novi Glog/bb,48214 Novi Glog</item>
      <item>sudski registar</item>
    </izvorni_sadrzaj>
    <derivirana_varijabla naziv="DomainObject.Predmet.SudioniciListAdressOIB_1">
      <item>Financijska agencija, OIB 85821130368</item>
      <item>VUKSANOVIĆ društvo s ograničenom odgovornošću za prijevoz, trgovinu i usluge, OIB 66322139649, Novi Glog/bb,48214 Novi Glog</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B04377-1E46-44F4-BF23-C73B052659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924</properties:Words>
  <properties:Characters>5115</properties:Characters>
  <properties:Lines>125</properties:Lines>
  <properties:Paragraphs>40</properties:Paragraphs>
  <properties:TotalTime>36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2016-11-14T13:41:00Z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St-605/2016-15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