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fb1e" w14:paraId="e5efb1e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A1748C">
        <w:rPr>
          <w:b/>
          <w:sz w:val="22"/>
          <w:szCs w:val="22"/>
        </w:rPr>
        <w:t>-2100</w:t>
      </w:r>
      <w:r w:rsidR="00427FAF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</w:t>
      </w:r>
      <w:r w:rsidR="00A1748C">
        <w:rPr>
          <w:sz w:val="22"/>
          <w:szCs w:val="22"/>
        </w:rPr>
        <w:t xml:space="preserve"> DOLCE VITA GELATO j.d.o.o</w:t>
      </w:r>
      <w:r w:rsidR="001F2E5F">
        <w:rPr>
          <w:sz w:val="22"/>
          <w:szCs w:val="22"/>
        </w:rPr>
        <w:t>,</w:t>
      </w:r>
      <w:r w:rsidR="00A1748C">
        <w:rPr>
          <w:sz w:val="22"/>
          <w:szCs w:val="22"/>
        </w:rPr>
        <w:t xml:space="preserve"> Metković, Ivana Gundulića 19, OIB: 63090255848,</w:t>
      </w:r>
      <w:r w:rsidR="001F2E5F">
        <w:rPr>
          <w:sz w:val="22"/>
          <w:szCs w:val="22"/>
        </w:rPr>
        <w:t xml:space="preserve"> </w:t>
      </w:r>
      <w:r w:rsidR="00471E21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A1748C">
        <w:rPr>
          <w:sz w:val="22"/>
          <w:szCs w:val="22"/>
        </w:rPr>
        <w:t>20</w:t>
      </w:r>
      <w:r w:rsidR="00F80C0D">
        <w:rPr>
          <w:sz w:val="22"/>
          <w:szCs w:val="22"/>
        </w:rPr>
        <w:t>. siječnja 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F80C0D" w:rsidRPr="00F80C0D">
        <w:rPr>
          <w:sz w:val="22"/>
          <w:szCs w:val="22"/>
        </w:rPr>
        <w:t xml:space="preserve"> </w:t>
      </w:r>
      <w:r w:rsidR="00A1748C">
        <w:rPr>
          <w:sz w:val="22"/>
          <w:szCs w:val="22"/>
        </w:rPr>
        <w:t xml:space="preserve">DOLCE VITA GELATO j.d.o.o, Metković, Ivana Gundulića 19, OIB: 63090255848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1748C" w:rsidRPr="00A1748C">
        <w:rPr>
          <w:sz w:val="22"/>
          <w:szCs w:val="22"/>
        </w:rPr>
        <w:t xml:space="preserve"> </w:t>
      </w:r>
      <w:r w:rsidR="00A1748C">
        <w:rPr>
          <w:sz w:val="22"/>
          <w:szCs w:val="22"/>
        </w:rPr>
        <w:t>DOLCE VITA GELATO j.d.o.o, Metković, Ivana Gundulića 19, OIB: 63090255848</w:t>
      </w:r>
      <w:r w:rsidR="00F80C0D" w:rsidRPr="00F80C0D">
        <w:rPr>
          <w:sz w:val="22"/>
          <w:szCs w:val="22"/>
        </w:rPr>
        <w:t xml:space="preserve"> </w:t>
      </w:r>
      <w:r w:rsidR="005C4D66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dana</w:t>
      </w:r>
      <w:r w:rsidR="00CF6F5F" w:rsidRPr="00D661BE">
        <w:rPr>
          <w:sz w:val="22"/>
          <w:szCs w:val="22"/>
        </w:rPr>
        <w:t xml:space="preserve"> </w:t>
      </w:r>
      <w:r w:rsidR="00C6226F">
        <w:rPr>
          <w:sz w:val="22"/>
          <w:szCs w:val="22"/>
        </w:rPr>
        <w:t xml:space="preserve">na dan </w:t>
      </w:r>
      <w:r w:rsidR="00A1748C">
        <w:rPr>
          <w:sz w:val="22"/>
          <w:szCs w:val="22"/>
        </w:rPr>
        <w:t xml:space="preserve">16. prosinca </w:t>
      </w:r>
      <w:r w:rsidR="00C24379">
        <w:rPr>
          <w:sz w:val="22"/>
          <w:szCs w:val="22"/>
        </w:rPr>
        <w:t xml:space="preserve">2016. godine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A1748C">
        <w:rPr>
          <w:sz w:val="22"/>
          <w:szCs w:val="22"/>
        </w:rPr>
        <w:t xml:space="preserve">63.696,89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A1748C">
        <w:rPr>
          <w:b/>
        </w:rPr>
        <w:t>20</w:t>
      </w:r>
      <w:r w:rsidR="001F2E5F">
        <w:rPr>
          <w:b/>
        </w:rPr>
        <w:t xml:space="preserve">. siječnja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  <w:r w:rsidR="00CA27CC">
        <w:rPr>
          <w:b/>
        </w:rPr>
        <w:t xml:space="preserve">, v.r. 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66F64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4163"/>
    <w:rsid w:val="00916878"/>
    <w:rsid w:val="00932CAE"/>
    <w:rsid w:val="00942D0D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1748C"/>
    <w:rsid w:val="00A6088F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27CC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24FE1"/>
    <w:rsid w:val="00D3164A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A2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7C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7C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7C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7C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A2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7C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7C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7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7C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DOLCE VITA GELATO jednostavno društvo s ograničenom odgovornošću za trgovinu i usluge</izvorni_sadrzaj>
    <derivirana_varijabla naziv="DomainObject.Predmet.ProtustrankaFormated_1">  DOLCE VITA GELATO jednostavno društvo s ograničenom odgovornošću za trgovinu i usluge</derivirana_varijabla>
  </DomainObject.Predmet.ProtustrankaFormated>
  <DomainObject.Predmet.ProtustrankaFormatedOIB>
    <izvorni_sadrzaj>  DOLCE VITA GELATO jednostavno društvo s ograničenom odgovornošću za trgovinu i usluge, OIB 63090255848</izvorni_sadrzaj>
    <derivirana_varijabla naziv="DomainObject.Predmet.ProtustrankaFormatedOIB_1">  DOLCE VITA GELATO jednostavno društvo s ograničenom odgovornošću za trgovinu i usluge, OIB 63090255848</derivirana_varijabla>
  </DomainObject.Predmet.ProtustrankaFormatedOIB>
  <DomainObject.Predmet.ProtustrankaFormatedWithAdress>
    <izvorni_sadrzaj> DOLCE VITA GELATO jednostavno društvo s ograničenom odgovornošću za trgovinu i usluge, Ivana Gundulića 19 , 20350 Metković</izvorni_sadrzaj>
    <derivirana_varijabla naziv="DomainObject.Predmet.ProtustrankaFormatedWithAdress_1"> DOLCE VITA GELATO jednostavno društvo s ograničenom odgovornošću za trgovinu i usluge, Ivana Gundulića 19 , 20350 Metković</derivirana_varijabla>
  </DomainObject.Predmet.ProtustrankaFormatedWithAdress>
  <DomainObject.Predmet.ProtustrankaFormatedWithAdressOIB>
    <izvorni_sadrzaj> DOLCE VITA GELATO jednostavno društvo s ograničenom odgovornošću za trgovinu i usluge, OIB 63090255848, Ivana Gundulića 19 , 20350 Metković</izvorni_sadrzaj>
    <derivirana_varijabla naziv="DomainObject.Predmet.ProtustrankaFormatedWithAdressOIB_1"> DOLCE VITA GELATO jednostavno društvo s ograničenom odgovornošću za trgovinu i usluge, OIB 63090255848, Ivana Gundulića 19 , 20350 Metković</derivirana_varijabla>
  </DomainObject.Predmet.ProtustrankaFormatedWithAdressOIB>
  <DomainObject.Predmet.ProtustrankaWithAdress>
    <izvorni_sadrzaj>DOLCE VITA GELATO jednostavno društvo s ograničenom odgovornošću za trgovinu i usluge Ivana Gundulića 19 , 20350 Metković</izvorni_sadrzaj>
    <derivirana_varijabla naziv="DomainObject.Predmet.ProtustrankaWithAdress_1">DOLCE VITA GELATO jednostavno društvo s ograničenom odgovornošću za trgovinu i usluge Ivana Gundulića 19 , 20350 Metković</derivirana_varijabla>
  </DomainObject.Predmet.ProtustrankaWithAdress>
  <DomainObject.Predmet.ProtustrankaWithAdressOIB>
    <izvorni_sadrzaj>DOLCE VITA GELATO jednostavno društvo s ograničenom odgovornošću za trgovinu i usluge, OIB 63090255848, Ivana Gundulića 19 , 20350 Metković</izvorni_sadrzaj>
    <derivirana_varijabla naziv="DomainObject.Predmet.ProtustrankaWithAdressOIB_1">DOLCE VITA GELATO jednostavno društvo s ograničenom odgovornošću za trgovinu i usluge, OIB 63090255848, Ivana Gundulića 19 , 20350 Metković</derivirana_varijabla>
  </DomainObject.Predmet.ProtustrankaWithAdressOIB>
  <DomainObject.Predmet.ProtustrankaNazivFormated>
    <izvorni_sadrzaj>DOLCE VITA GELATO jednostavno društvo s ograničenom odgovornošću za trgovinu i usluge</izvorni_sadrzaj>
    <derivirana_varijabla naziv="DomainObject.Predmet.ProtustrankaNazivFormated_1">DOLCE VITA GELATO jednostavno društvo s ograničenom odgovornošću za trgovinu i usluge</derivirana_varijabla>
  </DomainObject.Predmet.ProtustrankaNazivFormated>
  <DomainObject.Predmet.ProtustrankaNazivFormatedOIB>
    <izvorni_sadrzaj>DOLCE VITA GELATO jednostavno društvo s ograničenom odgovornošću za trgovinu i usluge, OIB 63090255848</izvorni_sadrzaj>
    <derivirana_varijabla naziv="DomainObject.Predmet.ProtustrankaNazivFormatedOIB_1">DOLCE VITA GELATO jednostavno društvo s ograničenom odgovornošću za trgovinu i usluge, OIB 63090255848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63696.89</izvorni_sadrzaj>
    <derivirana_varijabla naziv="DomainObject.Predmet.TrenutnaVrijednost_1">63696.89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DOLCE VITA GELATO jednostavno društvo s ograničenom odgovornošću za trgovinu i usluge</item>
    </izvorni_sadrzaj>
    <derivirana_varijabla naziv="DomainObject.Predmet.ProtuStrankaListFormated_1">
      <item>DOLCE VITA GELATO jednostavno društvo s ograničenom odgovornošću za trgovinu i usluge</item>
    </derivirana_varijabla>
  </DomainObject.Predmet.ProtuStrankaListFormated>
  <DomainObject.Predmet.ProtuStrankaListFormatedOIB>
    <izvorni_sadrzaj>
      <item>DOLCE VITA GELATO jednostavno društvo s ograničenom odgovornošću za trgovinu i usluge, OIB 63090255848</item>
    </izvorni_sadrzaj>
    <derivirana_varijabla naziv="DomainObject.Predmet.ProtuStrankaListFormatedOIB_1">
      <item>DOLCE VITA GELATO jednostavno društvo s ograničenom odgovornošću za trgovinu i usluge, OIB 63090255848</item>
    </derivirana_varijabla>
  </DomainObject.Predmet.ProtuStrankaListFormatedOIB>
  <DomainObject.Predmet.ProtuStrankaListFormatedWithAdress>
    <izvorni_sadrzaj>
      <item>DOLCE VITA GELATO jednostavno društvo s ograničenom odgovornošću za trgovinu i usluge, Ivana Gundulića 19 , 20350 Metković</item>
    </izvorni_sadrzaj>
    <derivirana_varijabla naziv="DomainObject.Predmet.ProtuStrankaListFormatedWithAdress_1">
      <item>DOLCE VITA GELATO jednostavno društvo s ograničenom odgovornošću za trgovinu i usluge, Ivana Gundulića 19 , 20350 Metković</item>
    </derivirana_varijabla>
  </DomainObject.Predmet.ProtuStrankaListFormatedWithAdress>
  <DomainObject.Predmet.ProtuStrankaListFormatedWithAdressOIB>
    <izvorni_sadrzaj>
      <item>DOLCE VITA GELATO jednostavno društvo s ograničenom odgovornošću za trgovinu i usluge, OIB 63090255848, Ivana Gundulića 19 , 20350 Metković</item>
    </izvorni_sadrzaj>
    <derivirana_varijabla naziv="DomainObject.Predmet.ProtuStrankaListFormatedWithAdressOIB_1">
      <item>DOLCE VITA GELATO jednostavno društvo s ograničenom odgovornošću za trgovinu i usluge, OIB 63090255848, Ivana Gundulića 19 , 20350 Metković</item>
    </derivirana_varijabla>
  </DomainObject.Predmet.ProtuStrankaListFormatedWithAdressOIB>
  <DomainObject.Predmet.ProtuStrankaListNazivFormated>
    <izvorni_sadrzaj>
      <item>DOLCE VITA GELATO jednostavno društvo s ograničenom odgovornošću za trgovinu i usluge</item>
    </izvorni_sadrzaj>
    <derivirana_varijabla naziv="DomainObject.Predmet.ProtuStrankaListNazivFormated_1">
      <item>DOLCE VITA GELATO jednostavno društvo s ograničenom odgovornošću za trgovinu i usluge</item>
    </derivirana_varijabla>
  </DomainObject.Predmet.ProtuStrankaListNazivFormated>
  <DomainObject.Predmet.ProtuStrankaListNazivFormatedOIB>
    <izvorni_sadrzaj>
      <item>DOLCE VITA GELATO jednostavno društvo s ograničenom odgovornošću za trgovinu i usluge, OIB 63090255848</item>
    </izvorni_sadrzaj>
    <derivirana_varijabla naziv="DomainObject.Predmet.ProtuStrankaListNazivFormatedOIB_1">
      <item>DOLCE VITA GELATO jednostavno društvo s ograničenom odgovornošću za trgovinu i usluge, OIB 63090255848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DOLCE VITA GELATO jednostavno društvo s ograničenom odgovornošću za trgovinu i usluge</izvorni_sadrzaj>
    <derivirana_varijabla naziv="DomainObject.Predmet.ProtustrankaIDrugi_1">DOLCE VITA GELATO jednostavno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DOLCE VITA GELATO jednostavno društvo s ograničenom odgovornošću za trgovinu i usluge, OIB 63090255848, Ivana Gundulića 19 , 20350 Metković</izvorni_sadrzaj>
    <derivirana_varijabla naziv="DomainObject.Predmet.ProtustrankaIDrugiAdressOIB_1">DOLCE VITA GELATO jednostavno društvo s ograničenom odgovornošću za trgovinu i usluge, OIB 63090255848, Ivana Gundulića 19 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DOLCE VITA GELATO jednostavno društvo s ograničenom odgovornošću za trgovinu i usluge</item>
    </izvorni_sadrzaj>
    <derivirana_varijabla naziv="DomainObject.Predmet.SudioniciListNaziv_1">
      <item>FINA, RC Split, Podružnica Dubrovnik</item>
      <item>DOLCE VITA GELATO jednostavno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DOLCE VITA GELATO jednostavno društvo s ograničenom odgovornošću za trgovinu i usluge, OIB 63090255848, Ivana Gundulića 19 ,20350 Metković</item>
    </izvorni_sadrzaj>
    <derivirana_varijabla naziv="DomainObject.Predmet.SudioniciListAdressOIB_1">
      <item>FINA, RC Split, Podružnica Dubrovnik, OIB 85821130368, Vukovarska 2,20000 Dubrovnik</item>
      <item>DOLCE VITA GELATO jednostavno društvo s ograničenom odgovornošću za trgovinu i usluge, OIB 63090255848, Ivana Gundulića 19 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63090255848</item>
    </izvorni_sadrzaj>
    <derivirana_varijabla naziv="DomainObject.Predmet.SudioniciListNazivOIB_1">
      <item>, OIB 85821130368</item>
      <item>, OIB 63090255848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E61AF-016C-43D3-85E2-F7DA63FC8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357</properties:Words>
  <properties:Characters>2062</properties:Characters>
  <properties:Lines>52</properties:Lines>
  <properties:Paragraphs>18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2017-01-19T10:09:00Z</cp:lastPrinted>
  <dcterms:modified xmlns:xsi="http://www.w3.org/2001/XMLSchema-instance" xsi:type="dcterms:W3CDTF">2017-01-20T11:40:00Z</dcterms:modified>
  <cp:revision>63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