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3ec3" w14:paraId="07c3ec3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EF7939">
        <w:t>5</w:t>
      </w:r>
      <w:r w:rsidR="00DE5F95">
        <w:t>31/16-17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5A2A88" w:rsidR="005A2A88">
      <w:pPr>
        <w:pStyle w:val="Tijeloteksta"/>
      </w:pPr>
      <w:r>
        <w:tab/>
      </w:r>
      <w:r w:rsidR="00EF7939">
        <w:t xml:space="preserve">Trgovački sud u Osijeku, po sucu Jadranki Herman, kao stečajnom sucu, povodom prijedloga FINANCIJSKE AGENCIJE ZAGREB  Regionalni centar Osijek, Podružnica Osijek, Lorenza Jegera 3, za otvaranje stečajnog postupka nad dužnikom BAJKOS jednostavno društvo s ograničenom odgovornošću za proizvodnju, trgovinu i usluge, Osijek, Psunjska 169,  MBS: 030127542, OIB: 12718882639, dana 16. studenog 2016.                                        </w:t>
      </w:r>
    </w:p>
    <w:p w:rsidRDefault="005A2A88" w:rsidP="005A2A88" w:rsidR="005A2A88">
      <w:pPr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EF7939">
        <w:t xml:space="preserve"> BAJKOS jednostavno društvo s ograničenom odgovornošću za proizvodnju, trgovinu i usluge, Osijek, Psunjska 169,  MBS: 030127542, OIB: 12718882639</w:t>
      </w:r>
      <w:r>
        <w:t>, da u roku od 15 dana solidarno uplate na sudski depozit ovog suda broj HR31 2390 0011 3000 0020 0 s pozivom na broj HR05 272-</w:t>
      </w:r>
      <w:r w:rsidR="00EF7939">
        <w:t>5</w:t>
      </w:r>
      <w:r>
        <w:t>3</w:t>
      </w:r>
      <w:r w:rsidR="00DA348A">
        <w:t>1-2016</w:t>
      </w:r>
      <w:r>
        <w:t xml:space="preserve"> kod Hrva</w:t>
      </w:r>
      <w:r w:rsidR="00EF7939">
        <w:t>tske poštanske banke iznos od 22</w:t>
      </w:r>
      <w:r>
        <w:t>.000,00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EF7939" w:rsidP="00EF7939" w:rsidR="00865CEE">
      <w:pPr>
        <w:ind w:firstLine="708"/>
        <w:jc w:val="both"/>
      </w:pPr>
      <w:r>
        <w:rPr>
          <w:bCs/>
        </w:rPr>
        <w:t>Predlagatelj FINA je dana 9. ožujka 2016. podnijela ovom sudu prijedlog za pokretanje stečajnog postupka nad dužnikom</w:t>
      </w:r>
      <w:r>
        <w:t xml:space="preserve"> BAJKOS jednostavno društvo s ograničenom odgovornošću za proizvodnju, trgovinu i usluge, Osijek, Psunjska 169,  MBS: 030127542, OIB: 12718882639, temeljem odredbe članka 110. stav 1. Stečajnog zakona (Narodne novine 71/15) .</w:t>
      </w:r>
    </w:p>
    <w:p w:rsidRDefault="00FD1F08" w:rsidP="00EF7939" w:rsidR="00FD1F08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397F65" w:rsidP="00397F65" w:rsidR="00397F65">
      <w:pPr>
        <w:jc w:val="right"/>
      </w:pPr>
      <w:r>
        <w:t>13 St-</w:t>
      </w:r>
      <w:r w:rsidR="00EF7939">
        <w:t>5</w:t>
      </w:r>
      <w:r>
        <w:t>31/16-17</w:t>
      </w:r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FD1F08" w:rsidP="00FD1F08" w:rsidR="00865CEE">
      <w:pPr>
        <w:ind w:firstLine="708"/>
        <w:jc w:val="both"/>
      </w:pPr>
      <w:r>
        <w:t xml:space="preserve">Na ročištu radi izjašnjenja o prijedlogu za otvaranje stečajnog postupka nad dužnikom, održanom  16. studenog 2016.  godine,  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>ocijeni ovog suda iznosili bi 22</w:t>
      </w:r>
      <w:r w:rsidR="00865CEE">
        <w:t>.000,00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85787E">
        <w:t>1</w:t>
      </w:r>
      <w:r w:rsidR="00397F65">
        <w:t>6. studeni</w:t>
      </w:r>
      <w:r w:rsidR="00E17744">
        <w:t xml:space="preserve"> </w:t>
      </w:r>
      <w:r w:rsidR="00F17DA4">
        <w:t xml:space="preserve"> 2016.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0B0BE5" w:rsidR="00A17C7F"/>
    <w:p w:rsidRDefault="00A17C7F" w:rsidP="00A17C7F" w:rsidR="00A17C7F"/>
    <w:p w:rsidRDefault="00A17C7F" w:rsidP="00A17C7F" w:rsidR="00A17C7F">
      <w:r>
        <w:t>DNA</w:t>
      </w:r>
    </w:p>
    <w:p w:rsidRDefault="00A17C7F" w:rsidP="00A17C7F" w:rsidR="00A17C7F">
      <w:r>
        <w:t>1. Predlagatelj- FINA Regionalni centar Osijek,  Osijek, L. Jagera 1</w:t>
      </w:r>
    </w:p>
    <w:p w:rsidRDefault="00A17C7F" w:rsidP="00A17C7F" w:rsidR="00397F65">
      <w:r>
        <w:t xml:space="preserve">2. Dužnik - </w:t>
      </w:r>
      <w:r w:rsidR="00A5614E">
        <w:t xml:space="preserve">BAJKOS j.d.o.o. Osijek, Psunjska 169 </w:t>
      </w:r>
    </w:p>
    <w:p w:rsidRDefault="00A17C7F" w:rsidP="00397F65" w:rsidR="00A17C7F">
      <w:r>
        <w:t xml:space="preserve">3. Privremeni stečajni upravitelj </w:t>
      </w:r>
      <w:r w:rsidR="00A5614E">
        <w:t>Dragutin Romić</w:t>
      </w:r>
    </w:p>
    <w:p w:rsidRDefault="00A5614E" w:rsidP="00397F65" w:rsidR="00A5614E">
      <w:r>
        <w:t>4. zz dužnika Boris Dizdarević, Osijek, Kolodvorska 108</w:t>
      </w:r>
    </w:p>
    <w:p w:rsidRDefault="00A5614E" w:rsidP="00A17C7F" w:rsidR="00A17C7F">
      <w:r>
        <w:t>6. ŽDO Osijek</w:t>
      </w:r>
    </w:p>
    <w:p w:rsidRDefault="00A17C7F" w:rsidP="00A17C7F" w:rsidR="0036623A">
      <w:r>
        <w:t>7. e-oglasna ploča</w:t>
      </w:r>
    </w:p>
    <w:p w:rsidRDefault="00397F65" w:rsidP="00A17C7F" w:rsidR="0036623A">
      <w:r>
        <w:t>8. kal. 5/12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156"/>
    <w:rsid w:val="0010048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076"/>
    <w:rsid w:val="00711E3C"/>
    <w:rsid w:val="00750269"/>
    <w:rsid w:val="007E41DD"/>
    <w:rsid w:val="008219B7"/>
    <w:rsid w:val="00825B4D"/>
    <w:rsid w:val="00856AD5"/>
    <w:rsid w:val="0085787E"/>
    <w:rsid w:val="00865CEE"/>
    <w:rsid w:val="00894FC5"/>
    <w:rsid w:val="008D32D8"/>
    <w:rsid w:val="009D4254"/>
    <w:rsid w:val="009E139B"/>
    <w:rsid w:val="009E6571"/>
    <w:rsid w:val="009F55F2"/>
    <w:rsid w:val="00A17C7F"/>
    <w:rsid w:val="00A5614E"/>
    <w:rsid w:val="00A57238"/>
    <w:rsid w:val="00A64717"/>
    <w:rsid w:val="00A65909"/>
    <w:rsid w:val="00AE015B"/>
    <w:rsid w:val="00B0320C"/>
    <w:rsid w:val="00B05391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A7A61"/>
    <w:rsid w:val="00EB3125"/>
    <w:rsid w:val="00EF7939"/>
    <w:rsid w:val="00F17DA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647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7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7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7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7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647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7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7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7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7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St-531/2016</izvorni_sadrzaj>
    <derivirana_varijabla naziv="DomainObject.Predmet.OznakaBroj_1">St-531/2016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BAJKOS jednostavno društvo s ograničenom odgovornošću za proizvodnju, trgovinu i usluge</izvorni_sadrzaj>
    <derivirana_varijabla naziv="DomainObject.Predmet.ProtustrankaFormated_1">  BAJKOS jednostavno društvo s ograničenom odgovornošću za proizvodnju, trgovinu i usluge</derivirana_varijabla>
  </DomainObject.Predmet.ProtustrankaFormated>
  <DomainObject.Predmet.ProtustrankaFormatedOIB>
    <izvorni_sadrzaj>  BAJKOS jednostavno društvo s ograničenom odgovornošću za proizvodnju, trgovinu i usluge, OIB 12718882639</izvorni_sadrzaj>
    <derivirana_varijabla naziv="DomainObject.Predmet.ProtustrankaFormatedOIB_1">  BAJKOS jednostavno društvo s ograničenom odgovornošću za proizvodnju, trgovinu i usluge, OIB 12718882639</derivirana_varijabla>
  </DomainObject.Predmet.ProtustrankaFormatedOIB>
  <DomainObject.Predmet.ProtustrankaFormatedWithAdress>
    <izvorni_sadrzaj> BAJKOS jednostavno društvo s ograničenom odgovornošću za proizvodnju, trgovinu i usluge, Psunjska 169, 31000 Osijek</izvorni_sadrzaj>
    <derivirana_varijabla naziv="DomainObject.Predmet.ProtustrankaFormatedWithAdress_1"> BAJKOS jednostavno društvo s ograničenom odgovornošću za proizvodnju, trgovinu i usluge, Psunjska 169, 31000 Osijek</derivirana_varijabla>
  </DomainObject.Predmet.ProtustrankaFormatedWithAdress>
  <DomainObject.Predmet.ProtustrankaFormatedWithAdressOIB>
    <izvorni_sadrzaj> BAJKOS jednostavno društvo s ograničenom odgovornošću za proizvodnju, trgovinu i usluge, OIB 12718882639, Psunjska 169, 31000 Osijek</izvorni_sadrzaj>
    <derivirana_varijabla naziv="DomainObject.Predmet.ProtustrankaFormatedWithAdressOIB_1"> BAJKOS jednostavno društvo s ograničenom odgovornošću za proizvodnju, trgovinu i usluge, OIB 12718882639, Psunjska 169, 31000 Osijek</derivirana_varijabla>
  </DomainObject.Predmet.ProtustrankaFormatedWithAdressOIB>
  <DomainObject.Predmet.ProtustrankaWithAdress>
    <izvorni_sadrzaj>BAJKOS jednostavno društvo s ograničenom odgovornošću za proizvodnju, trgovinu i usluge Psunjska 169, 31000 Osijek</izvorni_sadrzaj>
    <derivirana_varijabla naziv="DomainObject.Predmet.ProtustrankaWithAdress_1">BAJKOS jednostavno društvo s ograničenom odgovornošću za proizvodnju, trgovinu i usluge Psunjska 169, 31000 Osijek</derivirana_varijabla>
  </DomainObject.Predmet.ProtustrankaWithAdress>
  <DomainObject.Predmet.ProtustrankaWithAdressOIB>
    <izvorni_sadrzaj>BAJKOS jednostavno društvo s ograničenom odgovornošću za proizvodnju, trgovinu i usluge, OIB 12718882639, Psunjska 169, 31000 Osijek</izvorni_sadrzaj>
    <derivirana_varijabla naziv="DomainObject.Predmet.ProtustrankaWithAdressOIB_1">BAJKOS jednostavno društvo s ograničenom odgovornošću za proizvodnju, trgovinu i usluge, OIB 12718882639, Psunjska 169, 31000 Osijek</derivirana_varijabla>
  </DomainObject.Predmet.ProtustrankaWithAdressOIB>
  <DomainObject.Predmet.ProtustrankaNazivFormated>
    <izvorni_sadrzaj>BAJKOS jednostavno društvo s ograničenom odgovornošću za proizvodnju, trgovinu i usluge</izvorni_sadrzaj>
    <derivirana_varijabla naziv="DomainObject.Predmet.ProtustrankaNazivFormated_1">BAJKOS jednostavno društvo s ograničenom odgovornošću za proizvodnju, trgovinu i usluge</derivirana_varijabla>
  </DomainObject.Predmet.ProtustrankaNazivFormated>
  <DomainObject.Predmet.ProtustrankaNazivFormatedOIB>
    <izvorni_sadrzaj>BAJKOS jednostavno društvo s ograničenom odgovornošću za proizvodnju, trgovinu i usluge, OIB 12718882639</izvorni_sadrzaj>
    <derivirana_varijabla naziv="DomainObject.Predmet.ProtustrankaNazivFormatedOIB_1">BAJKOS jednostavno društvo s ograničenom odgovornošću za proizvodnju, trgovinu i usluge, OIB 12718882639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BAJKOS jednostavno društvo s ograničenom odgovornošću za proizvodnju, trgovinu i usluge</item>
    </izvorni_sadrzaj>
    <derivirana_varijabla naziv="DomainObject.Predmet.ProtuStrankaListFormated_1">
      <item>BAJKOS jednostavno društvo s ograničenom odgovornošću za proizvodnju, trgovinu i usluge</item>
    </derivirana_varijabla>
  </DomainObject.Predmet.ProtuStrankaListFormated>
  <DomainObject.Predmet.ProtuStrankaListFormatedOIB>
    <izvorni_sadrzaj>
      <item>BAJKOS jednostavno društvo s ograničenom odgovornošću za proizvodnju, trgovinu i usluge, OIB 12718882639</item>
    </izvorni_sadrzaj>
    <derivirana_varijabla naziv="DomainObject.Predmet.ProtuStrankaListFormatedOIB_1">
      <item>BAJKOS jednostavno društvo s ograničenom odgovornošću za proizvodnju, trgovinu i usluge, OIB 12718882639</item>
    </derivirana_varijabla>
  </DomainObject.Predmet.ProtuStrankaListFormatedOIB>
  <DomainObject.Predmet.ProtuStrankaListFormatedWithAdress>
    <izvorni_sadrzaj>
      <item>BAJKOS jednostavno društvo s ograničenom odgovornošću za proizvodnju, trgovinu i usluge, Psunjska 169, 31000 Osijek</item>
    </izvorni_sadrzaj>
    <derivirana_varijabla naziv="DomainObject.Predmet.ProtuStrankaListFormatedWithAdress_1">
      <item>BAJKOS jednostavno društvo s ograničenom odgovornošću za proizvodnju, trgovinu i usluge, Psunjska 169, 31000 Osijek</item>
    </derivirana_varijabla>
  </DomainObject.Predmet.ProtuStrankaListFormatedWithAdress>
  <DomainObject.Predmet.ProtuStrankaListFormatedWithAdressOIB>
    <izvorni_sadrzaj>
      <item>BAJKOS jednostavno društvo s ograničenom odgovornošću za proizvodnju, trgovinu i usluge, OIB 12718882639, Psunjska 169, 31000 Osijek</item>
    </izvorni_sadrzaj>
    <derivirana_varijabla naziv="DomainObject.Predmet.ProtuStrankaListFormatedWithAdressOIB_1">
      <item>BAJKOS jednostavno društvo s ograničenom odgovornošću za proizvodnju, trgovinu i usluge, OIB 12718882639, Psunjska 169, 31000 Osijek</item>
    </derivirana_varijabla>
  </DomainObject.Predmet.ProtuStrankaListFormatedWithAdressOIB>
  <DomainObject.Predmet.ProtuStrankaListNazivFormated>
    <izvorni_sadrzaj>
      <item>BAJKOS jednostavno društvo s ograničenom odgovornošću za proizvodnju, trgovinu i usluge</item>
    </izvorni_sadrzaj>
    <derivirana_varijabla naziv="DomainObject.Predmet.ProtuStrankaListNazivFormated_1">
      <item>BAJKOS jednostavno društvo s ograničenom odgovornošću za proizvodnju, trgovinu i usluge</item>
    </derivirana_varijabla>
  </DomainObject.Predmet.ProtuStrankaListNazivFormated>
  <DomainObject.Predmet.ProtuStrankaListNazivFormatedOIB>
    <izvorni_sadrzaj>
      <item>BAJKOS jednostavno društvo s ograničenom odgovornošću za proizvodnju, trgovinu i usluge, OIB 12718882639</item>
    </izvorni_sadrzaj>
    <derivirana_varijabla naziv="DomainObject.Predmet.ProtuStrankaListNazivFormatedOIB_1">
      <item>BAJKOS jednostavno društvo s ograničenom odgovornošću za proizvodnju, trgovinu i usluge, OIB 12718882639</item>
    </derivirana_varijabla>
  </DomainObject.Predmet.ProtuStrankaListNazivFormatedOIB>
  <DomainObject.Predmet.OstaliListFormated>
    <izvorni_sadrzaj>
      <item>Dragutin Romić</item>
      <item>ŽDO GUO OSIJEK</item>
      <item>Boris Dizdarević</item>
    </izvorni_sadrzaj>
    <derivirana_varijabla naziv="DomainObject.Predmet.OstaliListFormated_1">
      <item>Dragutin Romić</item>
      <item>ŽDO GUO OSIJEK</item>
      <item>Boris Dizdarević</item>
    </derivirana_varijabla>
  </DomainObject.Predmet.OstaliListFormated>
  <DomainObject.Predmet.OstaliListFormatedOIB>
    <izvorni_sadrzaj>
      <item>Dragutin Romić, OIB 07423571519</item>
      <item>ŽDO GUO OSIJEK</item>
      <item>Boris Dizdarević, OIB 77593664732</item>
    </izvorni_sadrzaj>
    <derivirana_varijabla naziv="DomainObject.Predmet.OstaliListFormatedOIB_1">
      <item>Dragutin Romić, OIB 07423571519</item>
      <item>ŽDO GUO OSIJEK</item>
      <item>Boris Dizdarević, OIB 77593664732</item>
    </derivirana_varijabla>
  </DomainObject.Predmet.OstaliListFormatedOIB>
  <DomainObject.Predmet.OstaliListFormatedWithAdress>
    <izvorni_sadrzaj>
      <item>Dragutin Romić, Ulica Papuka 28, 31431 Čepin</item>
      <item>ŽDO GUO OSIJEK</item>
      <item>Boris Dizdarević, Kolodvorska 108, 31000 Osijek</item>
    </izvorni_sadrzaj>
    <derivirana_varijabla naziv="DomainObject.Predmet.OstaliListFormatedWithAdress_1">
      <item>Dragutin Romić, Ulica Papuka 28, 31431 Čepin</item>
      <item>ŽDO GUO OSIJEK</item>
      <item>Boris Dizdarević, Kolodvorska 108, 31000 Osijek</item>
    </derivirana_varijabla>
  </DomainObject.Predmet.OstaliListFormatedWithAdress>
  <DomainObject.Predmet.OstaliListFormatedWithAdressOIB>
    <izvorni_sadrzaj>
      <item>Dragutin Romić, OIB 07423571519, Ulica Papuka 28, 31431 Čepin</item>
      <item>ŽDO GUO OSIJEK</item>
      <item>Boris Dizdarević, OIB 77593664732, Kolodvorska 108, 31000 Osijek</item>
    </izvorni_sadrzaj>
    <derivirana_varijabla naziv="DomainObject.Predmet.OstaliListFormatedWithAdressOIB_1">
      <item>Dragutin Romić, OIB 07423571519, Ulica Papuka 28, 31431 Čepin</item>
      <item>ŽDO GUO OSIJEK</item>
      <item>Boris Dizdarević, OIB 77593664732, Kolodvorska 108, 31000 Osijek</item>
    </derivirana_varijabla>
  </DomainObject.Predmet.OstaliListFormatedWithAdressOIB>
  <DomainObject.Predmet.OstaliListNazivFormated>
    <izvorni_sadrzaj>
      <item>Dragutin Romić</item>
      <item>ŽDO GUO OSIJEK</item>
      <item>Boris Dizdarević</item>
    </izvorni_sadrzaj>
    <derivirana_varijabla naziv="DomainObject.Predmet.OstaliListNazivFormated_1">
      <item>Dragutin Romić</item>
      <item>ŽDO GUO OSIJEK</item>
      <item>Boris Dizdarević</item>
    </derivirana_varijabla>
  </DomainObject.Predmet.OstaliListNazivFormated>
  <DomainObject.Predmet.OstaliListNazivFormatedOIB>
    <izvorni_sadrzaj>
      <item>Dragutin Romić, OIB 07423571519</item>
      <item>ŽDO GUO OSIJEK</item>
      <item>Boris Dizdarević, OIB 77593664732</item>
    </izvorni_sadrzaj>
    <derivirana_varijabla naziv="DomainObject.Predmet.OstaliListNazivFormatedOIB_1">
      <item>Dragutin Romić, OIB 07423571519</item>
      <item>ŽDO GUO OSIJEK</item>
      <item>Boris Dizdarević, OIB 77593664732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BAJKOS jednostavno društvo s ograničenom odgovornošću za proizvodnju, trgovinu i usluge</izvorni_sadrzaj>
    <derivirana_varijabla naziv="DomainObject.Predmet.ProtustrankaIDrugi_1">BAJKOS jednostavno društvo s ograničenom odgovornošću za proizvodnju,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BAJKOS jednostavno društvo s ograničenom odgovornošću za proizvodnju, trgovinu i usluge, OIB 12718882639, Psunjska 169, 31000 Osijek</izvorni_sadrzaj>
    <derivirana_varijabla naziv="DomainObject.Predmet.ProtustrankaIDrugiAdressOIB_1">BAJKOS jednostavno društvo s ograničenom odgovornošću za proizvodnju, trgovinu i usluge, OIB 12718882639, Psunjska 169,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BAJKOS jednostavno društvo s ograničenom odgovornošću za proizvodnju, trgovinu i usluge</item>
      <item>FINA RC OSIJEK</item>
      <item>Dragutin Romić</item>
      <item>ŽDO GUO OSIJEK</item>
      <item>Boris Dizdarević</item>
    </izvorni_sadrzaj>
    <derivirana_varijabla naziv="DomainObject.Predmet.SudioniciListNaziv_1">
      <item>BAJKOS jednostavno društvo s ograničenom odgovornošću za proizvodnju, trgovinu i usluge</item>
      <item>FINA RC OSIJEK</item>
      <item>Dragutin Romić</item>
      <item>ŽDO GUO OSIJEK</item>
      <item>Boris Dizdarević</item>
    </derivirana_varijabla>
  </DomainObject.Predmet.SudioniciListNaziv>
  <DomainObject.Predmet.SudioniciListAdressOIB>
    <izvorni_sadrzaj>
      <item>BAJKOS jednostavno društvo s ograničenom odgovornošću za proizvodnju, trgovinu i usluge, OIB 12718882639, Psunjska 169,31000 Osijek</item>
      <item>FINA RC OSIJEK, OIB 85821130368, L. JEGERA 3,31000 Osijek</item>
      <item>Dragutin Romić, OIB 07423571519, Ulica Papuka 28,31431 Čepin</item>
      <item>ŽDO GUO OSIJEK</item>
      <item>Boris Dizdarević, OIB 77593664732, Kolodvorska 108,31000 Osijek</item>
    </izvorni_sadrzaj>
    <derivirana_varijabla naziv="DomainObject.Predmet.SudioniciListAdressOIB_1">
      <item>BAJKOS jednostavno društvo s ograničenom odgovornošću za proizvodnju, trgovinu i usluge, OIB 12718882639, Psunjska 169,31000 Osijek</item>
      <item>FINA RC OSIJEK, OIB 85821130368, L. JEGERA 3,31000 Osijek</item>
      <item>Dragutin Romić, OIB 07423571519, Ulica Papuka 28,31431 Čepin</item>
      <item>ŽDO GUO OSIJEK</item>
      <item>Boris Dizdarević, OIB 77593664732, Kolodvorska 108,31000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12718882639</item>
      <item>, OIB 85821130368</item>
      <item>, OIB 07423571519</item>
      <item>, OIB null</item>
      <item>, OIB 77593664732</item>
    </izvorni_sadrzaj>
    <derivirana_varijabla naziv="DomainObject.Predmet.SudioniciListNazivOIB_1">
      <item>, OIB 12718882639</item>
      <item>, OIB 85821130368</item>
      <item>, OIB 07423571519</item>
      <item>, OIB null</item>
      <item>, OIB 77593664732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2805</properties:Characters>
  <properties:Lines>92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2016-11-16T08:37:00Z</dcterms:created>
  <dc:creator>..</dc:creator>
  <cp:lastModifiedBy>Maja Kocijan</cp:lastModifiedBy>
  <cp:lastPrinted>2016-11-16T08:43:00Z</cp:lastPrinted>
  <dcterms:modified xmlns:xsi="http://www.w3.org/2001/XMLSchema-instance" xsi:type="dcterms:W3CDTF">2016-11-16T08:47:00Z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