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1267a" w14:paraId="c51267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AF3AC1">
        <w:t>6</w:t>
      </w:r>
      <w:r w:rsidR="001E06C8">
        <w:t>966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</w:t>
      </w:r>
      <w:r w:rsidR="00AA591E">
        <w:t>9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CA4C33" w:rsidR="001E06C8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E06C8">
        <w:rPr>
          <w:szCs w:val="20"/>
        </w:rPr>
        <w:t xml:space="preserve">KOMAR MARKETING d.o.o., </w:t>
      </w:r>
      <w:proofErr w:type="spellStart"/>
      <w:r w:rsidR="001E06C8">
        <w:rPr>
          <w:szCs w:val="20"/>
        </w:rPr>
        <w:t>Bestovje</w:t>
      </w:r>
      <w:proofErr w:type="spellEnd"/>
      <w:r w:rsidR="001E06C8">
        <w:rPr>
          <w:szCs w:val="20"/>
        </w:rPr>
        <w:t>, Kumrovečka 14</w:t>
      </w:r>
      <w:r w:rsidR="00CA4C33">
        <w:rPr>
          <w:szCs w:val="20"/>
        </w:rPr>
        <w:t xml:space="preserve">, MBS: </w:t>
      </w:r>
    </w:p>
    <w:p w:rsidRDefault="001E06C8" w:rsidP="001E06C8" w:rsidR="00CA4C33">
      <w:pPr>
        <w:ind w:firstLine="708"/>
        <w:jc w:val="both"/>
        <w:rPr>
          <w:szCs w:val="20"/>
        </w:rPr>
      </w:pPr>
      <w:r>
        <w:rPr>
          <w:szCs w:val="20"/>
        </w:rPr>
        <w:t xml:space="preserve">  </w:t>
      </w:r>
      <w:r w:rsidR="00CA4C33">
        <w:rPr>
          <w:szCs w:val="20"/>
        </w:rPr>
        <w:t>080</w:t>
      </w:r>
      <w:r>
        <w:rPr>
          <w:szCs w:val="20"/>
        </w:rPr>
        <w:t>460864</w:t>
      </w:r>
      <w:r w:rsidR="00CA4C33">
        <w:rPr>
          <w:szCs w:val="20"/>
        </w:rPr>
        <w:t>,</w:t>
      </w:r>
      <w:r w:rsidR="00B77FDC">
        <w:rPr>
          <w:szCs w:val="20"/>
        </w:rPr>
        <w:t xml:space="preserve"> OIB: </w:t>
      </w:r>
      <w:r w:rsidR="00CA4C33">
        <w:rPr>
          <w:szCs w:val="20"/>
        </w:rPr>
        <w:t xml:space="preserve"> </w:t>
      </w:r>
      <w:r>
        <w:rPr>
          <w:szCs w:val="20"/>
        </w:rPr>
        <w:t>40728079980</w:t>
      </w:r>
    </w:p>
    <w:p w:rsidRDefault="00E17DBA" w:rsidP="00E17DBA" w:rsidR="00E17DBA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1E06C8">
        <w:t>27.001,32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7A0AEF">
        <w:t>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5A562E">
        <w:t>19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21920"/>
    <w:rsid w:val="00147C91"/>
    <w:rsid w:val="00151C7C"/>
    <w:rsid w:val="001540B4"/>
    <w:rsid w:val="00185571"/>
    <w:rsid w:val="001B2ED3"/>
    <w:rsid w:val="001D29BB"/>
    <w:rsid w:val="001E06C8"/>
    <w:rsid w:val="001E50FB"/>
    <w:rsid w:val="001F6933"/>
    <w:rsid w:val="00201979"/>
    <w:rsid w:val="0020278B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01B3F"/>
    <w:rsid w:val="00413F4C"/>
    <w:rsid w:val="00467B46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A562E"/>
    <w:rsid w:val="005D1B51"/>
    <w:rsid w:val="005D476D"/>
    <w:rsid w:val="005E4AB8"/>
    <w:rsid w:val="005F0073"/>
    <w:rsid w:val="005F4627"/>
    <w:rsid w:val="00627F6A"/>
    <w:rsid w:val="00637436"/>
    <w:rsid w:val="00652D29"/>
    <w:rsid w:val="00657B8E"/>
    <w:rsid w:val="00682246"/>
    <w:rsid w:val="00683F97"/>
    <w:rsid w:val="006E4B20"/>
    <w:rsid w:val="006F1038"/>
    <w:rsid w:val="00706107"/>
    <w:rsid w:val="00725D13"/>
    <w:rsid w:val="00762616"/>
    <w:rsid w:val="007A0AEF"/>
    <w:rsid w:val="007B5AFD"/>
    <w:rsid w:val="007C34F2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668B7"/>
    <w:rsid w:val="00A71431"/>
    <w:rsid w:val="00A85F69"/>
    <w:rsid w:val="00AA591E"/>
    <w:rsid w:val="00AB60FD"/>
    <w:rsid w:val="00AC233E"/>
    <w:rsid w:val="00AC4528"/>
    <w:rsid w:val="00AD027A"/>
    <w:rsid w:val="00AF3AC1"/>
    <w:rsid w:val="00B15445"/>
    <w:rsid w:val="00B42B46"/>
    <w:rsid w:val="00B719DB"/>
    <w:rsid w:val="00B77FDC"/>
    <w:rsid w:val="00B82F18"/>
    <w:rsid w:val="00B95AE6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A4C33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17954"/>
    <w:rsid w:val="00E17DBA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9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9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9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9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9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9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9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9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9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9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6966</izvorni_sadrzaj>
    <derivirana_varijabla naziv="DomainObject.Predmet.Broj_1">6966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St-6966/2015</izvorni_sadrzaj>
    <derivirana_varijabla naziv="DomainObject.Predmet.OznakaBroj_1">St-6966/2015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KOMAR MARKETING d.o.o. zastupanog po punomoćniku Dubravka Komar</izvorni_sadrzaj>
    <derivirana_varijabla naziv="DomainObject.Predmet.ProtustrankaFormated_1">  KOMAR MARKETING d.o.o. zastupanog po punomoćniku Dubravka Komar</derivirana_varijabla>
  </DomainObject.Predmet.ProtustrankaFormated>
  <DomainObject.Predmet.ProtustrankaFormatedOIB>
    <izvorni_sadrzaj>  KOMAR MARKETING d.o.o., OIB 40728079980 zastupanog po punomoćniku Dubravka Komar</izvorni_sadrzaj>
    <derivirana_varijabla naziv="DomainObject.Predmet.ProtustrankaFormatedOIB_1">  KOMAR MARKETING d.o.o., OIB 40728079980 zastupanog po punomoćniku Dubravka Komar</derivirana_varijabla>
  </DomainObject.Predmet.ProtustrankaFormatedOIB>
  <DomainObject.Predmet.ProtustrankaFormatedWithAdress>
    <izvorni_sadrzaj> KOMAR MARKETING d.o.o., Kumrovečka 14, 10437 Bestovje zastupanog po punomoćniku Dubravka Komar</izvorni_sadrzaj>
    <derivirana_varijabla naziv="DomainObject.Predmet.ProtustrankaFormatedWithAdress_1"> KOMAR MARKETING d.o.o., Kumrovečka 14, 10437 Bestovje zastupanog po punomoćniku Dubravka Komar</derivirana_varijabla>
  </DomainObject.Predmet.ProtustrankaFormatedWithAdress>
  <DomainObject.Predmet.ProtustrankaFormatedWithAdressOIB>
    <izvorni_sadrzaj> KOMAR MARKETING d.o.o., OIB 40728079980, Kumrovečka 14, 10437 Bestovje zastupanog po punomoćniku Dubravka Komar</izvorni_sadrzaj>
    <derivirana_varijabla naziv="DomainObject.Predmet.ProtustrankaFormatedWithAdressOIB_1"> KOMAR MARKETING d.o.o., OIB 40728079980, Kumrovečka 14, 10437 Bestovje zastupanog po punomoćniku Dubravka Komar</derivirana_varijabla>
  </DomainObject.Predmet.ProtustrankaFormatedWithAdressOIB>
  <DomainObject.Predmet.ProtustrankaWithAdress>
    <izvorni_sadrzaj>KOMAR MARKETING d.o.o. Kumrovečka 14, 10437 Bestovje</izvorni_sadrzaj>
    <derivirana_varijabla naziv="DomainObject.Predmet.ProtustrankaWithAdress_1">KOMAR MARKETING d.o.o. Kumrovečka 14, 10437 Bestovje</derivirana_varijabla>
  </DomainObject.Predmet.ProtustrankaWithAdress>
  <DomainObject.Predmet.ProtustrankaWithAdressOIB>
    <izvorni_sadrzaj>KOMAR MARKETING d.o.o., OIB 40728079980, Kumrovečka 14, 10437 Bestovje</izvorni_sadrzaj>
    <derivirana_varijabla naziv="DomainObject.Predmet.ProtustrankaWithAdressOIB_1">KOMAR MARKETING d.o.o., OIB 40728079980, Kumrovečka 14, 10437 Bestovje</derivirana_varijabla>
  </DomainObject.Predmet.ProtustrankaWithAdressOIB>
  <DomainObject.Predmet.ProtustrankaNazivFormated>
    <izvorni_sadrzaj>KOMAR MARKETING d.o.o.</izvorni_sadrzaj>
    <derivirana_varijabla naziv="DomainObject.Predmet.ProtustrankaNazivFormated_1">KOMAR MARKETING d.o.o.</derivirana_varijabla>
  </DomainObject.Predmet.ProtustrankaNazivFormated>
  <DomainObject.Predmet.ProtustrankaNazivFormatedOIB>
    <izvorni_sadrzaj>KOMAR MARKETING d.o.o., OIB 40728079980</izvorni_sadrzaj>
    <derivirana_varijabla naziv="DomainObject.Predmet.ProtustrankaNazivFormatedOIB_1">KOMAR MARKETING d.o.o., OIB 40728079980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KOMAR MARKETING d.o.o. zastupanog po punomoćniku Dubravka Komar</item>
    </izvorni_sadrzaj>
    <derivirana_varijabla naziv="DomainObject.Predmet.ProtuStrankaListFormated_1">
      <item>KOMAR MARKETING d.o.o. zastupanog po punomoćniku Dubravka Komar</item>
    </derivirana_varijabla>
  </DomainObject.Predmet.ProtuStrankaListFormated>
  <DomainObject.Predmet.ProtuStrankaListFormatedOIB>
    <izvorni_sadrzaj>
      <item>KOMAR MARKETING d.o.o., OIB 40728079980 zastupanog po punomoćniku Dubravka Komar</item>
    </izvorni_sadrzaj>
    <derivirana_varijabla naziv="DomainObject.Predmet.ProtuStrankaListFormatedOIB_1">
      <item>KOMAR MARKETING d.o.o., OIB 40728079980 zastupanog po punomoćniku Dubravka Komar</item>
    </derivirana_varijabla>
  </DomainObject.Predmet.ProtuStrankaListFormatedOIB>
  <DomainObject.Predmet.ProtuStrankaListFormatedWithAdress>
    <izvorni_sadrzaj>
      <item>KOMAR MARKETING d.o.o., Kumrovečka 14, 10437 Bestovje zastupanog po punomoćniku Dubravka Komar</item>
    </izvorni_sadrzaj>
    <derivirana_varijabla naziv="DomainObject.Predmet.ProtuStrankaListFormatedWithAdress_1">
      <item>KOMAR MARKETING d.o.o., Kumrovečka 14, 10437 Bestovje zastupanog po punomoćniku Dubravka Komar</item>
    </derivirana_varijabla>
  </DomainObject.Predmet.ProtuStrankaListFormatedWithAdress>
  <DomainObject.Predmet.ProtuStrankaListFormatedWithAdressOIB>
    <izvorni_sadrzaj>
      <item>KOMAR MARKETING d.o.o., OIB 40728079980, Kumrovečka 14, 10437 Bestovje zastupanog po punomoćniku Dubravka Komar</item>
    </izvorni_sadrzaj>
    <derivirana_varijabla naziv="DomainObject.Predmet.ProtuStrankaListFormatedWithAdressOIB_1">
      <item>KOMAR MARKETING d.o.o., OIB 40728079980, Kumrovečka 14, 10437 Bestovje zastupanog po punomoćniku Dubravka Komar</item>
    </derivirana_varijabla>
  </DomainObject.Predmet.ProtuStrankaListFormatedWithAdressOIB>
  <DomainObject.Predmet.ProtuStrankaListNazivFormated>
    <izvorni_sadrzaj>
      <item>KOMAR MARKETING d.o.o.</item>
    </izvorni_sadrzaj>
    <derivirana_varijabla naziv="DomainObject.Predmet.ProtuStrankaListNazivFormated_1">
      <item>KOMAR MARKETING d.o.o.</item>
    </derivirana_varijabla>
  </DomainObject.Predmet.ProtuStrankaListNazivFormated>
  <DomainObject.Predmet.ProtuStrankaListNazivFormatedOIB>
    <izvorni_sadrzaj>
      <item>KOMAR MARKETING d.o.o., OIB 40728079980</item>
    </izvorni_sadrzaj>
    <derivirana_varijabla naziv="DomainObject.Predmet.ProtuStrankaListNazivFormatedOIB_1">
      <item>KOMAR MARKETING d.o.o., OIB 40728079980</item>
    </derivirana_varijabla>
  </DomainObject.Predmet.ProtuStrankaListNazivFormatedOIB>
  <DomainObject.Predmet.OstaliListFormated>
    <izvorni_sadrzaj>
      <item>Dubravka Komar punomoćnik sudionika u postupku KOMAR MARKETING d.o.o.</item>
    </izvorni_sadrzaj>
    <derivirana_varijabla naziv="DomainObject.Predmet.OstaliListFormated_1">
      <item>Dubravka Komar punomoćnik sudionika u postupku KOMAR MARKETING d.o.o.</item>
    </derivirana_varijabla>
  </DomainObject.Predmet.OstaliListFormated>
  <DomainObject.Predmet.OstaliListFormatedOIB>
    <izvorni_sadrzaj>
      <item>Dubravka Komar, OIB 21764455736 punomoćnik sudionika u postupku KOMAR MARKETING d.o.o.</item>
    </izvorni_sadrzaj>
    <derivirana_varijabla naziv="DomainObject.Predmet.OstaliListFormatedOIB_1">
      <item>Dubravka Komar, OIB 21764455736 punomoćnik sudionika u postupku KOMAR MARKETING d.o.o.</item>
    </derivirana_varijabla>
  </DomainObject.Predmet.OstaliListFormatedOIB>
  <DomainObject.Predmet.OstaliListFormatedWithAdress>
    <izvorni_sadrzaj>
      <item>Dubravka Komar, Jure Kaštelana 10, 10000 Zagreb punomoćnik sudionika u postupku KOMAR MARKETING d.o.o.</item>
    </izvorni_sadrzaj>
    <derivirana_varijabla naziv="DomainObject.Predmet.OstaliListFormatedWithAdress_1">
      <item>Dubravka Komar, Jure Kaštelana 10, 10000 Zagreb punomoćnik sudionika u postupku KOMAR MARKETING d.o.o.</item>
    </derivirana_varijabla>
  </DomainObject.Predmet.OstaliListFormatedWithAdress>
  <DomainObject.Predmet.OstaliListFormatedWithAdressOIB>
    <izvorni_sadrzaj>
      <item>Dubravka Komar, OIB 21764455736, Jure Kaštelana 10, 10000 Zagreb punomoćnik sudionika u postupku KOMAR MARKETING d.o.o.</item>
    </izvorni_sadrzaj>
    <derivirana_varijabla naziv="DomainObject.Predmet.OstaliListFormatedWithAdressOIB_1">
      <item>Dubravka Komar, OIB 21764455736, Jure Kaštelana 10, 10000 Zagreb punomoćnik sudionika u postupku KOMAR MARKETING d.o.o.</item>
    </derivirana_varijabla>
  </DomainObject.Predmet.OstaliListFormatedWithAdressOIB>
  <DomainObject.Predmet.OstaliListNazivFormated>
    <izvorni_sadrzaj>
      <item>Dubravka Komar</item>
    </izvorni_sadrzaj>
    <derivirana_varijabla naziv="DomainObject.Predmet.OstaliListNazivFormated_1">
      <item>Dubravka Komar</item>
    </derivirana_varijabla>
  </DomainObject.Predmet.OstaliListNazivFormated>
  <DomainObject.Predmet.OstaliListNazivFormatedOIB>
    <izvorni_sadrzaj>
      <item>Dubravka Komar, OIB 21764455736</item>
    </izvorni_sadrzaj>
    <derivirana_varijabla naziv="DomainObject.Predmet.OstaliListNazivFormatedOIB_1">
      <item>Dubravka Komar, OIB 21764455736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KOMAR MARKETING d.o.o.</izvorni_sadrzaj>
    <derivirana_varijabla naziv="DomainObject.Predmet.ProtustrankaIDrugi_1">KOMAR MARKETING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KOMAR MARKETING d.o.o., OIB 40728079980, Kumrovečka 14, 10437 Bestovje</izvorni_sadrzaj>
    <derivirana_varijabla naziv="DomainObject.Predmet.ProtustrankaIDrugiAdressOIB_1">KOMAR MARKETING d.o.o., OIB 40728079980, Kumrovečka 14,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KOMAR MARKETING d.o.o.</item>
      <item>Dubravka Komar</item>
    </izvorni_sadrzaj>
    <derivirana_varijabla naziv="DomainObject.Predmet.SudioniciListNaziv_1">
      <item>FINA Regionalni centar Zagreb</item>
      <item>KOMAR MARKETING d.o.o.</item>
      <item>Dubravka Komar</item>
    </derivirana_varijabla>
  </DomainObject.Predmet.SudioniciListNaziv>
  <DomainObject.Predmet.SudioniciListAdressOIB>
    <izvorni_sadrzaj>
      <item>FINA Regionalni centar Zagreb, OIB 85821130368, Trg svibanjskih žrtava 1995.1,10000 Zagreb</item>
      <item>KOMAR MARKETING d.o.o., OIB 40728079980, Kumrovečka 14,10437 Bestovje</item>
      <item>Dubravka Komar, OIB 21764455736, Jure Kaštelana 10,10000 Zagreb</item>
    </izvorni_sadrzaj>
    <derivirana_varijabla naziv="DomainObject.Predmet.SudioniciListAdressOIB_1">
      <item>FINA Regionalni centar Zagreb, OIB 85821130368, Trg svibanjskih žrtava 1995.1,10000 Zagreb</item>
      <item>KOMAR MARKETING d.o.o., OIB 40728079980, Kumrovečka 14,10437 Bestovje</item>
      <item>Dubravka Komar, OIB 21764455736, Jure Kaštelana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40728079980</item>
      <item>, OIB 21764455736</item>
    </izvorni_sadrzaj>
    <derivirana_varijabla naziv="DomainObject.Predmet.SudioniciListNazivOIB_1">
      <item>, OIB 85821130368</item>
      <item>, OIB 40728079980</item>
      <item>, OIB 21764455736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1303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2016-02-19T14:17:00Z</dcterms:created>
  <dc:creator>ilukac</dc:creator>
  <cp:lastModifiedBy>Ksenija Nol</cp:lastModifiedBy>
  <cp:lastPrinted>2016-02-19T14:15:00Z</cp:lastPrinted>
  <dcterms:modified xmlns:xsi="http://www.w3.org/2001/XMLSchema-instance" xsi:type="dcterms:W3CDTF">2016-02-19T14:18:00Z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