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7f1b" w14:paraId="2547f1b" w:rsidRDefault="00A90DE4" w:rsidP="00A90DE4" w:rsidR="00A90DE4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St-93/16-4</w:t>
      </w:r>
    </w:p>
    <w:p w:rsidRDefault="00A90DE4" w:rsidP="00A90DE4" w:rsidR="00A90DE4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DE4" w:rsidP="00A90DE4" w:rsidR="00A90DE4">
      <w:r>
        <w:t xml:space="preserve">         REPUBLIKA HRVATSKA</w:t>
      </w:r>
    </w:p>
    <w:p w:rsidRDefault="00A90DE4" w:rsidP="00A90DE4" w:rsidR="00A90DE4">
      <w:r>
        <w:t xml:space="preserve"> TRGOVAČKI SUD U VARAŽDINU</w:t>
      </w:r>
    </w:p>
    <w:p w:rsidRDefault="00A90DE4" w:rsidP="00A90DE4" w:rsidR="00A90DE4">
      <w:pPr>
        <w:ind w:firstLine="720"/>
      </w:pPr>
      <w:r>
        <w:t xml:space="preserve">         B. Radić 2</w:t>
      </w:r>
    </w:p>
    <w:p w:rsidRDefault="00A90DE4" w:rsidP="00A90DE4" w:rsidR="00A90DE4">
      <w:pPr>
        <w:jc w:val="center"/>
        <w:rPr>
          <w:lang w:val="hr-HR"/>
        </w:rPr>
      </w:pPr>
    </w:p>
    <w:p w:rsidRDefault="00A90DE4" w:rsidP="00A90DE4" w:rsidR="00A90DE4">
      <w:pPr>
        <w:jc w:val="center"/>
        <w:rPr>
          <w:lang w:val="hr-HR"/>
        </w:rPr>
      </w:pPr>
    </w:p>
    <w:p w:rsidRDefault="00A90DE4" w:rsidP="00A90DE4" w:rsidR="00A90DE4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“DOBRI DUH” – UDRUGA ZA TERAPIJSKO JAHANJE, OIB: 70112592359 sa sjedištem u Stjepana Radića 121, 42206 Majerje, dana 25. siječnja 2016. godine, temeljem čl. 430. Stečajnog zakona ("Narodne novine" 71/15, u daljnjem tekstu SZ) objavljuje slijedeći</w:t>
      </w:r>
    </w:p>
    <w:p w:rsidRDefault="00A90DE4" w:rsidP="00A90DE4" w:rsidR="00A90DE4">
      <w:pPr>
        <w:jc w:val="both"/>
      </w:pPr>
    </w:p>
    <w:p w:rsidRDefault="00A90DE4" w:rsidP="00A90DE4" w:rsidR="00A90DE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90DE4" w:rsidP="00A90DE4" w:rsidR="00A90DE4">
      <w:pPr>
        <w:jc w:val="both"/>
        <w:rPr>
          <w:lang w:val="hr-HR"/>
        </w:rPr>
      </w:pPr>
    </w:p>
    <w:p w:rsidRDefault="00A90DE4" w:rsidP="00A90DE4" w:rsidR="00A90DE4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“DOBRI DUH” – UDRUGA ZA TERAPIJSKO JAHANJE, OIB: 70112592359 sa sjedištem u Stjepana Radića 121, 42206 Majerje, iznosi 7.921,50 kn.</w:t>
      </w:r>
    </w:p>
    <w:p w:rsidRDefault="00A90DE4" w:rsidP="00A90DE4" w:rsidR="00A90DE4">
      <w:pPr>
        <w:jc w:val="both"/>
      </w:pPr>
    </w:p>
    <w:p w:rsidRDefault="00A90DE4" w:rsidP="00A90DE4" w:rsidR="00A90DE4">
      <w:pPr>
        <w:jc w:val="both"/>
      </w:pPr>
      <w:r>
        <w:tab/>
        <w:t xml:space="preserve">II/ Poziva se predsjednik dužnika Emilia Džambo, OIB: </w:t>
      </w:r>
      <w:r w:rsidRPr="00A90DE4">
        <w:t>87378168226</w:t>
      </w:r>
      <w:r>
        <w:t>, 31000 Osijek, Jankovačak 4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A90DE4" w:rsidP="00A90DE4" w:rsidR="00A90DE4">
      <w:pPr>
        <w:jc w:val="both"/>
      </w:pPr>
    </w:p>
    <w:p w:rsidRDefault="00A90DE4" w:rsidP="00A90DE4" w:rsidR="00A90DE4">
      <w:pPr>
        <w:jc w:val="both"/>
      </w:pPr>
      <w:r>
        <w:tab/>
        <w:t>III/ Upozorava se predsjednik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90DE4" w:rsidP="00A90DE4" w:rsidR="00A90DE4">
      <w:pPr>
        <w:jc w:val="both"/>
      </w:pPr>
    </w:p>
    <w:p w:rsidRDefault="00A90DE4" w:rsidP="00A90DE4" w:rsidR="00A90DE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90DE4" w:rsidP="00A90DE4" w:rsidR="00A90DE4">
      <w:pPr>
        <w:ind w:firstLine="720"/>
        <w:jc w:val="both"/>
      </w:pPr>
    </w:p>
    <w:p w:rsidRDefault="00A90DE4" w:rsidP="00A90DE4" w:rsidR="00A90DE4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90DE4" w:rsidP="00A90DE4" w:rsidR="00A90DE4">
      <w:pPr>
        <w:outlineLvl w:val="0"/>
        <w:rPr>
          <w:lang w:val="hr-HR"/>
        </w:rPr>
      </w:pPr>
    </w:p>
    <w:p w:rsidRDefault="00A90DE4" w:rsidP="00A90DE4" w:rsidR="00A90DE4">
      <w:pPr>
        <w:jc w:val="center"/>
        <w:outlineLvl w:val="0"/>
        <w:rPr>
          <w:lang w:val="hr-HR"/>
        </w:rPr>
      </w:pPr>
    </w:p>
    <w:p w:rsidRDefault="00A90DE4" w:rsidP="00A90DE4" w:rsidR="00A90DE4">
      <w:pPr>
        <w:jc w:val="center"/>
        <w:outlineLvl w:val="0"/>
        <w:rPr>
          <w:lang w:val="hr-HR"/>
        </w:rPr>
      </w:pPr>
    </w:p>
    <w:p w:rsidRDefault="00A90DE4" w:rsidP="00A90DE4" w:rsidR="00A90DE4">
      <w:pPr>
        <w:jc w:val="center"/>
        <w:outlineLvl w:val="0"/>
        <w:rPr>
          <w:lang w:val="hr-HR"/>
        </w:rPr>
      </w:pPr>
    </w:p>
    <w:p w:rsidRDefault="00A90DE4" w:rsidP="00A90DE4" w:rsidR="00A90DE4">
      <w:pPr>
        <w:jc w:val="center"/>
        <w:outlineLvl w:val="0"/>
        <w:rPr>
          <w:lang w:val="hr-HR"/>
        </w:rPr>
      </w:pPr>
    </w:p>
    <w:p w:rsidRDefault="00A90DE4" w:rsidP="00A90DE4" w:rsidR="00A90DE4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A90DE4" w:rsidP="00A90DE4" w:rsidR="00A90DE4">
      <w:pPr>
        <w:outlineLvl w:val="0"/>
        <w:rPr>
          <w:lang w:val="hr-HR"/>
        </w:rPr>
      </w:pPr>
    </w:p>
    <w:p w:rsidRDefault="00A90DE4" w:rsidP="00A90DE4" w:rsidR="00A90DE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19.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“DOBRI DUH” – UDRUGA ZA TERAPIJSKO JAHANJE, OIB: 70112592359 sa sjedištem u Stjepana Radića 121, 42206 Majerje, navodeći da dužnik na dan 15. siječnja 2016. u Očevidniku redoslijeda osnova za plaćanje ima evidentirane neizvršene osnove za plaćanje u ukupnom iznosu od 7.921,50 kn te da dužnik nema zaposlenih.</w:t>
      </w:r>
    </w:p>
    <w:p w:rsidRDefault="00A90DE4" w:rsidP="00A90DE4" w:rsidR="00A90DE4">
      <w:pPr>
        <w:jc w:val="both"/>
        <w:outlineLvl w:val="0"/>
        <w:rPr>
          <w:lang w:val="hr-HR"/>
        </w:rPr>
      </w:pPr>
    </w:p>
    <w:p w:rsidRDefault="00A90DE4" w:rsidP="00A90DE4" w:rsidR="00A90DE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90DE4" w:rsidP="00A90DE4" w:rsidR="00A90DE4">
      <w:pPr>
        <w:jc w:val="both"/>
        <w:outlineLvl w:val="0"/>
        <w:rPr>
          <w:lang w:val="hr-HR"/>
        </w:rPr>
      </w:pPr>
    </w:p>
    <w:p w:rsidRDefault="00A90DE4" w:rsidP="00A90DE4" w:rsidR="00A90DE4">
      <w:pPr>
        <w:jc w:val="center"/>
        <w:outlineLvl w:val="0"/>
        <w:rPr>
          <w:lang w:val="hr-HR"/>
        </w:rPr>
      </w:pPr>
    </w:p>
    <w:p w:rsidRDefault="00A90DE4" w:rsidP="00A90DE4" w:rsidR="00A90DE4">
      <w:pPr>
        <w:jc w:val="center"/>
        <w:outlineLvl w:val="0"/>
        <w:rPr>
          <w:lang w:val="hr-HR"/>
        </w:rPr>
      </w:pPr>
      <w:r>
        <w:rPr>
          <w:lang w:val="hr-HR"/>
        </w:rPr>
        <w:t>U Varaždinu, 25. siječnja 2016. godine.</w:t>
      </w:r>
    </w:p>
    <w:p w:rsidRDefault="00A90DE4" w:rsidP="00A90DE4" w:rsidR="00A90DE4">
      <w:pPr>
        <w:jc w:val="center"/>
        <w:outlineLvl w:val="0"/>
        <w:rPr>
          <w:lang w:val="hr-HR"/>
        </w:rPr>
      </w:pPr>
    </w:p>
    <w:p w:rsidRDefault="00A90DE4" w:rsidP="00A90DE4" w:rsidR="00A90DE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90DE4" w:rsidP="00A90DE4" w:rsidR="00A90DE4">
      <w:pPr>
        <w:jc w:val="center"/>
        <w:outlineLvl w:val="0"/>
        <w:rPr>
          <w:lang w:val="hr-HR"/>
        </w:rPr>
      </w:pPr>
    </w:p>
    <w:p w:rsidRDefault="00A90DE4" w:rsidP="00A90DE4" w:rsidR="00A90DE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A90DE4" w:rsidP="00A90DE4" w:rsidR="00A90DE4">
      <w:pPr>
        <w:ind w:firstLine="720" w:left="3600"/>
        <w:jc w:val="center"/>
        <w:outlineLvl w:val="0"/>
        <w:rPr>
          <w:lang w:val="hr-HR"/>
        </w:rPr>
      </w:pPr>
    </w:p>
    <w:p w:rsidRDefault="00A90DE4" w:rsidP="00A90DE4" w:rsidR="00A90DE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A90DE4" w:rsidP="00A90DE4" w:rsidR="00A90DE4">
      <w:pPr>
        <w:ind w:firstLine="720" w:left="3600"/>
        <w:jc w:val="center"/>
        <w:outlineLvl w:val="0"/>
        <w:rPr>
          <w:lang w:val="hr-HR"/>
        </w:rPr>
      </w:pPr>
    </w:p>
    <w:p w:rsidRDefault="00A90DE4" w:rsidP="00A90DE4" w:rsidR="00A90DE4">
      <w:pPr>
        <w:outlineLvl w:val="0"/>
        <w:rPr>
          <w:lang w:val="hr-HR"/>
        </w:rPr>
      </w:pPr>
    </w:p>
    <w:p w:rsidRDefault="00A90DE4" w:rsidP="00A90DE4" w:rsidR="00A90DE4">
      <w:pPr>
        <w:outlineLvl w:val="0"/>
        <w:rPr>
          <w:lang w:val="hr-HR"/>
        </w:rPr>
      </w:pPr>
    </w:p>
    <w:p w:rsidRDefault="00A90DE4" w:rsidP="00A90DE4" w:rsidR="00A90DE4">
      <w:pPr>
        <w:outlineLvl w:val="0"/>
        <w:rPr>
          <w:lang w:val="hr-HR"/>
        </w:rPr>
      </w:pPr>
    </w:p>
    <w:p w:rsidRDefault="00A90DE4" w:rsidP="00A90DE4" w:rsidR="00A90DE4">
      <w:pPr>
        <w:outlineLvl w:val="0"/>
        <w:rPr>
          <w:lang w:val="hr-HR"/>
        </w:rPr>
      </w:pPr>
    </w:p>
    <w:p w:rsidRDefault="00A90DE4" w:rsidP="00A90DE4" w:rsidR="00A90DE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90DE4" w:rsidP="00A90DE4" w:rsidR="00A90DE4"/>
    <w:p w:rsidRDefault="00A90DE4" w:rsidP="00A90DE4" w:rsidR="00A90DE4">
      <w:r>
        <w:t>- e-Oglasna ploča suda</w:t>
      </w:r>
    </w:p>
    <w:p w:rsidRDefault="00A90DE4" w:rsidP="00A90DE4" w:rsidR="00A90DE4"/>
    <w:p w:rsidRDefault="00A46827" w:rsidR="00A46827"/>
    <w:sectPr w:rsidR="00A468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DE4"/>
    <w:rsid w:val="00A46827"/>
    <w:rsid w:val="00A90DE4"/>
    <w:rsid w:val="00DA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0DE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0D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0DE4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A66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6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0DE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0D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0DE4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A66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6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89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"DOBRI DUH"-udruga za terapijsko jahanje</izvorni_sadrzaj>
    <derivirana_varijabla naziv="DomainObject.Predmet.ProtustrankaFormated_1">  "DOBRI DUH"-udruga za terapijsko jahanje</derivirana_varijabla>
  </DomainObject.Predmet.ProtustrankaFormated>
  <DomainObject.Predmet.ProtustrankaFormatedOIB>
    <izvorni_sadrzaj>  "DOBRI DUH"-udruga za terapijsko jahanje, OIB 70112592359</izvorni_sadrzaj>
    <derivirana_varijabla naziv="DomainObject.Predmet.ProtustrankaFormatedOIB_1">  "DOBRI DUH"-udruga za terapijsko jahanje, OIB 70112592359</derivirana_varijabla>
  </DomainObject.Predmet.ProtustrankaFormatedOIB>
  <DomainObject.Predmet.ProtustrankaFormatedWithAdress>
    <izvorni_sadrzaj> "DOBRI DUH"-udruga za terapijsko jahanje, Stjepana Radića 121, 42206 Majerje</izvorni_sadrzaj>
    <derivirana_varijabla naziv="DomainObject.Predmet.ProtustrankaFormatedWithAdress_1"> "DOBRI DUH"-udruga za terapijsko jahanje, Stjepana Radića 121, 42206 Majerje</derivirana_varijabla>
  </DomainObject.Predmet.ProtustrankaFormatedWithAdress>
  <DomainObject.Predmet.ProtustrankaFormatedWithAdressOIB>
    <izvorni_sadrzaj> "DOBRI DUH"-udruga za terapijsko jahanje, OIB 70112592359, Stjepana Radića 121, 42206 Majerje</izvorni_sadrzaj>
    <derivirana_varijabla naziv="DomainObject.Predmet.ProtustrankaFormatedWithAdressOIB_1"> "DOBRI DUH"-udruga za terapijsko jahanje, OIB 70112592359, Stjepana Radića 121, 42206 Majerje</derivirana_varijabla>
  </DomainObject.Predmet.ProtustrankaFormatedWithAdressOIB>
  <DomainObject.Predmet.ProtustrankaWithAdress>
    <izvorni_sadrzaj>"DOBRI DUH"-udruga za terapijsko jahanje Stjepana Radića 121, 42206 Majerje</izvorni_sadrzaj>
    <derivirana_varijabla naziv="DomainObject.Predmet.ProtustrankaWithAdress_1">"DOBRI DUH"-udruga za terapijsko jahanje Stjepana Radića 121, 42206 Majerje</derivirana_varijabla>
  </DomainObject.Predmet.ProtustrankaWithAdress>
  <DomainObject.Predmet.ProtustrankaWithAdressOIB>
    <izvorni_sadrzaj>"DOBRI DUH"-udruga za terapijsko jahanje, OIB 70112592359, Stjepana Radića 121, 42206 Majerje</izvorni_sadrzaj>
    <derivirana_varijabla naziv="DomainObject.Predmet.ProtustrankaWithAdressOIB_1">"DOBRI DUH"-udruga za terapijsko jahanje, OIB 70112592359, Stjepana Radića 121, 42206 Majerje</derivirana_varijabla>
  </DomainObject.Predmet.ProtustrankaWithAdressOIB>
  <DomainObject.Predmet.ProtustrankaNazivFormated>
    <izvorni_sadrzaj>"DOBRI DUH"-udruga za terapijsko jahanje</izvorni_sadrzaj>
    <derivirana_varijabla naziv="DomainObject.Predmet.ProtustrankaNazivFormated_1">"DOBRI DUH"-udruga za terapijsko jahanje</derivirana_varijabla>
  </DomainObject.Predmet.ProtustrankaNazivFormated>
  <DomainObject.Predmet.ProtustrankaNazivFormatedOIB>
    <izvorni_sadrzaj>"DOBRI DUH"-udruga za terapijsko jahanje, OIB 70112592359</izvorni_sadrzaj>
    <derivirana_varijabla naziv="DomainObject.Predmet.ProtustrankaNazivFormatedOIB_1">"DOBRI DUH"-udruga za terapijsko jahanje, OIB 70112592359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7921.50</izvorni_sadrzaj>
    <derivirana_varijabla naziv="DomainObject.Predmet.TrenutnaVrijednost_1">7921.50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"DOBRI DUH"-udruga za terapijsko jahanje</item>
    </izvorni_sadrzaj>
    <derivirana_varijabla naziv="DomainObject.Predmet.ProtuStrankaListFormated_1">
      <item>"DOBRI DUH"-udruga za terapijsko jahanje</item>
    </derivirana_varijabla>
  </DomainObject.Predmet.ProtuStrankaListFormated>
  <DomainObject.Predmet.ProtuStrankaListFormatedOIB>
    <izvorni_sadrzaj>
      <item>"DOBRI DUH"-udruga za terapijsko jahanje, OIB 70112592359</item>
    </izvorni_sadrzaj>
    <derivirana_varijabla naziv="DomainObject.Predmet.ProtuStrankaListFormatedOIB_1">
      <item>"DOBRI DUH"-udruga za terapijsko jahanje, OIB 70112592359</item>
    </derivirana_varijabla>
  </DomainObject.Predmet.ProtuStrankaListFormatedOIB>
  <DomainObject.Predmet.ProtuStrankaListFormatedWithAdress>
    <izvorni_sadrzaj>
      <item>"DOBRI DUH"-udruga za terapijsko jahanje, Stjepana Radića 121, 42206 Majerje</item>
    </izvorni_sadrzaj>
    <derivirana_varijabla naziv="DomainObject.Predmet.ProtuStrankaListFormatedWithAdress_1">
      <item>"DOBRI DUH"-udruga za terapijsko jahanje, Stjepana Radića 121, 42206 Majerje</item>
    </derivirana_varijabla>
  </DomainObject.Predmet.ProtuStrankaListFormatedWithAdress>
  <DomainObject.Predmet.ProtuStrankaListFormatedWithAdressOIB>
    <izvorni_sadrzaj>
      <item>"DOBRI DUH"-udruga za terapijsko jahanje, OIB 70112592359, Stjepana Radića 121, 42206 Majerje</item>
    </izvorni_sadrzaj>
    <derivirana_varijabla naziv="DomainObject.Predmet.ProtuStrankaListFormatedWithAdressOIB_1">
      <item>"DOBRI DUH"-udruga za terapijsko jahanje, OIB 70112592359, Stjepana Radića 121, 42206 Majerje</item>
    </derivirana_varijabla>
  </DomainObject.Predmet.ProtuStrankaListFormatedWithAdressOIB>
  <DomainObject.Predmet.ProtuStrankaListNazivFormated>
    <izvorni_sadrzaj>
      <item>"DOBRI DUH"-udruga za terapijsko jahanje</item>
    </izvorni_sadrzaj>
    <derivirana_varijabla naziv="DomainObject.Predmet.ProtuStrankaListNazivFormated_1">
      <item>"DOBRI DUH"-udruga za terapijsko jahanje</item>
    </derivirana_varijabla>
  </DomainObject.Predmet.ProtuStrankaListNazivFormated>
  <DomainObject.Predmet.ProtuStrankaListNazivFormatedOIB>
    <izvorni_sadrzaj>
      <item>"DOBRI DUH"-udruga za terapijsko jahanje, OIB 70112592359</item>
    </izvorni_sadrzaj>
    <derivirana_varijabla naziv="DomainObject.Predmet.ProtuStrankaListNazivFormatedOIB_1">
      <item>"DOBRI DUH"-udruga za terapijsko jahanje, OIB 70112592359</item>
    </derivirana_varijabla>
  </DomainObject.Predmet.ProtuStrankaListNazivFormatedOIB>
  <DomainObject.Predmet.OstaliListFormated>
    <izvorni_sadrzaj>
      <item>Emilia Džambo</item>
    </izvorni_sadrzaj>
    <derivirana_varijabla naziv="DomainObject.Predmet.OstaliListFormated_1">
      <item>Emilia Džambo</item>
    </derivirana_varijabla>
  </DomainObject.Predmet.OstaliListFormated>
  <DomainObject.Predmet.OstaliListFormatedOIB>
    <izvorni_sadrzaj>
      <item>Emilia Džambo, OIB 87378168226</item>
    </izvorni_sadrzaj>
    <derivirana_varijabla naziv="DomainObject.Predmet.OstaliListFormatedOIB_1">
      <item>Emilia Džambo, OIB 87378168226</item>
    </derivirana_varijabla>
  </DomainObject.Predmet.OstaliListFormatedOIB>
  <DomainObject.Predmet.OstaliListFormatedWithAdress>
    <izvorni_sadrzaj>
      <item>Emilia Džambo, Jankovačka 4, 31000 Osijek</item>
    </izvorni_sadrzaj>
    <derivirana_varijabla naziv="DomainObject.Predmet.OstaliListFormatedWithAdress_1">
      <item>Emilia Džambo, Jankovačka 4, 31000 Osijek</item>
    </derivirana_varijabla>
  </DomainObject.Predmet.OstaliListFormatedWithAdress>
  <DomainObject.Predmet.OstaliListFormatedWithAdressOIB>
    <izvorni_sadrzaj>
      <item>Emilia Džambo, OIB 87378168226, Jankovačka 4, 31000 Osijek</item>
    </izvorni_sadrzaj>
    <derivirana_varijabla naziv="DomainObject.Predmet.OstaliListFormatedWithAdressOIB_1">
      <item>Emilia Džambo, OIB 87378168226, Jankovačka 4, 31000 Osijek</item>
    </derivirana_varijabla>
  </DomainObject.Predmet.OstaliListFormatedWithAdressOIB>
  <DomainObject.Predmet.OstaliListNazivFormated>
    <izvorni_sadrzaj>
      <item>Emilia Džambo</item>
    </izvorni_sadrzaj>
    <derivirana_varijabla naziv="DomainObject.Predmet.OstaliListNazivFormated_1">
      <item>Emilia Džambo</item>
    </derivirana_varijabla>
  </DomainObject.Predmet.OstaliListNazivFormated>
  <DomainObject.Predmet.OstaliListNazivFormatedOIB>
    <izvorni_sadrzaj>
      <item>Emilia Džambo, OIB 87378168226</item>
    </izvorni_sadrzaj>
    <derivirana_varijabla naziv="DomainObject.Predmet.OstaliListNazivFormatedOIB_1">
      <item>Emilia Džambo, OIB 87378168226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"DOBRI DUH"-udruga za terapijsko jahanje</izvorni_sadrzaj>
    <derivirana_varijabla naziv="DomainObject.Predmet.ProtustrankaIDrugi_1">"DOBRI DUH"-udruga za terapijsko jahanje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"DOBRI DUH"-udruga za terapijsko jahanje, OIB 70112592359, Stjepana Radića 121, 42206 Majerje</izvorni_sadrzaj>
    <derivirana_varijabla naziv="DomainObject.Predmet.ProtustrankaIDrugiAdressOIB_1">"DOBRI DUH"-udruga za terapijsko jahanje, OIB 70112592359, Stjepana Radića 121, 42206 Majerje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"DOBRI DUH"-udruga za terapijsko jahanje</item>
      <item>Emilia Džambo</item>
    </izvorni_sadrzaj>
    <derivirana_varijabla naziv="DomainObject.Predmet.SudioniciListNaziv_1">
      <item>Financijska agencija</item>
      <item>"DOBRI DUH"-udruga za terapijsko jahanje</item>
      <item>Emilia Džambo</item>
    </derivirana_varijabla>
  </DomainObject.Predmet.SudioniciListNaziv>
  <DomainObject.Predmet.SudioniciListAdressOIB>
    <izvorni_sadrzaj>
      <item>Financijska agencija, OIB 85821130368, A. Cesarca 2,42000 Varaždin</item>
      <item>"DOBRI DUH"-udruga za terapijsko jahanje, OIB 70112592359, Stjepana Radića 121,42206 Majerje</item>
      <item>Emilia Džambo, OIB 87378168226, Jankovačka 4,31000 Osijek</item>
    </izvorni_sadrzaj>
    <derivirana_varijabla naziv="DomainObject.Predmet.SudioniciListAdressOIB_1">
      <item>Financijska agencija, OIB 85821130368, A. Cesarca 2,42000 Varaždin</item>
      <item>"DOBRI DUH"-udruga za terapijsko jahanje, OIB 70112592359, Stjepana Radića 121,42206 Majerje</item>
      <item>Emilia Džambo, OIB 87378168226, Jankovačka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70112592359</item>
      <item>, OIB 87378168226</item>
    </izvorni_sadrzaj>
    <derivirana_varijabla naziv="DomainObject.Predmet.SudioniciListNazivOIB_1">
      <item>, OIB 85821130368</item>
      <item>, OIB 70112592359</item>
      <item>, OIB 87378168226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2608</properties:Characters>
  <properties:Lines>76</properties:Lines>
  <properties:Paragraphs>19</properties:Paragraphs>
  <properties:TotalTime>9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2016-01-25T10:34:00Z</dcterms:created>
  <dc:creator>Tea Meister</dc:creator>
  <cp:lastModifiedBy>Tea Meister</cp:lastModifiedBy>
  <dcterms:modified xmlns:xsi="http://www.w3.org/2001/XMLSchema-instance" xsi:type="dcterms:W3CDTF">2016-01-26T08:11:00Z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