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e599" w14:paraId="045e599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2B50DD">
        <w:t>2122</w:t>
      </w:r>
      <w:r w:rsidR="002E2049">
        <w:t>/</w:t>
      </w:r>
      <w:r w:rsidR="002B50DD">
        <w:t>16</w:t>
      </w:r>
      <w:r w:rsidR="002E2049">
        <w:t>-</w:t>
      </w:r>
      <w:r w:rsidR="002B50DD">
        <w:t>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2B50DD" w:rsidRPr="002B50DD">
        <w:rPr>
          <w:color w:val="000000"/>
        </w:rPr>
        <w:t>STUDIUM d.o.o., Vinkovci, Eugena Kvaternika 50, MBS: 030111099, OIB: 42923979709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2B50DD">
        <w:t>20</w:t>
      </w:r>
      <w:r w:rsidR="00951975">
        <w:t xml:space="preserve">. </w:t>
      </w:r>
      <w:r w:rsidR="002B50DD">
        <w:t>studenoga</w:t>
      </w:r>
      <w:r w:rsidR="00951975">
        <w:t xml:space="preserve"> 2017.,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B50DD" w:rsidRPr="002B50DD">
        <w:t>Ivanka Šuker, OIB: 59623070531, Vinkovci, Ohridska 14</w:t>
      </w:r>
      <w:r w:rsidR="00C7014A" w:rsidRPr="00C7014A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1C4433">
        <w:t>1.000,00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B50DD">
        <w:t>2122</w:t>
      </w:r>
      <w:r w:rsidR="007D3892" w:rsidRPr="00853B55">
        <w:t>-</w:t>
      </w:r>
      <w:r w:rsidR="002B50DD">
        <w:t>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2B50DD" w:rsidRPr="002B50DD">
        <w:t>Ivanka Šuker, OIB: 59623070531, Vinkovci, Ohridska 14</w:t>
      </w:r>
      <w:r w:rsidR="002B50DD"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1C4433">
        <w:t>1.000,00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2B50DD">
        <w:t>2122</w:t>
      </w:r>
      <w:r w:rsidR="007D3892" w:rsidRPr="00853B55">
        <w:t>-</w:t>
      </w:r>
      <w:r w:rsidR="002B50DD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B50DD" w:rsidRPr="002B50DD">
        <w:t>Ivank</w:t>
      </w:r>
      <w:r w:rsidR="002B50DD">
        <w:t>i</w:t>
      </w:r>
      <w:r w:rsidR="002B50DD" w:rsidRPr="002B50DD">
        <w:t xml:space="preserve"> Šuker, OIB: 59623070531, Vinkovci, Ohridska 14</w:t>
      </w:r>
      <w:r w:rsidR="00C7014A" w:rsidRPr="00C7014A"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2B50DD" w:rsidRPr="002B50DD">
        <w:t>Ivanka Šuker, OIB: 59623070531, Vinkovci, Ohridska 14</w:t>
      </w:r>
      <w:r w:rsidR="002B50DD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2B50DD" w:rsidR="002B50DD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2B50DD">
        <w:t xml:space="preserve">    6 St-2122/16-14</w:t>
      </w:r>
    </w:p>
    <w:p w:rsidRDefault="00853B55" w:rsidP="00853B55" w:rsidR="00853B55">
      <w:pPr>
        <w:tabs>
          <w:tab w:pos="7455" w:val="left"/>
          <w:tab w:pos="9072" w:val="right"/>
        </w:tabs>
        <w:jc w:val="right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2B50DD">
        <w:rPr>
          <w:bCs/>
        </w:rPr>
        <w:t>10</w:t>
      </w:r>
      <w:r w:rsidRPr="00C119CF">
        <w:rPr>
          <w:bCs/>
        </w:rPr>
        <w:t xml:space="preserve">. </w:t>
      </w:r>
      <w:r w:rsidR="002B50DD">
        <w:rPr>
          <w:bCs/>
        </w:rPr>
        <w:t>kolovoza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2B50DD" w:rsidRPr="002B50DD">
        <w:rPr>
          <w:color w:val="000000"/>
        </w:rPr>
        <w:t>STUDIUM d.o.o., Vinkovci, Eugena Kvaternika 50, MBS: 030111099, OIB: 42923979709</w:t>
      </w:r>
      <w:r w:rsidR="001C4433" w:rsidRPr="00C7014A">
        <w:rPr>
          <w:color w:val="000000"/>
        </w:rPr>
        <w:t>,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2B50DD">
        <w:rPr>
          <w:bCs/>
        </w:rPr>
        <w:t>2122</w:t>
      </w:r>
      <w:r w:rsidRPr="00C119CF">
        <w:rPr>
          <w:bCs/>
        </w:rPr>
        <w:t>/</w:t>
      </w:r>
      <w:r w:rsidR="002B50DD">
        <w:rPr>
          <w:bCs/>
        </w:rPr>
        <w:t>16</w:t>
      </w:r>
      <w:r w:rsidRPr="00C119CF">
        <w:rPr>
          <w:bCs/>
        </w:rPr>
        <w:t xml:space="preserve"> od </w:t>
      </w:r>
      <w:r w:rsidR="002B50DD">
        <w:rPr>
          <w:bCs/>
        </w:rPr>
        <w:t>17</w:t>
      </w:r>
      <w:r w:rsidRPr="00C119CF">
        <w:rPr>
          <w:bCs/>
        </w:rPr>
        <w:t xml:space="preserve">. </w:t>
      </w:r>
      <w:r w:rsidR="002B50DD">
        <w:rPr>
          <w:bCs/>
        </w:rPr>
        <w:t>studenoga</w:t>
      </w:r>
      <w:r w:rsidRPr="00C119CF">
        <w:rPr>
          <w:bCs/>
        </w:rPr>
        <w:t xml:space="preserve"> 201</w:t>
      </w:r>
      <w:r w:rsidR="002B50DD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2B50DD" w:rsidRPr="002B50DD">
        <w:t>Ivanka Šuker, OIB: 59623070531, Vinkovci, Ohridska 14</w:t>
      </w:r>
      <w:r w:rsidR="001C4433">
        <w:t>,</w:t>
      </w:r>
      <w:r w:rsidRPr="00C119CF">
        <w:rPr>
          <w:bCs/>
        </w:rPr>
        <w:t xml:space="preserve"> na uplatu predujma u iznosu od </w:t>
      </w:r>
      <w:r w:rsidR="00C7014A">
        <w:rPr>
          <w:bCs/>
        </w:rPr>
        <w:t>1</w:t>
      </w:r>
      <w:r w:rsidR="002044F4">
        <w:rPr>
          <w:bCs/>
        </w:rPr>
        <w:t>.0</w:t>
      </w:r>
      <w:r w:rsidR="007B51F8">
        <w:rPr>
          <w:bCs/>
        </w:rPr>
        <w:t>00</w:t>
      </w:r>
      <w:r w:rsidRPr="00C119CF">
        <w:rPr>
          <w:bCs/>
        </w:rPr>
        <w:t>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  <w:r w:rsidR="008D1167"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2B50DD">
        <w:rPr>
          <w:bCs/>
        </w:rPr>
        <w:t>2122</w:t>
      </w:r>
      <w:r w:rsidRPr="00C119CF">
        <w:rPr>
          <w:bCs/>
        </w:rPr>
        <w:t>/</w:t>
      </w:r>
      <w:r w:rsidR="002B50DD">
        <w:rPr>
          <w:bCs/>
        </w:rPr>
        <w:t>16</w:t>
      </w:r>
      <w:r w:rsidRPr="00C119CF">
        <w:rPr>
          <w:bCs/>
        </w:rPr>
        <w:t xml:space="preserve"> od </w:t>
      </w:r>
      <w:r w:rsidR="002B50DD">
        <w:rPr>
          <w:bCs/>
        </w:rPr>
        <w:t>17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2B50DD">
        <w:rPr>
          <w:bCs/>
        </w:rPr>
        <w:t>studenoga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2B50DD">
        <w:rPr>
          <w:bCs/>
        </w:rPr>
        <w:t>6</w:t>
      </w:r>
      <w:r w:rsidRPr="00C119CF">
        <w:rPr>
          <w:bCs/>
        </w:rPr>
        <w:t xml:space="preserve">. g. osoba ovlaštena za zastupanje </w:t>
      </w:r>
      <w:r w:rsidR="002B50DD" w:rsidRPr="002B50DD">
        <w:t>Ivanka Šuker, OIB: 59623070531, Vinkovci, Ohridska 14</w:t>
      </w:r>
      <w:r w:rsidR="001C4433">
        <w:t>,</w:t>
      </w:r>
      <w:r>
        <w:rPr>
          <w:color w:val="000000"/>
        </w:rPr>
        <w:t xml:space="preserve"> </w:t>
      </w:r>
      <w:r w:rsidRPr="00C119CF">
        <w:rPr>
          <w:bCs/>
        </w:rPr>
        <w:t>je zaprimi</w:t>
      </w:r>
      <w:r w:rsidR="001C4433">
        <w:rPr>
          <w:bCs/>
        </w:rPr>
        <w:t>la</w:t>
      </w:r>
      <w:r w:rsidRPr="00C119CF">
        <w:rPr>
          <w:bCs/>
        </w:rPr>
        <w:t xml:space="preserve"> dana </w:t>
      </w:r>
      <w:r w:rsidR="002C608F">
        <w:rPr>
          <w:bCs/>
        </w:rPr>
        <w:t>18</w:t>
      </w:r>
      <w:r w:rsidRPr="00C119CF">
        <w:rPr>
          <w:bCs/>
        </w:rPr>
        <w:t xml:space="preserve">. </w:t>
      </w:r>
      <w:r w:rsidR="002C608F">
        <w:rPr>
          <w:bCs/>
        </w:rPr>
        <w:t>studenoga</w:t>
      </w:r>
      <w:r w:rsidRPr="00C119CF">
        <w:rPr>
          <w:bCs/>
        </w:rPr>
        <w:t xml:space="preserve"> 201</w:t>
      </w:r>
      <w:r w:rsidR="002C608F">
        <w:rPr>
          <w:bCs/>
        </w:rPr>
        <w:t>6</w:t>
      </w:r>
      <w:r w:rsidR="002044F4">
        <w:rPr>
          <w:bCs/>
        </w:rPr>
        <w:t xml:space="preserve">. </w:t>
      </w:r>
      <w:r w:rsidR="002C608F">
        <w:rPr>
          <w:bCs/>
        </w:rPr>
        <w:t xml:space="preserve">objavom na e-oglasnoj ploči suda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8D1167">
        <w:rPr>
          <w:bCs/>
        </w:rPr>
        <w:t>la</w:t>
      </w:r>
      <w:r w:rsidRPr="00C119CF">
        <w:rPr>
          <w:bCs/>
        </w:rPr>
        <w:t xml:space="preserve"> po pozivu suda, niti uplati</w:t>
      </w:r>
      <w:r w:rsidR="008D1167">
        <w:rPr>
          <w:bCs/>
        </w:rPr>
        <w:t>la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</w:t>
      </w:r>
      <w:r w:rsidR="008D1167">
        <w:rPr>
          <w:bCs/>
        </w:rPr>
        <w:t>la</w:t>
      </w:r>
      <w:r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B50DD">
        <w:t>20</w:t>
      </w:r>
      <w:r w:rsidR="000E06CF">
        <w:t xml:space="preserve">. </w:t>
      </w:r>
      <w:r w:rsidR="002B50DD">
        <w:t>studenoga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2B50DD" w:rsidP="00C7014A" w:rsidR="002044F4">
      <w:pPr>
        <w:numPr>
          <w:ilvl w:val="0"/>
          <w:numId w:val="11"/>
        </w:numPr>
      </w:pPr>
      <w:r w:rsidRPr="002B50DD">
        <w:t>Ivanka Šuker, Vinkovci, Ohridska 14</w:t>
      </w:r>
      <w:r w:rsidR="002C608F">
        <w:t xml:space="preserve"> po pun. Ćorluka Vinkovci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2B50DD" w:rsidP="007E6D1A" w:rsidR="007E6D1A">
      <w:pPr>
        <w:numPr>
          <w:ilvl w:val="0"/>
          <w:numId w:val="11"/>
        </w:numPr>
      </w:pPr>
      <w:r>
        <w:t>20</w:t>
      </w:r>
      <w:r w:rsidR="001C4433">
        <w:t>/</w:t>
      </w:r>
      <w:r>
        <w:t>12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F4A" w:rsidP="00C06AA6" w:rsidR="00BE1F4A">
      <w:r>
        <w:separator/>
      </w:r>
    </w:p>
  </w:endnote>
  <w:endnote w:id="0" w:type="continuationSeparator">
    <w:p w:rsidRDefault="00BE1F4A" w:rsidP="00C06AA6" w:rsidR="00BE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F4A" w:rsidP="00C06AA6" w:rsidR="00BE1F4A">
      <w:r>
        <w:separator/>
      </w:r>
    </w:p>
  </w:footnote>
  <w:footnote w:id="0" w:type="continuationSeparator">
    <w:p w:rsidRDefault="00BE1F4A" w:rsidP="00C06AA6" w:rsidR="00BE1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7568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4433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A2AF5"/>
    <w:rsid w:val="002B50DD"/>
    <w:rsid w:val="002C608F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D1167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0AB6"/>
    <w:rsid w:val="00AE7F6B"/>
    <w:rsid w:val="00B24B41"/>
    <w:rsid w:val="00B652CA"/>
    <w:rsid w:val="00B659E8"/>
    <w:rsid w:val="00B82540"/>
    <w:rsid w:val="00B87568"/>
    <w:rsid w:val="00B91BAA"/>
    <w:rsid w:val="00B95B20"/>
    <w:rsid w:val="00B9732B"/>
    <w:rsid w:val="00BB086F"/>
    <w:rsid w:val="00BD0C36"/>
    <w:rsid w:val="00BE1F4A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14D1E"/>
    <w:rsid w:val="00E23AF8"/>
    <w:rsid w:val="00E54313"/>
    <w:rsid w:val="00E54557"/>
    <w:rsid w:val="00E60C19"/>
    <w:rsid w:val="00E75FA5"/>
    <w:rsid w:val="00E906E4"/>
    <w:rsid w:val="00E9367E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5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75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5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5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5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5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75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5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5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5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2017.</izvorni_sadrzaj>
    <derivirana_varijabla naziv="DomainObject.Predmet.DatumRjesavanja_1">15.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St-2122/2016</izvorni_sadrzaj>
    <derivirana_varijabla naziv="DomainObject.Predmet.OznakaBroj_1">St-2122/2016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STUDIUM d.o.o. za prevođenje i poslovno posredovanje</izvorni_sadrzaj>
    <derivirana_varijabla naziv="DomainObject.Predmet.ProtustrankaFormated_1">  STUDIUM d.o.o. za prevođenje i poslovno posredovanje</derivirana_varijabla>
  </DomainObject.Predmet.ProtustrankaFormated>
  <DomainObject.Predmet.ProtustrankaFormatedOIB>
    <izvorni_sadrzaj>  STUDIUM d.o.o. za prevođenje i poslovno posredovanje, OIB 42923979709</izvorni_sadrzaj>
    <derivirana_varijabla naziv="DomainObject.Predmet.ProtustrankaFormatedOIB_1">  STUDIUM d.o.o. za prevođenje i poslovno posredovanje, OIB 42923979709</derivirana_varijabla>
  </DomainObject.Predmet.ProtustrankaFormatedOIB>
  <DomainObject.Predmet.ProtustrankaFormatedWithAdress>
    <izvorni_sadrzaj> STUDIUM d.o.o. za prevođenje i poslovno posredovanje, Eugena Kvaternika 50, 32100 Vinkovci</izvorni_sadrzaj>
    <derivirana_varijabla naziv="DomainObject.Predmet.ProtustrankaFormatedWithAdress_1"> STUDIUM d.o.o. za prevođenje i poslovno posredovanje, Eugena Kvaternika 50, 32100 Vinkovci</derivirana_varijabla>
  </DomainObject.Predmet.ProtustrankaFormatedWithAdress>
  <DomainObject.Predmet.ProtustrankaFormatedWithAdressOIB>
    <izvorni_sadrzaj> STUDIUM d.o.o. za prevođenje i poslovno posredovanje, OIB 42923979709, Eugena Kvaternika 50, 32100 Vinkovci</izvorni_sadrzaj>
    <derivirana_varijabla naziv="DomainObject.Predmet.ProtustrankaFormatedWithAdressOIB_1"> STUDIUM d.o.o. za prevođenje i poslovno posredovanje, OIB 42923979709, Eugena Kvaternika 50, 32100 Vinkovci</derivirana_varijabla>
  </DomainObject.Predmet.ProtustrankaFormatedWithAdressOIB>
  <DomainObject.Predmet.ProtustrankaWithAdress>
    <izvorni_sadrzaj>STUDIUM d.o.o. za prevođenje i poslovno posredovanje Eugena Kvaternika 50, 32100 Vinkovci</izvorni_sadrzaj>
    <derivirana_varijabla naziv="DomainObject.Predmet.ProtustrankaWithAdress_1">STUDIUM d.o.o. za prevođenje i poslovno posredovanje Eugena Kvaternika 50, 32100 Vinkovci</derivirana_varijabla>
  </DomainObject.Predmet.ProtustrankaWithAdress>
  <DomainObject.Predmet.ProtustrankaWithAdressOIB>
    <izvorni_sadrzaj>STUDIUM d.o.o. za prevođenje i poslovno posredovanje, OIB 42923979709, Eugena Kvaternika 50, 32100 Vinkovci</izvorni_sadrzaj>
    <derivirana_varijabla naziv="DomainObject.Predmet.ProtustrankaWithAdressOIB_1">STUDIUM d.o.o. za prevođenje i poslovno posredovanje, OIB 42923979709, Eugena Kvaternika 50, 32100 Vinkovci</derivirana_varijabla>
  </DomainObject.Predmet.ProtustrankaWithAdressOIB>
  <DomainObject.Predmet.ProtustrankaNazivFormated>
    <izvorni_sadrzaj>STUDIUM d.o.o. za prevođenje i poslovno posredovanje</izvorni_sadrzaj>
    <derivirana_varijabla naziv="DomainObject.Predmet.ProtustrankaNazivFormated_1">STUDIUM d.o.o. za prevođenje i poslovno posredovanje</derivirana_varijabla>
  </DomainObject.Predmet.ProtustrankaNazivFormated>
  <DomainObject.Predmet.ProtustrankaNazivFormatedOIB>
    <izvorni_sadrzaj>STUDIUM d.o.o. za prevođenje i poslovno posredovanje, OIB 42923979709</izvorni_sadrzaj>
    <derivirana_varijabla naziv="DomainObject.Predmet.ProtustrankaNazivFormatedOIB_1">STUDIUM d.o.o. za prevođenje i poslovno posredovanje, OIB 42923979709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STUDIUM d.o.o. za prevođenje i poslovno posredovanje</item>
    </izvorni_sadrzaj>
    <derivirana_varijabla naziv="DomainObject.Predmet.ProtuStrankaListFormated_1">
      <item>STUDIUM d.o.o. za prevođenje i poslovno posredovanje</item>
    </derivirana_varijabla>
  </DomainObject.Predmet.ProtuStrankaListFormated>
  <DomainObject.Predmet.ProtuStrankaListFormatedOIB>
    <izvorni_sadrzaj>
      <item>STUDIUM d.o.o. za prevođenje i poslovno posredovanje, OIB 42923979709</item>
    </izvorni_sadrzaj>
    <derivirana_varijabla naziv="DomainObject.Predmet.ProtuStrankaListFormatedOIB_1">
      <item>STUDIUM d.o.o. za prevođenje i poslovno posredovanje, OIB 42923979709</item>
    </derivirana_varijabla>
  </DomainObject.Predmet.ProtuStrankaListFormatedOIB>
  <DomainObject.Predmet.ProtuStrankaListFormatedWithAdress>
    <izvorni_sadrzaj>
      <item>STUDIUM d.o.o. za prevođenje i poslovno posredovanje, Eugena Kvaternika 50, 32100 Vinkovci</item>
    </izvorni_sadrzaj>
    <derivirana_varijabla naziv="DomainObject.Predmet.ProtuStrankaListFormatedWithAdress_1">
      <item>STUDIUM d.o.o. za prevođenje i poslovno posredovanje, Eugena Kvaternika 50, 32100 Vinkovci</item>
    </derivirana_varijabla>
  </DomainObject.Predmet.ProtuStrankaListFormatedWithAdress>
  <DomainObject.Predmet.ProtuStrankaListFormatedWithAdressOIB>
    <izvorni_sadrzaj>
      <item>STUDIUM d.o.o. za prevođenje i poslovno posredovanje, OIB 42923979709, Eugena Kvaternika 50, 32100 Vinkovci</item>
    </izvorni_sadrzaj>
    <derivirana_varijabla naziv="DomainObject.Predmet.ProtuStrankaListFormatedWithAdressOIB_1">
      <item>STUDIUM d.o.o. za prevođenje i poslovno posredovanje, OIB 42923979709, Eugena Kvaternika 50, 32100 Vinkovci</item>
    </derivirana_varijabla>
  </DomainObject.Predmet.ProtuStrankaListFormatedWithAdressOIB>
  <DomainObject.Predmet.ProtuStrankaListNazivFormated>
    <izvorni_sadrzaj>
      <item>STUDIUM d.o.o. za prevođenje i poslovno posredovanje</item>
    </izvorni_sadrzaj>
    <derivirana_varijabla naziv="DomainObject.Predmet.ProtuStrankaListNazivFormated_1">
      <item>STUDIUM d.o.o. za prevođenje i poslovno posredovanje</item>
    </derivirana_varijabla>
  </DomainObject.Predmet.ProtuStrankaListNazivFormated>
  <DomainObject.Predmet.ProtuStrankaListNazivFormatedOIB>
    <izvorni_sadrzaj>
      <item>STUDIUM d.o.o. za prevođenje i poslovno posredovanje, OIB 42923979709</item>
    </izvorni_sadrzaj>
    <derivirana_varijabla naziv="DomainObject.Predmet.ProtuStrankaListNazivFormatedOIB_1">
      <item>STUDIUM d.o.o. za prevođenje i poslovno posredovanje, OIB 42923979709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STUDIUM d.o.o. za prevođenje i poslovno posredovanje</izvorni_sadrzaj>
    <derivirana_varijabla naziv="DomainObject.Predmet.ProtustrankaIDrugi_1">STUDIUM d.o.o. za prevođenje i poslovno posredovanje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STUDIUM d.o.o. za prevođenje i poslovno posredovanje, OIB 42923979709, Eugena Kvaternika 50, 32100 Vinkovci</izvorni_sadrzaj>
    <derivirana_varijabla naziv="DomainObject.Predmet.ProtustrankaIDrugiAdressOIB_1">STUDIUM d.o.o. za prevođenje i poslovno posredovanje, OIB 42923979709, Eugena Kvaternika 50,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rujna 2017.</izvorni_sadrzaj>
    <derivirana_varijabla naziv="DomainObject.Predmet.OdlukaRjesenje.DatumDonosenjaOdluke_1">15. rujna 2017.</derivirana_varijabla>
  </DomainObject.Predmet.OdlukaRjesenje.DatumDonosenjaOdluke>
  <DomainObject.Predmet.OdlukaRjesenje.DatumPravomocnosti>
    <izvorni_sadrzaj>5. listopada 2017.</izvorni_sadrzaj>
    <derivirana_varijabla naziv="DomainObject.Predmet.OdlukaRjesenje.DatumPravomocnosti_1">5. listopada 2017.</derivirana_varijabla>
  </DomainObject.Predmet.OdlukaRjesenje.DatumPravomocnosti>
  <DomainObject.Predmet.OdlukaRjesenje.Oznaka>
    <izvorni_sadrzaj>St-2122/2016-13</izvorni_sadrzaj>
    <derivirana_varijabla naziv="DomainObject.Predmet.OdlukaRjesenje.Oznaka_1">St-2122/2016-13</derivirana_varijabla>
  </DomainObject.Predmet.OdlukaRjesenje.Oznaka>
  <DomainObject.Predmet.SudioniciListNaziv>
    <izvorni_sadrzaj>
      <item>FINA RC OSIJEK</item>
      <item>STUDIUM d.o.o. za prevođenje i poslovno posredovanje</item>
    </izvorni_sadrzaj>
    <derivirana_varijabla naziv="DomainObject.Predmet.SudioniciListNaziv_1">
      <item>FINA RC OSIJEK</item>
      <item>STUDIUM d.o.o. za prevođenje i poslovno posredovanje</item>
    </derivirana_varijabla>
  </DomainObject.Predmet.SudioniciListNaziv>
  <DomainObject.Predmet.SudioniciListAdressOIB>
    <izvorni_sadrzaj>
      <item>FINA RC OSIJEK, OIB 85821130368</item>
      <item>STUDIUM d.o.o. za prevođenje i poslovno posredovanje, OIB 42923979709, Eugena Kvaternika 50,32100 Vinkovci</item>
    </izvorni_sadrzaj>
    <derivirana_varijabla naziv="DomainObject.Predmet.SudioniciListAdressOIB_1">
      <item>FINA RC OSIJEK, OIB 85821130368</item>
      <item>STUDIUM d.o.o. za prevođenje i poslovno posredovanje, OIB 42923979709, Eugena Kvaternika 50,32100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42923979709</item>
    </izvorni_sadrzaj>
    <derivirana_varijabla naziv="DomainObject.Predmet.SudioniciListNazivOIB_1">
      <item>, OIB 85821130368</item>
      <item>, OIB 42923979709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02453-0D72-4AD1-99FE-55D305E7B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3120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2017-11-20T12:47:00Z</dcterms:created>
  <dc:creator>Korisnik</dc:creator>
  <cp:lastModifiedBy>Snježana Markotić Jurić</cp:lastModifiedBy>
  <cp:lastPrinted>2017-11-20T12:47:00Z</cp:lastPrinted>
  <dcterms:modified xmlns:xsi="http://www.w3.org/2001/XMLSchema-instance" xsi:type="dcterms:W3CDTF">2017-11-20T12:50:00Z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