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afea" w14:paraId="7d1afe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DD6588">
        <w:t xml:space="preserve">    </w:t>
      </w:r>
      <w:r w:rsidR="00F446C5">
        <w:t>24. St-</w:t>
      </w:r>
      <w:r w:rsidR="00DD6588">
        <w:t>441</w:t>
      </w:r>
      <w:r w:rsidR="00F446C5">
        <w:t>/201</w:t>
      </w:r>
      <w:r w:rsidR="00DD6588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5B6F">
        <w:t>1</w:t>
      </w:r>
      <w:r w:rsidR="00B65EAC">
        <w:t>2</w:t>
      </w:r>
      <w:r w:rsidR="005D4DDE">
        <w:t xml:space="preserve">. </w:t>
      </w:r>
      <w:r w:rsidR="00B65EAC">
        <w:t>prosinca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C1287E" w:rsidR="00C1287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81650">
        <w:t xml:space="preserve"> </w:t>
      </w:r>
      <w:r w:rsidR="00B65EAC">
        <w:t xml:space="preserve">FERRUM CONNECTO </w:t>
      </w:r>
      <w:r w:rsidR="00944356">
        <w:t xml:space="preserve">d.o.o.,  </w:t>
      </w:r>
      <w:r w:rsidR="00B65EAC">
        <w:t>Karlovac</w:t>
      </w:r>
      <w:r w:rsidR="00944356">
        <w:t xml:space="preserve">, </w:t>
      </w:r>
      <w:r w:rsidR="00B65EAC">
        <w:t>Ivana Meštrovića 12</w:t>
      </w:r>
      <w:r w:rsidR="009308F8">
        <w:t>,</w:t>
      </w:r>
      <w:r w:rsidR="00944356">
        <w:t xml:space="preserve"> MBS:080</w:t>
      </w:r>
      <w:r w:rsidR="00B65EAC">
        <w:t>769172</w:t>
      </w:r>
      <w:r>
        <w:t xml:space="preserve">, </w:t>
      </w:r>
      <w:r w:rsidRPr="00CA377B">
        <w:t>OIB</w:t>
      </w:r>
      <w:r>
        <w:t>:</w:t>
      </w:r>
      <w:r w:rsidR="00B65EAC">
        <w:t>27260169241</w:t>
      </w:r>
      <w:r>
        <w:t>.</w:t>
      </w:r>
    </w:p>
    <w:p w:rsidRDefault="003F5846" w:rsidP="00B93087" w:rsidR="00B666B8">
      <w:pPr>
        <w:jc w:val="both"/>
      </w:pPr>
      <w:r>
        <w:t xml:space="preserve"> 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5EAC">
        <w:t>313.324,30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9308F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5B6F">
        <w:t>1</w:t>
      </w:r>
      <w:r w:rsidR="00B65EAC">
        <w:t>2</w:t>
      </w:r>
      <w:r w:rsidR="005D4DDE">
        <w:t xml:space="preserve">. </w:t>
      </w:r>
      <w:r w:rsidR="00B65EAC">
        <w:t>prosinca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1650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622A3"/>
    <w:rsid w:val="004721E3"/>
    <w:rsid w:val="00472CCA"/>
    <w:rsid w:val="004736BC"/>
    <w:rsid w:val="004B337A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08F8"/>
    <w:rsid w:val="009339C0"/>
    <w:rsid w:val="009419D8"/>
    <w:rsid w:val="00944356"/>
    <w:rsid w:val="00952DB2"/>
    <w:rsid w:val="00953B9E"/>
    <w:rsid w:val="00961F4D"/>
    <w:rsid w:val="00963F1F"/>
    <w:rsid w:val="0097490F"/>
    <w:rsid w:val="00991EBE"/>
    <w:rsid w:val="00992437"/>
    <w:rsid w:val="009A43C5"/>
    <w:rsid w:val="009C2C96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EAC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D6588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57CCB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ST-7267/2015</izvorni_sadrzaj>
    <derivirana_varijabla naziv="DomainObject.Predmet.PrimjedbaSuca_1">Veza ST-7267/2015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FERRUM CONNECTO d.o.o.</izvorni_sadrzaj>
    <derivirana_varijabla naziv="DomainObject.Predmet.ProtustrankaFormated_1">  FERRUM CONNECTO d.o.o.</derivirana_varijabla>
  </DomainObject.Predmet.ProtustrankaFormated>
  <DomainObject.Predmet.ProtustrankaFormatedOIB>
    <izvorni_sadrzaj>  FERRUM CONNECTO d.o.o., OIB 27260169241</izvorni_sadrzaj>
    <derivirana_varijabla naziv="DomainObject.Predmet.ProtustrankaFormatedOIB_1">  FERRUM CONNECTO d.o.o., OIB 27260169241</derivirana_varijabla>
  </DomainObject.Predmet.ProtustrankaFormatedOIB>
  <DomainObject.Predmet.ProtustrankaFormatedWithAdress>
    <izvorni_sadrzaj> FERRUM CONNECTO d.o.o., Ivana Meštrovića 12, 47000 Karlovac</izvorni_sadrzaj>
    <derivirana_varijabla naziv="DomainObject.Predmet.ProtustrankaFormatedWithAdress_1"> FERRUM CONNECTO d.o.o., Ivana Meštrovića 12, 47000 Karlovac</derivirana_varijabla>
  </DomainObject.Predmet.ProtustrankaFormatedWithAdress>
  <DomainObject.Predmet.ProtustrankaFormatedWithAdressOIB>
    <izvorni_sadrzaj> FERRUM CONNECTO d.o.o., OIB 27260169241, Ivana Meštrovića 12, 47000 Karlovac</izvorni_sadrzaj>
    <derivirana_varijabla naziv="DomainObject.Predmet.ProtustrankaFormatedWithAdressOIB_1"> FERRUM CONNECTO d.o.o., OIB 27260169241, Ivana Meštrovića 12, 47000 Karlovac</derivirana_varijabla>
  </DomainObject.Predmet.ProtustrankaFormatedWithAdressOIB>
  <DomainObject.Predmet.ProtustrankaWithAdress>
    <izvorni_sadrzaj>FERRUM CONNECTO d.o.o. Ivana Meštrovića 12, 47000 Karlovac</izvorni_sadrzaj>
    <derivirana_varijabla naziv="DomainObject.Predmet.ProtustrankaWithAdress_1">FERRUM CONNECTO d.o.o. Ivana Meštrovića 12, 47000 Karlovac</derivirana_varijabla>
  </DomainObject.Predmet.ProtustrankaWithAdress>
  <DomainObject.Predmet.ProtustrankaWithAdressOIB>
    <izvorni_sadrzaj>FERRUM CONNECTO d.o.o., OIB 27260169241, Ivana Meštrovića 12, 47000 Karlovac</izvorni_sadrzaj>
    <derivirana_varijabla naziv="DomainObject.Predmet.ProtustrankaWithAdressOIB_1">FERRUM CONNECTO d.o.o., OIB 27260169241, Ivana Meštrovića 12, 47000 Karlovac</derivirana_varijabla>
  </DomainObject.Predmet.ProtustrankaWithAdressOIB>
  <DomainObject.Predmet.ProtustrankaNazivFormated>
    <izvorni_sadrzaj>FERRUM CONNECTO d.o.o.</izvorni_sadrzaj>
    <derivirana_varijabla naziv="DomainObject.Predmet.ProtustrankaNazivFormated_1">FERRUM CONNECTO d.o.o.</derivirana_varijabla>
  </DomainObject.Predmet.ProtustrankaNazivFormated>
  <DomainObject.Predmet.ProtustrankaNazivFormatedOIB>
    <izvorni_sadrzaj>FERRUM CONNECTO d.o.o., OIB 27260169241</izvorni_sadrzaj>
    <derivirana_varijabla naziv="DomainObject.Predmet.ProtustrankaNazivFormatedOIB_1">FERRUM CONNECTO d.o.o., OIB 27260169241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FERRUM CONNECTO d.o.o.</item>
    </izvorni_sadrzaj>
    <derivirana_varijabla naziv="DomainObject.Predmet.ProtuStrankaListFormated_1">
      <item>FERRUM CONNECTO d.o.o.</item>
    </derivirana_varijabla>
  </DomainObject.Predmet.ProtuStrankaListFormated>
  <DomainObject.Predmet.ProtuStrankaListFormatedOIB>
    <izvorni_sadrzaj>
      <item>FERRUM CONNECTO d.o.o., OIB 27260169241</item>
    </izvorni_sadrzaj>
    <derivirana_varijabla naziv="DomainObject.Predmet.ProtuStrankaListFormatedOIB_1">
      <item>FERRUM CONNECTO d.o.o., OIB 27260169241</item>
    </derivirana_varijabla>
  </DomainObject.Predmet.ProtuStrankaListFormatedOIB>
  <DomainObject.Predmet.ProtuStrankaListFormatedWithAdress>
    <izvorni_sadrzaj>
      <item>FERRUM CONNECTO d.o.o., Ivana Meštrovića 12, 47000 Karlovac</item>
    </izvorni_sadrzaj>
    <derivirana_varijabla naziv="DomainObject.Predmet.ProtuStrankaListFormatedWithAdress_1">
      <item>FERRUM CONNECTO d.o.o., Ivana Meštrovića 12, 47000 Karlovac</item>
    </derivirana_varijabla>
  </DomainObject.Predmet.ProtuStrankaListFormatedWithAdress>
  <DomainObject.Predmet.ProtuStrankaListFormatedWithAdressOIB>
    <izvorni_sadrzaj>
      <item>FERRUM CONNECTO d.o.o., OIB 27260169241, Ivana Meštrovića 12, 47000 Karlovac</item>
    </izvorni_sadrzaj>
    <derivirana_varijabla naziv="DomainObject.Predmet.ProtuStrankaListFormatedWithAdressOIB_1">
      <item>FERRUM CONNECTO d.o.o., OIB 27260169241, Ivana Meštrovića 12, 47000 Karlovac</item>
    </derivirana_varijabla>
  </DomainObject.Predmet.ProtuStrankaListFormatedWithAdressOIB>
  <DomainObject.Predmet.ProtuStrankaListNazivFormated>
    <izvorni_sadrzaj>
      <item>FERRUM CONNECTO d.o.o.</item>
    </izvorni_sadrzaj>
    <derivirana_varijabla naziv="DomainObject.Predmet.ProtuStrankaListNazivFormated_1">
      <item>FERRUM CONNECTO d.o.o.</item>
    </derivirana_varijabla>
  </DomainObject.Predmet.ProtuStrankaListNazivFormated>
  <DomainObject.Predmet.ProtuStrankaListNazivFormatedOIB>
    <izvorni_sadrzaj>
      <item>FERRUM CONNECTO d.o.o., OIB 27260169241</item>
    </izvorni_sadrzaj>
    <derivirana_varijabla naziv="DomainObject.Predmet.ProtuStrankaListNazivFormatedOIB_1">
      <item>FERRUM CONNECTO d.o.o., OIB 27260169241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FERRUM CONNECTO d.o.o.</izvorni_sadrzaj>
    <derivirana_varijabla naziv="DomainObject.Predmet.ProtustrankaIDrugi_1">FERRUM CONNECTO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FERRUM CONNECTO d.o.o., OIB 27260169241, Ivana Meštrovića 12, 47000 Karlovac</izvorni_sadrzaj>
    <derivirana_varijabla naziv="DomainObject.Predmet.ProtustrankaIDrugiAdressOIB_1">FERRUM CONNECTO d.o.o., OIB 27260169241,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FERRUM CONNECTO d.o.o.</item>
    </izvorni_sadrzaj>
    <derivirana_varijabla naziv="DomainObject.Predmet.SudioniciListNaziv_1">
      <item>Fina, regionalni centar Zagreb, podružnica Karlovac</item>
      <item>FERRUM CONNECTO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FERRUM CONNECTO d.o.o., OIB 27260169241, Ivana Meštrovića 12,47000 Karlovac</item>
    </izvorni_sadrzaj>
    <derivirana_varijabla naziv="DomainObject.Predmet.SudioniciListAdressOIB_1">
      <item>Fina, regionalni centar Zagreb, podružnica Karlovac, OIB 85821130368, Vitezovićeva 1,47000 Karlovac</item>
      <item>FERRUM CONNECTO d.o.o., OIB 27260169241,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27260169241</item>
    </izvorni_sadrzaj>
    <derivirana_varijabla naziv="DomainObject.Predmet.SudioniciListNazivOIB_1">
      <item>, OIB 85821130368</item>
      <item>, OIB 27260169241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1332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2016-12-12T12:05:00Z</dcterms:created>
  <dc:creator>ilukac</dc:creator>
  <cp:lastModifiedBy>Violeta Rihtar</cp:lastModifiedBy>
  <cp:lastPrinted>2016-11-15T13:44:00Z</cp:lastPrinted>
  <dcterms:modified xmlns:xsi="http://www.w3.org/2001/XMLSchema-instance" xsi:type="dcterms:W3CDTF">2016-12-12T12:11:00Z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