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0992" w14:paraId="7120992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2F758E">
        <w:t>4568</w:t>
      </w:r>
      <w:r w:rsidR="00476F0E">
        <w:t>/1</w:t>
      </w:r>
      <w:r w:rsidR="004D2E7B">
        <w:t>6</w:t>
      </w:r>
      <w:r w:rsidR="00476F0E">
        <w:t>-1</w:t>
      </w:r>
      <w:r w:rsidR="002F758E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2F758E" w:rsidR="00D677F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2F758E" w:rsidRPr="007C5077">
        <w:t>Meridijan poslovanje j.d.o.o. za turizam i ugostiteljstvo</w:t>
      </w:r>
      <w:r w:rsidR="002F758E">
        <w:t xml:space="preserve">, OIB: </w:t>
      </w:r>
      <w:r w:rsidR="002F758E" w:rsidRPr="007C5077">
        <w:t>49416516249</w:t>
      </w:r>
      <w:r w:rsidR="002F758E">
        <w:t xml:space="preserve">, Sesvete, </w:t>
      </w:r>
      <w:r w:rsidR="002F758E" w:rsidRPr="007C5077">
        <w:t>Lj. Posavskog 25 F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D16964">
        <w:rPr>
          <w:lang w:val="pt-BR"/>
        </w:rPr>
        <w:t>20</w:t>
      </w:r>
      <w:r w:rsidR="0068764F">
        <w:rPr>
          <w:lang w:val="pt-BR"/>
        </w:rPr>
        <w:t xml:space="preserve">. </w:t>
      </w:r>
      <w:r w:rsidR="004D2E7B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2F758E" w:rsidRPr="007C5077">
        <w:t>Meridijan poslovanje j.d.o.o. za turizam i ugostiteljstvo</w:t>
      </w:r>
      <w:r w:rsidR="002F758E">
        <w:t xml:space="preserve">, OIB: </w:t>
      </w:r>
      <w:r w:rsidR="002F758E" w:rsidRPr="007C5077">
        <w:t>49416516249</w:t>
      </w:r>
      <w:r w:rsidR="002F758E">
        <w:t xml:space="preserve">, Sesvete, </w:t>
      </w:r>
      <w:r w:rsidR="002F758E" w:rsidRPr="007C5077">
        <w:t>Lj. Posavskog 25 F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F758E">
        <w:t>4568</w:t>
      </w:r>
      <w:r w:rsidR="004D487D">
        <w:t>-2016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1E0881" w:rsidR="001E0881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597F0A">
        <w:t xml:space="preserve">pri Trgovačkom sudu u Zagrebu </w:t>
      </w:r>
      <w:r>
        <w:t>10. svibnja 2016</w:t>
      </w:r>
      <w:r w:rsidRPr="00597F0A">
        <w:t xml:space="preserve">. u stečajnom postupku nad dužnikom </w:t>
      </w:r>
      <w:r w:rsidR="002F758E" w:rsidRPr="007C5077">
        <w:t>Meridijan poslovanje j.d.o.o. za turizam i ugostiteljstvo</w:t>
      </w:r>
      <w:r w:rsidR="002F758E">
        <w:t xml:space="preserve">, OIB: </w:t>
      </w:r>
      <w:r w:rsidR="002F758E" w:rsidRPr="007C5077">
        <w:t>49416516249</w:t>
      </w:r>
      <w:r w:rsidR="002F758E">
        <w:t xml:space="preserve">, Sesvete, </w:t>
      </w:r>
      <w:r w:rsidR="002F758E" w:rsidRPr="007C5077">
        <w:t>Lj. Posavskog 25 F</w:t>
      </w:r>
      <w:r w:rsidRPr="00D57117">
        <w:rPr>
          <w:lang w:val="pt-BR"/>
        </w:rPr>
        <w:t>.</w:t>
      </w:r>
    </w:p>
    <w:p w:rsidRDefault="001E0881" w:rsidP="001E0881" w:rsidR="001E0881" w:rsidRPr="00D57117">
      <w:pPr>
        <w:pStyle w:val="Tijeloteksta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</w:t>
      </w:r>
      <w:r w:rsidR="00FA2FF7">
        <w:t>110 st. 1</w:t>
      </w:r>
      <w:r w:rsidRPr="00C5560C">
        <w:t xml:space="preserve">. Stečajnog </w:t>
      </w:r>
      <w:r w:rsidRPr="00D57117">
        <w:t>zakona („Narodne novine“ broj 71/15. i 104/17,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 w:rsidR="00CB2E75">
        <w:t>23</w:t>
      </w:r>
      <w:r w:rsidRPr="00D57117">
        <w:t xml:space="preserve">. </w:t>
      </w:r>
      <w:r w:rsidR="00CB2E75">
        <w:t>svibnja  2016</w:t>
      </w:r>
      <w:r w:rsidRPr="00D57117">
        <w:t xml:space="preserve">. u Očevidniku redoslijeda osnova za plaćanje ima evidentirane neizvršene osnove za plaćanje u neprekinutom razdoblju od </w:t>
      </w:r>
      <w:r w:rsidR="00CB2E75">
        <w:t>120</w:t>
      </w:r>
      <w:r w:rsidRPr="00D57117">
        <w:t xml:space="preserve"> dana, u ukupnom iznosu od</w:t>
      </w:r>
      <w:r w:rsidR="00484261">
        <w:t xml:space="preserve"> </w:t>
      </w:r>
      <w:r w:rsidR="00CB2E75">
        <w:t xml:space="preserve">14.393,17 </w:t>
      </w:r>
      <w:r>
        <w:t>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F10BA6">
      <w:pPr>
        <w:pStyle w:val="Tijeloteksta"/>
        <w:ind w:firstLine="708"/>
      </w:pPr>
      <w:r w:rsidRPr="00F10BA6">
        <w:lastRenderedPageBreak/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</w:t>
      </w:r>
      <w:r w:rsidR="00CB2E75">
        <w:t>3</w:t>
      </w:r>
      <w:r w:rsidRPr="00FD0A50">
        <w:t>. listopada 2018</w:t>
      </w:r>
      <w:r w:rsidRPr="00D57117">
        <w:t xml:space="preserve">. (list </w:t>
      </w:r>
      <w:r w:rsidR="00476F0E">
        <w:t>6</w:t>
      </w:r>
      <w:r w:rsidRPr="00D57117">
        <w:t xml:space="preserve">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Pr="00FD0A50">
        <w:t>2</w:t>
      </w:r>
      <w:r w:rsidR="00CB2E75">
        <w:t>6</w:t>
      </w:r>
      <w:r w:rsidRPr="00FD0A50">
        <w:t>. listopada 2018.</w:t>
      </w:r>
      <w:r>
        <w:t xml:space="preserve"> (list 1</w:t>
      </w:r>
      <w:r w:rsidR="00CB2E75">
        <w:t>8</w:t>
      </w:r>
      <w:r w:rsidRPr="00D57117">
        <w:t>. spisa) proizlazi da dužnik nije evidentiran kao vlasnik vozila.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</w:t>
      </w:r>
      <w:r w:rsidR="00F10BA6">
        <w:t xml:space="preserve">i </w:t>
      </w:r>
      <w:r w:rsidRPr="00D57117">
        <w:t xml:space="preserve"> 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D16964">
        <w:t>20</w:t>
      </w:r>
      <w:r>
        <w:t>. studenog 2018</w:t>
      </w:r>
      <w:r w:rsidRPr="00B9015B">
        <w:t>.</w:t>
      </w:r>
    </w:p>
    <w:p w:rsidRDefault="001E0881" w:rsidP="0023743A" w:rsidR="001E0881" w:rsidRPr="00B9015B">
      <w:pPr>
        <w:jc w:val="right"/>
      </w:pPr>
      <w:r w:rsidRPr="00B9015B">
        <w:t xml:space="preserve">                                                                                                                           Sudac:</w:t>
      </w:r>
    </w:p>
    <w:p w:rsidRDefault="001E0881" w:rsidP="001E0881" w:rsidR="001E0881" w:rsidRPr="00B9015B">
      <w:pPr>
        <w:jc w:val="right"/>
      </w:pPr>
      <w:r>
        <w:t>Dina Jellin</w:t>
      </w:r>
      <w:r w:rsidR="003C4C5C">
        <w:t>,v.r.</w:t>
      </w: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76F0E" w:rsidP="001E0881" w:rsidR="00476F0E"/>
    <w:p w:rsidRDefault="003C4C5C" w:rsidP="00597684" w:rsidR="003C4C5C">
      <w:r>
        <w:t>Za točnost otpravka-ovlašteni službenik</w:t>
      </w:r>
    </w:p>
    <w:p w:rsidRDefault="003C4C5C" w:rsidP="003C4C5C" w:rsidR="001E0881" w:rsidRPr="00B9015B">
      <w:r>
        <w:t>Ljubica Radošević</w:t>
      </w:r>
    </w:p>
    <w:sectPr w:rsidSect="00CC1DE7" w:rsidR="001E0881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FFE" w:rsidP="00CC1DE7" w:rsidR="00053FFE">
      <w:r>
        <w:separator/>
      </w:r>
    </w:p>
  </w:endnote>
  <w:endnote w:id="0" w:type="continuationSeparator">
    <w:p w:rsidRDefault="00053FFE" w:rsidP="00CC1DE7" w:rsidR="00053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FFE" w:rsidP="00CC1DE7" w:rsidR="00053FFE">
      <w:r>
        <w:separator/>
      </w:r>
    </w:p>
  </w:footnote>
  <w:footnote w:id="0" w:type="continuationSeparator">
    <w:p w:rsidRDefault="00053FFE" w:rsidP="00CC1DE7" w:rsidR="00053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C4C5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8357E5">
          <w:t>16</w:t>
        </w:r>
        <w:r w:rsidR="008357E5" w:rsidRPr="00B9015B">
          <w:t>. St</w:t>
        </w:r>
        <w:r w:rsidR="008357E5">
          <w:t>-4568/16-18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53FFE"/>
    <w:rsid w:val="00065B42"/>
    <w:rsid w:val="000B22E7"/>
    <w:rsid w:val="000B5C4E"/>
    <w:rsid w:val="000C1F96"/>
    <w:rsid w:val="000E335E"/>
    <w:rsid w:val="001013EE"/>
    <w:rsid w:val="00107DE9"/>
    <w:rsid w:val="00134F3A"/>
    <w:rsid w:val="001537F2"/>
    <w:rsid w:val="001861A1"/>
    <w:rsid w:val="001A762F"/>
    <w:rsid w:val="001E0881"/>
    <w:rsid w:val="0021298E"/>
    <w:rsid w:val="00225E5C"/>
    <w:rsid w:val="0023743A"/>
    <w:rsid w:val="00247586"/>
    <w:rsid w:val="002501DA"/>
    <w:rsid w:val="00260C00"/>
    <w:rsid w:val="002817DE"/>
    <w:rsid w:val="002C0B73"/>
    <w:rsid w:val="002C3072"/>
    <w:rsid w:val="002D5087"/>
    <w:rsid w:val="002D60CE"/>
    <w:rsid w:val="002F758E"/>
    <w:rsid w:val="003367A4"/>
    <w:rsid w:val="00341F35"/>
    <w:rsid w:val="00364741"/>
    <w:rsid w:val="003C4C5C"/>
    <w:rsid w:val="003D0115"/>
    <w:rsid w:val="003E5B5C"/>
    <w:rsid w:val="003F3702"/>
    <w:rsid w:val="00412D47"/>
    <w:rsid w:val="0046518B"/>
    <w:rsid w:val="00476F0E"/>
    <w:rsid w:val="00477C72"/>
    <w:rsid w:val="00484261"/>
    <w:rsid w:val="004C428C"/>
    <w:rsid w:val="004D2E7B"/>
    <w:rsid w:val="004D487D"/>
    <w:rsid w:val="004E4496"/>
    <w:rsid w:val="004E5CB9"/>
    <w:rsid w:val="004E6CA4"/>
    <w:rsid w:val="00501EBB"/>
    <w:rsid w:val="00514A69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50D44"/>
    <w:rsid w:val="00662884"/>
    <w:rsid w:val="00682CD1"/>
    <w:rsid w:val="0068764F"/>
    <w:rsid w:val="006B5D8C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07CB0"/>
    <w:rsid w:val="008104E7"/>
    <w:rsid w:val="008357E5"/>
    <w:rsid w:val="00854E4B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E1291"/>
    <w:rsid w:val="00A0793E"/>
    <w:rsid w:val="00A6064D"/>
    <w:rsid w:val="00A75EA1"/>
    <w:rsid w:val="00A75F17"/>
    <w:rsid w:val="00A851A3"/>
    <w:rsid w:val="00AC3A4F"/>
    <w:rsid w:val="00AD13D9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B2E75"/>
    <w:rsid w:val="00CB5B8C"/>
    <w:rsid w:val="00CC1DE7"/>
    <w:rsid w:val="00D16964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10BA6"/>
    <w:rsid w:val="00F125E6"/>
    <w:rsid w:val="00F324F6"/>
    <w:rsid w:val="00F61007"/>
    <w:rsid w:val="00FA2FF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4568</izvorni_sadrzaj>
    <derivirana_varijabla naziv="DomainObject.Predmet.Broj_1">4568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St-4568/2016</izvorni_sadrzaj>
    <derivirana_varijabla naziv="DomainObject.Predmet.OznakaBroj_1">St-4568/2016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Meridijan poslovanje j.d.o.o. zastupanog po punomoćniku Anita Štrlek</izvorni_sadrzaj>
    <derivirana_varijabla naziv="DomainObject.Predmet.ProtustrankaFormated_1">  Meridijan poslovanje j.d.o.o. zastupanog po punomoćniku Anita Štrlek</derivirana_varijabla>
  </DomainObject.Predmet.ProtustrankaFormated>
  <DomainObject.Predmet.ProtustrankaFormatedOIB>
    <izvorni_sadrzaj>  Meridijan poslovanje j.d.o.o., OIB 49416516249 zastupanog po punomoćniku Anita Štrlek</izvorni_sadrzaj>
    <derivirana_varijabla naziv="DomainObject.Predmet.ProtustrankaFormatedOIB_1">  Meridijan poslovanje j.d.o.o., OIB 49416516249 zastupanog po punomoćniku Anita Štrlek</derivirana_varijabla>
  </DomainObject.Predmet.ProtustrankaFormatedOIB>
  <DomainObject.Predmet.ProtustrankaFormatedWithAdress>
    <izvorni_sadrzaj> Meridijan poslovanje j.d.o.o., Lj. Posavskog 25 F, 10360 Sesvete zastupanog po punomoćniku Anita Štrlek</izvorni_sadrzaj>
    <derivirana_varijabla naziv="DomainObject.Predmet.ProtustrankaFormatedWithAdress_1"> Meridijan poslovanje j.d.o.o., Lj. Posavskog 25 F, 10360 Sesvete zastupanog po punomoćniku Anita Štrlek</derivirana_varijabla>
  </DomainObject.Predmet.ProtustrankaFormatedWithAdress>
  <DomainObject.Predmet.ProtustrankaFormatedWithAdressOIB>
    <izvorni_sadrzaj> Meridijan poslovanje j.d.o.o., OIB 49416516249, Lj. Posavskog 25 F, 10360 Sesvete zastupanog po punomoćniku Anita Štrlek</izvorni_sadrzaj>
    <derivirana_varijabla naziv="DomainObject.Predmet.ProtustrankaFormatedWithAdressOIB_1"> Meridijan poslovanje j.d.o.o., OIB 49416516249, Lj. Posavskog 25 F, 10360 Sesvete zastupanog po punomoćniku Anita Štrlek</derivirana_varijabla>
  </DomainObject.Predmet.ProtustrankaFormatedWithAdressOIB>
  <DomainObject.Predmet.ProtustrankaWithAdress>
    <izvorni_sadrzaj>Meridijan poslovanje j.d.o.o. Lj. Posavskog 25 F, 10360 Sesvete</izvorni_sadrzaj>
    <derivirana_varijabla naziv="DomainObject.Predmet.ProtustrankaWithAdress_1">Meridijan poslovanje j.d.o.o. Lj. Posavskog 25 F, 10360 Sesvete</derivirana_varijabla>
  </DomainObject.Predmet.ProtustrankaWithAdress>
  <DomainObject.Predmet.ProtustrankaWithAdressOIB>
    <izvorni_sadrzaj>Meridijan poslovanje j.d.o.o., OIB 49416516249, Lj. Posavskog 25 F, 10360 Sesvete</izvorni_sadrzaj>
    <derivirana_varijabla naziv="DomainObject.Predmet.ProtustrankaWithAdressOIB_1">Meridijan poslovanje j.d.o.o., OIB 49416516249, Lj. Posavskog 25 F, 10360 Sesvete</derivirana_varijabla>
  </DomainObject.Predmet.ProtustrankaWithAdressOIB>
  <DomainObject.Predmet.ProtustrankaNazivFormated>
    <izvorni_sadrzaj>Meridijan poslovanje j.d.o.o.</izvorni_sadrzaj>
    <derivirana_varijabla naziv="DomainObject.Predmet.ProtustrankaNazivFormated_1">Meridijan poslovanje j.d.o.o.</derivirana_varijabla>
  </DomainObject.Predmet.ProtustrankaNazivFormated>
  <DomainObject.Predmet.ProtustrankaNazivFormatedOIB>
    <izvorni_sadrzaj>Meridijan poslovanje j.d.o.o., OIB 49416516249</izvorni_sadrzaj>
    <derivirana_varijabla naziv="DomainObject.Predmet.ProtustrankaNazivFormatedOIB_1">Meridijan poslovanje j.d.o.o., OIB 49416516249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Meridijan poslovanje j.d.o.o. zastupanog po punomoćniku Anita Štrlek</item>
    </izvorni_sadrzaj>
    <derivirana_varijabla naziv="DomainObject.Predmet.ProtuStrankaListFormated_1">
      <item>Meridijan poslovanje j.d.o.o. zastupanog po punomoćniku Anita Štrlek</item>
    </derivirana_varijabla>
  </DomainObject.Predmet.ProtuStrankaListFormated>
  <DomainObject.Predmet.ProtuStrankaListFormatedOIB>
    <izvorni_sadrzaj>
      <item>Meridijan poslovanje j.d.o.o., OIB 49416516249 zastupanog po punomoćniku Anita Štrlek</item>
    </izvorni_sadrzaj>
    <derivirana_varijabla naziv="DomainObject.Predmet.ProtuStrankaListFormatedOIB_1">
      <item>Meridijan poslovanje j.d.o.o., OIB 49416516249 zastupanog po punomoćniku Anita Štrlek</item>
    </derivirana_varijabla>
  </DomainObject.Predmet.ProtuStrankaListFormatedOIB>
  <DomainObject.Predmet.ProtuStrankaListFormatedWithAdress>
    <izvorni_sadrzaj>
      <item>Meridijan poslovanje j.d.o.o., Lj. Posavskog 25 F, 10360 Sesvete zastupanog po punomoćniku Anita Štrlek</item>
    </izvorni_sadrzaj>
    <derivirana_varijabla naziv="DomainObject.Predmet.ProtuStrankaListFormatedWithAdress_1">
      <item>Meridijan poslovanje j.d.o.o., Lj. Posavskog 25 F, 10360 Sesvete zastupanog po punomoćniku Anita Štrlek</item>
    </derivirana_varijabla>
  </DomainObject.Predmet.ProtuStrankaListFormatedWithAdress>
  <DomainObject.Predmet.ProtuStrankaListFormatedWithAdressOIB>
    <izvorni_sadrzaj>
      <item>Meridijan poslovanje j.d.o.o., OIB 49416516249, Lj. Posavskog 25 F, 10360 Sesvete zastupanog po punomoćniku Anita Štrlek</item>
    </izvorni_sadrzaj>
    <derivirana_varijabla naziv="DomainObject.Predmet.ProtuStrankaListFormatedWithAdressOIB_1">
      <item>Meridijan poslovanje j.d.o.o., OIB 49416516249, Lj. Posavskog 25 F, 10360 Sesvete zastupanog po punomoćniku Anita Štrlek</item>
    </derivirana_varijabla>
  </DomainObject.Predmet.ProtuStrankaListFormatedWithAdressOIB>
  <DomainObject.Predmet.ProtuStrankaListNazivFormated>
    <izvorni_sadrzaj>
      <item>Meridijan poslovanje j.d.o.o.</item>
    </izvorni_sadrzaj>
    <derivirana_varijabla naziv="DomainObject.Predmet.ProtuStrankaListNazivFormated_1">
      <item>Meridijan poslovanje j.d.o.o.</item>
    </derivirana_varijabla>
  </DomainObject.Predmet.ProtuStrankaListNazivFormated>
  <DomainObject.Predmet.ProtuStrankaListNazivFormatedOIB>
    <izvorni_sadrzaj>
      <item>Meridijan poslovanje j.d.o.o., OIB 49416516249</item>
    </izvorni_sadrzaj>
    <derivirana_varijabla naziv="DomainObject.Predmet.ProtuStrankaListNazivFormatedOIB_1">
      <item>Meridijan poslovanje j.d.o.o., OIB 49416516249</item>
    </derivirana_varijabla>
  </DomainObject.Predmet.ProtuStrankaListNazivFormatedOIB>
  <DomainObject.Predmet.OstaliListFormated>
    <izvorni_sadrzaj>
      <item>Anita Štrlek punomoćnica sudionika u postupku Meridijan poslovanje j.d.o.o.</item>
    </izvorni_sadrzaj>
    <derivirana_varijabla naziv="DomainObject.Predmet.OstaliListFormated_1">
      <item>Anita Štrlek punomoćnica sudionika u postupku Meridijan poslovanje j.d.o.o.</item>
    </derivirana_varijabla>
  </DomainObject.Predmet.OstaliListFormated>
  <DomainObject.Predmet.OstaliListFormatedOIB>
    <izvorni_sadrzaj>
      <item>Anita Štrlek, OIB 34910484417 punomoćnica sudionika u postupku Meridijan poslovanje j.d.o.o.</item>
    </izvorni_sadrzaj>
    <derivirana_varijabla naziv="DomainObject.Predmet.OstaliListFormatedOIB_1">
      <item>Anita Štrlek, OIB 34910484417 punomoćnica sudionika u postupku Meridijan poslovanje j.d.o.o.</item>
    </derivirana_varijabla>
  </DomainObject.Predmet.OstaliListFormatedOIB>
  <DomainObject.Predmet.OstaliListFormatedWithAdress>
    <izvorni_sadrzaj>
      <item>Anita Štrlek, Ljudevita Posavskog 25f, 10360 Sesvete punomoćnica sudionika u postupku Meridijan poslovanje j.d.o.o.</item>
    </izvorni_sadrzaj>
    <derivirana_varijabla naziv="DomainObject.Predmet.OstaliListFormatedWithAdress_1">
      <item>Anita Štrlek, Ljudevita Posavskog 25f, 10360 Sesvete punomoćnica sudionika u postupku Meridijan poslovanje j.d.o.o.</item>
    </derivirana_varijabla>
  </DomainObject.Predmet.OstaliListFormatedWithAdress>
  <DomainObject.Predmet.OstaliListFormatedWithAdressOIB>
    <izvorni_sadrzaj>
      <item>Anita Štrlek, OIB 34910484417, Ljudevita Posavskog 25f, 10360 Sesvete punomoćnica sudionika u postupku Meridijan poslovanje j.d.o.o.</item>
    </izvorni_sadrzaj>
    <derivirana_varijabla naziv="DomainObject.Predmet.OstaliListFormatedWithAdressOIB_1">
      <item>Anita Štrlek, OIB 34910484417, Ljudevita Posavskog 25f, 10360 Sesvete punomoćnica sudionika u postupku Meridijan poslovanje j.d.o.o.</item>
    </derivirana_varijabla>
  </DomainObject.Predmet.OstaliListFormatedWithAdressOIB>
  <DomainObject.Predmet.OstaliListNazivFormated>
    <izvorni_sadrzaj>
      <item>Anita Štrlek</item>
    </izvorni_sadrzaj>
    <derivirana_varijabla naziv="DomainObject.Predmet.OstaliListNazivFormated_1">
      <item>Anita Štrlek</item>
    </derivirana_varijabla>
  </DomainObject.Predmet.OstaliListNazivFormated>
  <DomainObject.Predmet.OstaliListNazivFormatedOIB>
    <izvorni_sadrzaj>
      <item>Anita Štrlek, OIB 34910484417</item>
    </izvorni_sadrzaj>
    <derivirana_varijabla naziv="DomainObject.Predmet.OstaliListNazivFormatedOIB_1">
      <item>Anita Štrlek, OIB 34910484417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Meridijan poslovanje j.d.o.o.</izvorni_sadrzaj>
    <derivirana_varijabla naziv="DomainObject.Predmet.ProtustrankaIDrugi_1">Meridijan poslovanje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Meridijan poslovanje j.d.o.o., OIB 49416516249, Lj. Posavskog 25 F, 10360 Sesvete</izvorni_sadrzaj>
    <derivirana_varijabla naziv="DomainObject.Predmet.ProtustrankaIDrugiAdressOIB_1">Meridijan poslovanje j.d.o.o., OIB 49416516249, Lj. Posavskog 25 F,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Meridijan poslovanje j.d.o.o.</item>
      <item>Anita Štrlek</item>
    </izvorni_sadrzaj>
    <derivirana_varijabla naziv="DomainObject.Predmet.SudioniciListNaziv_1">
      <item>FINA Regionalni centar Zagreb</item>
      <item>Meridijan poslovanje j.d.o.o.</item>
      <item>Anita Štrlek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Meridijan poslovanje j.d.o.o., OIB 49416516249, Lj. Posavskog 25 F,10360 Sesvete</item>
      <item>Anita Štrlek, OIB 34910484417, Ljudevita Posavskog 25f,10360 Sesvete</item>
    </izvorni_sadrzaj>
    <derivirana_varijabla naziv="DomainObject.Predmet.SudioniciListAdressOIB_1">
      <item>FINA Regionalni centar Zagreb, OIB 85821130368, Trg svibanjskih žrtava 1995. 1,10000 Zagreb</item>
      <item>Meridijan poslovanje j.d.o.o., OIB 49416516249, Lj. Posavskog 25 F,10360 Sesvete</item>
      <item>Anita Štrlek, OIB 34910484417, Ljudevita Posavskog 25f,10360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49416516249</item>
      <item>, OIB 34910484417</item>
    </izvorni_sadrzaj>
    <derivirana_varijabla naziv="DomainObject.Predmet.SudioniciListNazivOIB_1">
      <item>, OIB 85821130368</item>
      <item>, OIB 49416516249</item>
      <item>, OIB 34910484417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St-4568/2016-7</izvorni_sadrzaj>
    <derivirana_varijabla naziv="DomainObject.PredzadnjaOdlukaIzPredmeta.Oznaka_1">St-4568/2016-7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0CF52-35FB-4D9B-B899-71BEC07EB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4144</properties:Characters>
  <properties:Lines>92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2018-11-29T13:41:00Z</dcterms:created>
  <dc:creator>gzubak</dc:creator>
  <cp:lastModifiedBy>Ljubica Radošević</cp:lastModifiedBy>
  <cp:lastPrinted>2018-11-29T13:42:00Z</cp:lastPrinted>
  <dcterms:modified xmlns:xsi="http://www.w3.org/2001/XMLSchema-instance" xsi:type="dcterms:W3CDTF">2018-11-29T13:42:00Z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(St-4568-16-poziv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