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CA32CF" w:rsidR="00CA32CF"/>
          <w:p w:rsidRDefault="00087BB2" w:rsidR="00087BB2"/>
          <w:p w:rsidRDefault="00087BB2" w:rsidR="00087BB2"/>
          <w:p w:rsidRDefault="00CA32CF" w:rsidR="00CA32CF"/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731605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5D4065">
                    <w:t>1960</w:t>
                  </w:r>
                  <w:r w:rsidR="00692719" w:rsidRPr="001C5274">
                    <w:t>/</w:t>
                  </w:r>
                  <w:r w:rsidR="00CA32CF">
                    <w:t>20</w:t>
                  </w:r>
                  <w:r w:rsidR="00692719" w:rsidRPr="001C5274">
                    <w:t>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3e6b9b2" w14:paraId="3e6b9b2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5D4065">
        <w:t xml:space="preserve"> SALUM d.o.o. za usluge, Zagreb, Dragutina </w:t>
      </w:r>
      <w:proofErr w:type="spellStart"/>
      <w:r w:rsidR="005D4065">
        <w:t>Domjanića</w:t>
      </w:r>
      <w:proofErr w:type="spellEnd"/>
      <w:r w:rsidR="005D4065">
        <w:t xml:space="preserve"> 1, MBS: 080619771, OIB: 69172252271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271794">
        <w:t>18</w:t>
      </w:r>
      <w:r w:rsidR="00EC0A93">
        <w:t xml:space="preserve">. </w:t>
      </w:r>
      <w:r w:rsidR="00CA32CF">
        <w:t>siječnja</w:t>
      </w:r>
      <w:r w:rsidR="00615369">
        <w:t xml:space="preserve"> </w:t>
      </w:r>
      <w:r w:rsidR="001C5274">
        <w:t>2</w:t>
      </w:r>
      <w:r>
        <w:t>01</w:t>
      </w:r>
      <w:r w:rsidR="00CA32CF">
        <w:t>9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5D4065">
        <w:t xml:space="preserve">SALUM d.o.o. za usluge, Zagreb, Dragutina </w:t>
      </w:r>
      <w:proofErr w:type="spellStart"/>
      <w:r w:rsidR="005D4065">
        <w:t>Domjanića</w:t>
      </w:r>
      <w:proofErr w:type="spellEnd"/>
      <w:r w:rsidR="005D4065">
        <w:t xml:space="preserve"> 1, MBS: 080619771, OIB: 69172252271</w:t>
      </w:r>
      <w:r>
        <w:t xml:space="preserve">, na temelju neizvršenih osnova za plaćanje iznosi </w:t>
      </w:r>
      <w:r w:rsidR="005D4065">
        <w:t>90.953,91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360699">
        <w:t xml:space="preserve"> </w:t>
      </w:r>
      <w:r w:rsidR="005D4065">
        <w:t xml:space="preserve">Đorđe </w:t>
      </w:r>
      <w:proofErr w:type="spellStart"/>
      <w:r w:rsidR="005D4065">
        <w:t>Rodić</w:t>
      </w:r>
      <w:proofErr w:type="spellEnd"/>
      <w:r w:rsidR="005D4065">
        <w:t xml:space="preserve">, Srbija, </w:t>
      </w:r>
      <w:proofErr w:type="spellStart"/>
      <w:r w:rsidR="005D4065">
        <w:t>Ripanj</w:t>
      </w:r>
      <w:proofErr w:type="spellEnd"/>
      <w:r w:rsidR="005D4065">
        <w:t>, Put za trešnju 58, OIB: 11731336351</w:t>
      </w:r>
      <w:r w:rsidR="00360699">
        <w:t xml:space="preserve">, </w:t>
      </w:r>
      <w:r w:rsidR="0044678F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5D4065">
        <w:t>1960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 w:rsidRPr="00F2165F">
      <w:pPr>
        <w:ind w:left="708"/>
        <w:jc w:val="center"/>
      </w:pPr>
      <w:r>
        <w:t xml:space="preserve">U Osijeku </w:t>
      </w:r>
      <w:r w:rsidR="00271794">
        <w:t>18</w:t>
      </w:r>
      <w:r w:rsidR="00EC0A93">
        <w:t xml:space="preserve">. </w:t>
      </w:r>
      <w:r w:rsidR="00CA32CF">
        <w:t>siječnja</w:t>
      </w:r>
      <w:r w:rsidR="00EC0A93">
        <w:t xml:space="preserve"> </w:t>
      </w:r>
      <w:r w:rsidR="00E63D95">
        <w:t>201</w:t>
      </w:r>
      <w:r w:rsidR="00CA32CF">
        <w:t>9</w:t>
      </w:r>
      <w:r w:rsidR="00E63D95">
        <w:t>.</w:t>
      </w: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271794">
        <w:t>11</w:t>
      </w:r>
      <w:r w:rsidR="00CA32CF">
        <w:t>.03.</w:t>
      </w:r>
    </w:p>
    <w:p w:rsidRDefault="00C801E2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3692"/>
    <w:rsid w:val="00051514"/>
    <w:rsid w:val="00051D79"/>
    <w:rsid w:val="00087BB2"/>
    <w:rsid w:val="00096668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0E9A"/>
    <w:rsid w:val="001E315F"/>
    <w:rsid w:val="001F3355"/>
    <w:rsid w:val="00271794"/>
    <w:rsid w:val="00274EC6"/>
    <w:rsid w:val="002750A6"/>
    <w:rsid w:val="0029217F"/>
    <w:rsid w:val="002F0455"/>
    <w:rsid w:val="0030710A"/>
    <w:rsid w:val="00360699"/>
    <w:rsid w:val="00364EB7"/>
    <w:rsid w:val="003908EC"/>
    <w:rsid w:val="003E1713"/>
    <w:rsid w:val="003E4468"/>
    <w:rsid w:val="004049C3"/>
    <w:rsid w:val="00431D6C"/>
    <w:rsid w:val="0044678F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D4065"/>
    <w:rsid w:val="005F161D"/>
    <w:rsid w:val="006076E9"/>
    <w:rsid w:val="00615369"/>
    <w:rsid w:val="00616E68"/>
    <w:rsid w:val="00622D72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3B91"/>
    <w:rsid w:val="006C7492"/>
    <w:rsid w:val="006E7282"/>
    <w:rsid w:val="006F79DD"/>
    <w:rsid w:val="00720319"/>
    <w:rsid w:val="00731605"/>
    <w:rsid w:val="00740D9B"/>
    <w:rsid w:val="0075404A"/>
    <w:rsid w:val="007667D7"/>
    <w:rsid w:val="00783908"/>
    <w:rsid w:val="00790F2F"/>
    <w:rsid w:val="007C75AC"/>
    <w:rsid w:val="00834860"/>
    <w:rsid w:val="008355FB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8E31ED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16132"/>
    <w:rsid w:val="00A324F9"/>
    <w:rsid w:val="00A958D2"/>
    <w:rsid w:val="00AA24C9"/>
    <w:rsid w:val="00AB536E"/>
    <w:rsid w:val="00AC553E"/>
    <w:rsid w:val="00AC638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01E2"/>
    <w:rsid w:val="00C82963"/>
    <w:rsid w:val="00CA32CF"/>
    <w:rsid w:val="00CA7F62"/>
    <w:rsid w:val="00CD763E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2ABD"/>
    <w:rsid w:val="00F57A94"/>
    <w:rsid w:val="00F73689"/>
    <w:rsid w:val="00FE4F32"/>
    <w:rsid w:val="00FE61E8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01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1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1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1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1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01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1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1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1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1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1960</izvorni_sadrzaj>
    <derivirana_varijabla naziv="DomainObject.Predmet.Broj_1">1960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St-1960/2018</izvorni_sadrzaj>
    <derivirana_varijabla naziv="DomainObject.Predmet.OznakaBroj_1">St-1960/2018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SALUM d.o.o.</izvorni_sadrzaj>
    <derivirana_varijabla naziv="DomainObject.Predmet.ProtustrankaFormated_1">  SALUM d.o.o.</derivirana_varijabla>
  </DomainObject.Predmet.ProtustrankaFormated>
  <DomainObject.Predmet.ProtustrankaFormatedOIB>
    <izvorni_sadrzaj>  SALUM d.o.o., OIB 69172252271</izvorni_sadrzaj>
    <derivirana_varijabla naziv="DomainObject.Predmet.ProtustrankaFormatedOIB_1">  SALUM d.o.o., OIB 69172252271</derivirana_varijabla>
  </DomainObject.Predmet.ProtustrankaFormatedOIB>
  <DomainObject.Predmet.ProtustrankaFormatedWithAdress>
    <izvorni_sadrzaj> SALUM d.o.o., Ksaver 17, 10000 Zagreb</izvorni_sadrzaj>
    <derivirana_varijabla naziv="DomainObject.Predmet.ProtustrankaFormatedWithAdress_1"> SALUM d.o.o., Ksaver 17, 10000 Zagreb</derivirana_varijabla>
  </DomainObject.Predmet.ProtustrankaFormatedWithAdress>
  <DomainObject.Predmet.ProtustrankaFormatedWithAdressOIB>
    <izvorni_sadrzaj> SALUM d.o.o., OIB 69172252271, Ksaver 17, 10000 Zagreb</izvorni_sadrzaj>
    <derivirana_varijabla naziv="DomainObject.Predmet.ProtustrankaFormatedWithAdressOIB_1"> SALUM d.o.o., OIB 69172252271, Ksaver 17, 10000 Zagreb</derivirana_varijabla>
  </DomainObject.Predmet.ProtustrankaFormatedWithAdressOIB>
  <DomainObject.Predmet.ProtustrankaWithAdress>
    <izvorni_sadrzaj>SALUM d.o.o. Ksaver 17, 10000 Zagreb</izvorni_sadrzaj>
    <derivirana_varijabla naziv="DomainObject.Predmet.ProtustrankaWithAdress_1">SALUM d.o.o. Ksaver 17, 10000 Zagreb</derivirana_varijabla>
  </DomainObject.Predmet.ProtustrankaWithAdress>
  <DomainObject.Predmet.ProtustrankaWithAdressOIB>
    <izvorni_sadrzaj>SALUM d.o.o., OIB 69172252271, Ksaver 17, 10000 Zagreb</izvorni_sadrzaj>
    <derivirana_varijabla naziv="DomainObject.Predmet.ProtustrankaWithAdressOIB_1">SALUM d.o.o., OIB 69172252271, Ksaver 17, 10000 Zagreb</derivirana_varijabla>
  </DomainObject.Predmet.ProtustrankaWithAdressOIB>
  <DomainObject.Predmet.ProtustrankaNazivFormated>
    <izvorni_sadrzaj>SALUM d.o.o.</izvorni_sadrzaj>
    <derivirana_varijabla naziv="DomainObject.Predmet.ProtustrankaNazivFormated_1">SALUM d.o.o.</derivirana_varijabla>
  </DomainObject.Predmet.ProtustrankaNazivFormated>
  <DomainObject.Predmet.ProtustrankaNazivFormatedOIB>
    <izvorni_sadrzaj>SALUM d.o.o., OIB 69172252271</izvorni_sadrzaj>
    <derivirana_varijabla naziv="DomainObject.Predmet.ProtustrankaNazivFormatedOIB_1">SALUM d.o.o., OIB 69172252271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SALUM d.o.o.</item>
    </izvorni_sadrzaj>
    <derivirana_varijabla naziv="DomainObject.Predmet.ProtuStrankaListFormated_1">
      <item>SALUM d.o.o.</item>
    </derivirana_varijabla>
  </DomainObject.Predmet.ProtuStrankaListFormated>
  <DomainObject.Predmet.ProtuStrankaListFormatedOIB>
    <izvorni_sadrzaj>
      <item>SALUM d.o.o., OIB 69172252271</item>
    </izvorni_sadrzaj>
    <derivirana_varijabla naziv="DomainObject.Predmet.ProtuStrankaListFormatedOIB_1">
      <item>SALUM d.o.o., OIB 69172252271</item>
    </derivirana_varijabla>
  </DomainObject.Predmet.ProtuStrankaListFormatedOIB>
  <DomainObject.Predmet.ProtuStrankaListFormatedWithAdress>
    <izvorni_sadrzaj>
      <item>SALUM d.o.o., Ksaver 17, 10000 Zagreb</item>
    </izvorni_sadrzaj>
    <derivirana_varijabla naziv="DomainObject.Predmet.ProtuStrankaListFormatedWithAdress_1">
      <item>SALUM d.o.o., Ksaver 17, 10000 Zagreb</item>
    </derivirana_varijabla>
  </DomainObject.Predmet.ProtuStrankaListFormatedWithAdress>
  <DomainObject.Predmet.ProtuStrankaListFormatedWithAdressOIB>
    <izvorni_sadrzaj>
      <item>SALUM d.o.o., OIB 69172252271, Ksaver 17, 10000 Zagreb</item>
    </izvorni_sadrzaj>
    <derivirana_varijabla naziv="DomainObject.Predmet.ProtuStrankaListFormatedWithAdressOIB_1">
      <item>SALUM d.o.o., OIB 69172252271, Ksaver 17, 10000 Zagreb</item>
    </derivirana_varijabla>
  </DomainObject.Predmet.ProtuStrankaListFormatedWithAdressOIB>
  <DomainObject.Predmet.ProtuStrankaListNazivFormated>
    <izvorni_sadrzaj>
      <item>SALUM d.o.o.</item>
    </izvorni_sadrzaj>
    <derivirana_varijabla naziv="DomainObject.Predmet.ProtuStrankaListNazivFormated_1">
      <item>SALUM d.o.o.</item>
    </derivirana_varijabla>
  </DomainObject.Predmet.ProtuStrankaListNazivFormated>
  <DomainObject.Predmet.ProtuStrankaListNazivFormatedOIB>
    <izvorni_sadrzaj>
      <item>SALUM d.o.o., OIB 69172252271</item>
    </izvorni_sadrzaj>
    <derivirana_varijabla naziv="DomainObject.Predmet.ProtuStrankaListNazivFormatedOIB_1">
      <item>SALUM d.o.o., OIB 69172252271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SALUM d.o.o.</izvorni_sadrzaj>
    <derivirana_varijabla naziv="DomainObject.Predmet.ProtustrankaIDrugi_1">SALUM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SALUM d.o.o., OIB 69172252271, Ksaver 17, 10000 Zagreb</izvorni_sadrzaj>
    <derivirana_varijabla naziv="DomainObject.Predmet.ProtustrankaIDrugiAdressOIB_1">SALUM d.o.o., OIB 69172252271, Ksaver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SALUM d.o.o.</item>
      <item>FINA Regionalni centar Zagreb</item>
    </izvorni_sadrzaj>
    <derivirana_varijabla naziv="DomainObject.Predmet.SudioniciListNaziv_1">
      <item>SALUM d.o.o.</item>
      <item>FINA Regionalni centar Zagreb</item>
    </derivirana_varijabla>
  </DomainObject.Predmet.SudioniciListNaziv>
  <DomainObject.Predmet.SudioniciListAdressOIB>
    <izvorni_sadrzaj>
      <item>SALUM d.o.o., OIB 69172252271, Ksaver 17,10000 Zagreb</item>
      <item>FINA Regionalni centar Zagreb, OIB 85821130368</item>
    </izvorni_sadrzaj>
    <derivirana_varijabla naziv="DomainObject.Predmet.SudioniciListAdressOIB_1">
      <item>SALUM d.o.o., OIB 69172252271, Ksaver 17,10000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69172252271</item>
      <item>, OIB 85821130368</item>
    </izvorni_sadrzaj>
    <derivirana_varijabla naziv="DomainObject.Predmet.SudioniciListNazivOIB_1">
      <item>, OIB 69172252271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82B88E-C151-402C-837B-F4C933FE6A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2135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2019-01-18T12:58:00Z</dcterms:created>
  <dc:creator>Snježana Andrijanić</dc:creator>
  <cp:lastModifiedBy>Sanda Gučić</cp:lastModifiedBy>
  <cp:lastPrinted>2019-01-18T12:55:00Z</cp:lastPrinted>
  <dcterms:modified xmlns:xsi="http://www.w3.org/2001/XMLSchema-instance" xsi:type="dcterms:W3CDTF">2019-01-21T06:57:00Z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(St-1960-18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