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dce2d" w14:paraId="b6dce2d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0721FE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 xml:space="preserve">po sutkinji Ani </w:t>
      </w:r>
      <w:proofErr w:type="spellStart"/>
      <w:r w:rsidR="001F7723" w:rsidRPr="00456293">
        <w:rPr>
          <w:sz w:val="22"/>
          <w:szCs w:val="22"/>
        </w:rPr>
        <w:t>Markač</w:t>
      </w:r>
      <w:proofErr w:type="spellEnd"/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EA3B5C">
        <w:rPr>
          <w:sz w:val="22"/>
          <w:szCs w:val="22"/>
        </w:rPr>
        <w:t xml:space="preserve"> </w:t>
      </w:r>
      <w:r w:rsidR="00892A86">
        <w:rPr>
          <w:sz w:val="22"/>
          <w:szCs w:val="22"/>
        </w:rPr>
        <w:t>SEMP</w:t>
      </w:r>
      <w:r w:rsidR="00B42DC0">
        <w:rPr>
          <w:sz w:val="22"/>
          <w:szCs w:val="22"/>
        </w:rPr>
        <w:t>E</w:t>
      </w:r>
      <w:r w:rsidR="000721FE">
        <w:rPr>
          <w:sz w:val="22"/>
          <w:szCs w:val="22"/>
        </w:rPr>
        <w:t>R FAUSTUS jednostavno društvo s ograničenom odgovornošću</w:t>
      </w:r>
      <w:r w:rsidR="00892A86">
        <w:rPr>
          <w:sz w:val="22"/>
          <w:szCs w:val="22"/>
        </w:rPr>
        <w:t xml:space="preserve"> za trgovinu</w:t>
      </w:r>
      <w:r w:rsidR="00B42DC0">
        <w:rPr>
          <w:sz w:val="22"/>
          <w:szCs w:val="22"/>
        </w:rPr>
        <w:t xml:space="preserve"> ugostiteljstvo i turistička agencija</w:t>
      </w:r>
      <w:r w:rsidR="00456293" w:rsidRPr="00456293">
        <w:rPr>
          <w:sz w:val="22"/>
          <w:szCs w:val="22"/>
        </w:rPr>
        <w:t>, OIB:</w:t>
      </w:r>
      <w:r w:rsidR="000721FE">
        <w:rPr>
          <w:sz w:val="22"/>
          <w:szCs w:val="22"/>
        </w:rPr>
        <w:t xml:space="preserve">7601765576, Pula, </w:t>
      </w:r>
      <w:proofErr w:type="spellStart"/>
      <w:r w:rsidR="00B42DC0">
        <w:rPr>
          <w:sz w:val="22"/>
          <w:szCs w:val="22"/>
        </w:rPr>
        <w:t>Nezakcijska</w:t>
      </w:r>
      <w:proofErr w:type="spellEnd"/>
      <w:r w:rsidR="00B42DC0">
        <w:rPr>
          <w:sz w:val="22"/>
          <w:szCs w:val="22"/>
        </w:rPr>
        <w:t xml:space="preserve"> 14,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ED46F0">
        <w:rPr>
          <w:sz w:val="22"/>
          <w:szCs w:val="22"/>
        </w:rPr>
        <w:t>Rijeka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Pula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B42DC0">
        <w:rPr>
          <w:sz w:val="22"/>
          <w:szCs w:val="22"/>
        </w:rPr>
        <w:t>3. ožujka</w:t>
      </w:r>
      <w:r w:rsidR="00ED46F0">
        <w:rPr>
          <w:sz w:val="22"/>
          <w:szCs w:val="22"/>
        </w:rPr>
        <w:t xml:space="preserve">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0721FE">
        <w:rPr>
          <w:sz w:val="22"/>
          <w:szCs w:val="22"/>
        </w:rPr>
        <w:t xml:space="preserve">11. studenog </w:t>
      </w:r>
      <w:r w:rsidR="00492FC6" w:rsidRPr="00456293">
        <w:rPr>
          <w:sz w:val="22"/>
          <w:szCs w:val="22"/>
        </w:rPr>
        <w:t xml:space="preserve">2016., objavio je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1.  Utvrđuje se da ukupni iznos </w:t>
      </w:r>
      <w:r w:rsidR="00A40AFF" w:rsidRPr="00456293">
        <w:rPr>
          <w:sz w:val="22"/>
          <w:szCs w:val="22"/>
        </w:rPr>
        <w:t>evidentira</w:t>
      </w:r>
      <w:r w:rsidR="00A40AFF">
        <w:rPr>
          <w:sz w:val="22"/>
          <w:szCs w:val="22"/>
        </w:rPr>
        <w:t xml:space="preserve">nog duga </w:t>
      </w:r>
      <w:r w:rsidR="000721FE">
        <w:rPr>
          <w:sz w:val="22"/>
          <w:szCs w:val="22"/>
        </w:rPr>
        <w:t>dužnika SEMPER FAUSTUS jednostavno društvo s ograničenom odgovornošću za trgovinu ugostiteljstvo i turistička agencija</w:t>
      </w:r>
      <w:r w:rsidR="000721FE" w:rsidRPr="00456293">
        <w:rPr>
          <w:sz w:val="22"/>
          <w:szCs w:val="22"/>
        </w:rPr>
        <w:t>, OIB:</w:t>
      </w:r>
      <w:r w:rsidR="000721FE">
        <w:rPr>
          <w:sz w:val="22"/>
          <w:szCs w:val="22"/>
        </w:rPr>
        <w:t xml:space="preserve">7601765576, Pula, </w:t>
      </w:r>
      <w:proofErr w:type="spellStart"/>
      <w:r w:rsidR="000721FE">
        <w:rPr>
          <w:sz w:val="22"/>
          <w:szCs w:val="22"/>
        </w:rPr>
        <w:t>Nezakcijska</w:t>
      </w:r>
      <w:proofErr w:type="spellEnd"/>
      <w:r w:rsidR="000721FE">
        <w:rPr>
          <w:sz w:val="22"/>
          <w:szCs w:val="22"/>
        </w:rPr>
        <w:t xml:space="preserve"> 14</w:t>
      </w:r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iznosi </w:t>
      </w:r>
      <w:r w:rsidR="00B42DC0">
        <w:rPr>
          <w:sz w:val="22"/>
          <w:szCs w:val="22"/>
        </w:rPr>
        <w:t>7.765,98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</w:t>
      </w:r>
      <w:r w:rsidR="006113B1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se osob</w:t>
      </w:r>
      <w:r w:rsidR="006113B1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ovlašten</w:t>
      </w:r>
      <w:r w:rsidR="006113B1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B42DC0" w:rsidRPr="00B42DC0">
        <w:rPr>
          <w:sz w:val="22"/>
          <w:szCs w:val="22"/>
        </w:rPr>
        <w:t>ISMET MUHIĆ</w:t>
      </w:r>
      <w:r w:rsidR="00781568" w:rsidRPr="00FE2E16">
        <w:rPr>
          <w:b/>
          <w:sz w:val="22"/>
          <w:szCs w:val="22"/>
        </w:rPr>
        <w:t>,</w:t>
      </w:r>
      <w:r w:rsidR="006113B1" w:rsidRPr="00FE2E16">
        <w:rPr>
          <w:b/>
          <w:sz w:val="22"/>
          <w:szCs w:val="22"/>
        </w:rPr>
        <w:t xml:space="preserve"> </w:t>
      </w:r>
      <w:r w:rsidR="006113B1">
        <w:rPr>
          <w:sz w:val="22"/>
          <w:szCs w:val="22"/>
        </w:rPr>
        <w:t>OIB:</w:t>
      </w:r>
      <w:r w:rsidR="00B42DC0" w:rsidRPr="00B42DC0">
        <w:rPr>
          <w:sz w:val="22"/>
          <w:szCs w:val="22"/>
        </w:rPr>
        <w:t>01664200883</w:t>
      </w:r>
      <w:r w:rsidR="004143CA">
        <w:rPr>
          <w:sz w:val="22"/>
          <w:szCs w:val="22"/>
        </w:rPr>
        <w:t xml:space="preserve">, </w:t>
      </w:r>
      <w:proofErr w:type="spellStart"/>
      <w:r w:rsidR="00B42DC0">
        <w:rPr>
          <w:sz w:val="22"/>
          <w:szCs w:val="22"/>
        </w:rPr>
        <w:t>Nezakcijska</w:t>
      </w:r>
      <w:proofErr w:type="spellEnd"/>
      <w:r w:rsidR="00B42DC0">
        <w:rPr>
          <w:sz w:val="22"/>
          <w:szCs w:val="22"/>
        </w:rPr>
        <w:t xml:space="preserve"> ulica 14, Pula</w:t>
      </w:r>
      <w:r w:rsidR="00456293" w:rsidRPr="00456293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6113B1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456293">
        <w:rPr>
          <w:sz w:val="22"/>
          <w:szCs w:val="22"/>
        </w:rPr>
        <w:t>prokazni</w:t>
      </w:r>
      <w:proofErr w:type="spellEnd"/>
      <w:r w:rsidRPr="00456293">
        <w:rPr>
          <w:sz w:val="22"/>
          <w:szCs w:val="22"/>
        </w:rPr>
        <w:t xml:space="preserve"> popis imovine i obveza dužnika ili ako iz podnesenog </w:t>
      </w:r>
      <w:proofErr w:type="spellStart"/>
      <w:r w:rsidRPr="00456293">
        <w:rPr>
          <w:sz w:val="22"/>
          <w:szCs w:val="22"/>
        </w:rPr>
        <w:t>prokaznog</w:t>
      </w:r>
      <w:proofErr w:type="spellEnd"/>
      <w:r w:rsidRPr="00456293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4. Temeljem čl. 430. i čl. 431. SZ-a pozivaju se vjerovnici </w:t>
      </w:r>
      <w:r w:rsidR="000721FE">
        <w:rPr>
          <w:sz w:val="22"/>
          <w:szCs w:val="22"/>
        </w:rPr>
        <w:t>SEMPER FAUSTUS jednostavno društvo s ograničenom odgovornošću za trgovinu ugostiteljstvo i turistička agencija</w:t>
      </w:r>
      <w:r w:rsidR="000721FE" w:rsidRPr="00456293">
        <w:rPr>
          <w:sz w:val="22"/>
          <w:szCs w:val="22"/>
        </w:rPr>
        <w:t>, OIB:</w:t>
      </w:r>
      <w:r w:rsidR="000721FE">
        <w:rPr>
          <w:sz w:val="22"/>
          <w:szCs w:val="22"/>
        </w:rPr>
        <w:t xml:space="preserve">7601765576, Pula, </w:t>
      </w:r>
      <w:proofErr w:type="spellStart"/>
      <w:r w:rsidR="000721FE">
        <w:rPr>
          <w:sz w:val="22"/>
          <w:szCs w:val="22"/>
        </w:rPr>
        <w:t>Nezakcijska</w:t>
      </w:r>
      <w:proofErr w:type="spellEnd"/>
      <w:r w:rsidR="000721FE">
        <w:rPr>
          <w:sz w:val="22"/>
          <w:szCs w:val="22"/>
        </w:rPr>
        <w:t xml:space="preserve"> 14,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</w:t>
      </w:r>
      <w:proofErr w:type="spellStart"/>
      <w:r w:rsidRPr="00456293">
        <w:rPr>
          <w:bCs/>
          <w:sz w:val="22"/>
          <w:szCs w:val="22"/>
        </w:rPr>
        <w:t>četrdesetpet</w:t>
      </w:r>
      <w:proofErr w:type="spellEnd"/>
      <w:r w:rsidRPr="00456293">
        <w:rPr>
          <w:bCs/>
          <w:sz w:val="22"/>
          <w:szCs w:val="22"/>
        </w:rPr>
        <w:t>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 xml:space="preserve">U Zadru </w:t>
      </w:r>
      <w:r w:rsidR="000721FE">
        <w:rPr>
          <w:sz w:val="22"/>
          <w:szCs w:val="22"/>
        </w:rPr>
        <w:t>11.</w:t>
      </w:r>
      <w:r w:rsidR="00E45B1B">
        <w:rPr>
          <w:sz w:val="22"/>
          <w:szCs w:val="22"/>
        </w:rPr>
        <w:t xml:space="preserve"> studenoga</w:t>
      </w:r>
      <w:r w:rsidR="00F5510B" w:rsidRPr="00456293">
        <w:rPr>
          <w:sz w:val="22"/>
          <w:szCs w:val="22"/>
        </w:rPr>
        <w:t xml:space="preserve">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</w:t>
      </w:r>
      <w:proofErr w:type="spellStart"/>
      <w:r w:rsidRPr="00456293">
        <w:rPr>
          <w:sz w:val="22"/>
          <w:szCs w:val="22"/>
        </w:rPr>
        <w:t>Markač</w:t>
      </w:r>
      <w:proofErr w:type="spellEnd"/>
      <w:r w:rsidRPr="00456293">
        <w:rPr>
          <w:sz w:val="22"/>
          <w:szCs w:val="22"/>
        </w:rPr>
        <w:t xml:space="preserve">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2A86" w:rsidP="00381900" w:rsidR="00892A86">
      <w:r>
        <w:separator/>
      </w:r>
    </w:p>
  </w:endnote>
  <w:endnote w:id="0" w:type="continuationSeparator">
    <w:p w:rsidRDefault="00892A86" w:rsidP="00381900" w:rsidR="00892A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A86" w:rsidR="00892A8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892A86" w:rsidR="00892A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2A86" w:rsidP="00381900" w:rsidR="00892A86">
      <w:r>
        <w:separator/>
      </w:r>
    </w:p>
  </w:footnote>
  <w:footnote w:id="0" w:type="continuationSeparator">
    <w:p w:rsidRDefault="00892A86" w:rsidP="00381900" w:rsidR="00892A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A86" w:rsidP="00630C9B" w:rsidR="00892A8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892A86" w:rsidP="00414B48" w:rsidR="00892A8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A86" w:rsidP="006B6144" w:rsidR="00892A86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>
      <w:rPr>
        <w:sz w:val="22"/>
        <w:szCs w:val="22"/>
      </w:rPr>
      <w:t>671/16-7</w:t>
    </w:r>
  </w:p>
  <w:p w:rsidRDefault="00892A86" w:rsidP="006B6144" w:rsidR="00892A8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721FE"/>
    <w:rsid w:val="000A3512"/>
    <w:rsid w:val="000E2034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165A"/>
    <w:rsid w:val="003936FC"/>
    <w:rsid w:val="00396F5E"/>
    <w:rsid w:val="003E1176"/>
    <w:rsid w:val="003E4669"/>
    <w:rsid w:val="003F6D6C"/>
    <w:rsid w:val="00405D26"/>
    <w:rsid w:val="004143CA"/>
    <w:rsid w:val="00414B48"/>
    <w:rsid w:val="004212FB"/>
    <w:rsid w:val="00425835"/>
    <w:rsid w:val="00445AD6"/>
    <w:rsid w:val="004510AB"/>
    <w:rsid w:val="00456293"/>
    <w:rsid w:val="00473105"/>
    <w:rsid w:val="00477342"/>
    <w:rsid w:val="00477976"/>
    <w:rsid w:val="00492FC6"/>
    <w:rsid w:val="004D697C"/>
    <w:rsid w:val="004E1DC0"/>
    <w:rsid w:val="004F1927"/>
    <w:rsid w:val="00500579"/>
    <w:rsid w:val="00504AD9"/>
    <w:rsid w:val="00506499"/>
    <w:rsid w:val="00510F67"/>
    <w:rsid w:val="00515315"/>
    <w:rsid w:val="00517304"/>
    <w:rsid w:val="00532E61"/>
    <w:rsid w:val="00544121"/>
    <w:rsid w:val="00566E02"/>
    <w:rsid w:val="00573ED5"/>
    <w:rsid w:val="00574B92"/>
    <w:rsid w:val="00597E49"/>
    <w:rsid w:val="005A0757"/>
    <w:rsid w:val="005A33B9"/>
    <w:rsid w:val="005B1907"/>
    <w:rsid w:val="005B1954"/>
    <w:rsid w:val="005B5409"/>
    <w:rsid w:val="005C42A8"/>
    <w:rsid w:val="005C5037"/>
    <w:rsid w:val="005F2D85"/>
    <w:rsid w:val="006021D8"/>
    <w:rsid w:val="006113B1"/>
    <w:rsid w:val="00630A0A"/>
    <w:rsid w:val="00630C9B"/>
    <w:rsid w:val="00631196"/>
    <w:rsid w:val="006515FC"/>
    <w:rsid w:val="00655D68"/>
    <w:rsid w:val="0065727A"/>
    <w:rsid w:val="00663483"/>
    <w:rsid w:val="00664C65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213A7"/>
    <w:rsid w:val="00732ED6"/>
    <w:rsid w:val="00753CD7"/>
    <w:rsid w:val="00765179"/>
    <w:rsid w:val="00780F49"/>
    <w:rsid w:val="00781568"/>
    <w:rsid w:val="00784AF2"/>
    <w:rsid w:val="007A133F"/>
    <w:rsid w:val="007A5785"/>
    <w:rsid w:val="007C0B26"/>
    <w:rsid w:val="007D2E19"/>
    <w:rsid w:val="007D35FF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67C2D"/>
    <w:rsid w:val="0087336A"/>
    <w:rsid w:val="00892A86"/>
    <w:rsid w:val="008A1F29"/>
    <w:rsid w:val="008F111B"/>
    <w:rsid w:val="008F4823"/>
    <w:rsid w:val="009107FA"/>
    <w:rsid w:val="00911208"/>
    <w:rsid w:val="009422F5"/>
    <w:rsid w:val="00963FD0"/>
    <w:rsid w:val="00983E1F"/>
    <w:rsid w:val="00984D09"/>
    <w:rsid w:val="009B1C20"/>
    <w:rsid w:val="009C3129"/>
    <w:rsid w:val="009D2E0E"/>
    <w:rsid w:val="009E4EBD"/>
    <w:rsid w:val="009E513D"/>
    <w:rsid w:val="009E6DD2"/>
    <w:rsid w:val="009F0E87"/>
    <w:rsid w:val="00A07097"/>
    <w:rsid w:val="00A16249"/>
    <w:rsid w:val="00A3143F"/>
    <w:rsid w:val="00A40AFF"/>
    <w:rsid w:val="00A672B9"/>
    <w:rsid w:val="00A90D63"/>
    <w:rsid w:val="00A92736"/>
    <w:rsid w:val="00A96A7A"/>
    <w:rsid w:val="00AB2543"/>
    <w:rsid w:val="00AC38D3"/>
    <w:rsid w:val="00AC686F"/>
    <w:rsid w:val="00B0009A"/>
    <w:rsid w:val="00B10914"/>
    <w:rsid w:val="00B20F3E"/>
    <w:rsid w:val="00B26015"/>
    <w:rsid w:val="00B30870"/>
    <w:rsid w:val="00B4205D"/>
    <w:rsid w:val="00B42DC0"/>
    <w:rsid w:val="00B62BFF"/>
    <w:rsid w:val="00B80ABA"/>
    <w:rsid w:val="00B84EF6"/>
    <w:rsid w:val="00B91F87"/>
    <w:rsid w:val="00BB1DBF"/>
    <w:rsid w:val="00BE2799"/>
    <w:rsid w:val="00C063C1"/>
    <w:rsid w:val="00C101D7"/>
    <w:rsid w:val="00C218B1"/>
    <w:rsid w:val="00C24CDB"/>
    <w:rsid w:val="00C43DCD"/>
    <w:rsid w:val="00C71E70"/>
    <w:rsid w:val="00C95A52"/>
    <w:rsid w:val="00C96EEB"/>
    <w:rsid w:val="00CB6DDD"/>
    <w:rsid w:val="00CC6FF6"/>
    <w:rsid w:val="00CD5142"/>
    <w:rsid w:val="00CE297C"/>
    <w:rsid w:val="00CF3350"/>
    <w:rsid w:val="00D27914"/>
    <w:rsid w:val="00D300E7"/>
    <w:rsid w:val="00D37C21"/>
    <w:rsid w:val="00D444D8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13763"/>
    <w:rsid w:val="00E21219"/>
    <w:rsid w:val="00E2121D"/>
    <w:rsid w:val="00E24ACD"/>
    <w:rsid w:val="00E26907"/>
    <w:rsid w:val="00E43747"/>
    <w:rsid w:val="00E45B1B"/>
    <w:rsid w:val="00E523B5"/>
    <w:rsid w:val="00E56453"/>
    <w:rsid w:val="00E832DC"/>
    <w:rsid w:val="00E8413E"/>
    <w:rsid w:val="00E85B2E"/>
    <w:rsid w:val="00E87D86"/>
    <w:rsid w:val="00E9786D"/>
    <w:rsid w:val="00EA3B5C"/>
    <w:rsid w:val="00EA5E65"/>
    <w:rsid w:val="00EB24A2"/>
    <w:rsid w:val="00EB3473"/>
    <w:rsid w:val="00EC1582"/>
    <w:rsid w:val="00ED1D9D"/>
    <w:rsid w:val="00ED46F0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77BEE"/>
    <w:rsid w:val="00F82299"/>
    <w:rsid w:val="00F94AA2"/>
    <w:rsid w:val="00F95FEF"/>
    <w:rsid w:val="00FC1537"/>
    <w:rsid w:val="00FC2C46"/>
    <w:rsid w:val="00FE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53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31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31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31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31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53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31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31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31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31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SEMPER FAUSTUS j.d.o.o. PULA</izvorni_sadrzaj>
    <derivirana_varijabla naziv="DomainObject.Predmet.ProtustrankaFormated_1">  SEMPER FAUSTUS j.d.o.o. PULA</derivirana_varijabla>
  </DomainObject.Predmet.ProtustrankaFormated>
  <DomainObject.Predmet.ProtustrankaFormatedOIB>
    <izvorni_sadrzaj>  SEMPER FAUSTUS j.d.o.o. PULA, OIB 76017655769</izvorni_sadrzaj>
    <derivirana_varijabla naziv="DomainObject.Predmet.ProtustrankaFormatedOIB_1">  SEMPER FAUSTUS j.d.o.o. PULA, OIB 76017655769</derivirana_varijabla>
  </DomainObject.Predmet.ProtustrankaFormatedOIB>
  <DomainObject.Predmet.ProtustrankaFormatedWithAdress>
    <izvorni_sadrzaj> SEMPER FAUSTUS j.d.o.o. PULA, Nezakcijska 14, 52100 Pula</izvorni_sadrzaj>
    <derivirana_varijabla naziv="DomainObject.Predmet.ProtustrankaFormatedWithAdress_1"> SEMPER FAUSTUS j.d.o.o. PULA, Nezakcijska 14, 52100 Pula</derivirana_varijabla>
  </DomainObject.Predmet.ProtustrankaFormatedWithAdress>
  <DomainObject.Predmet.ProtustrankaFormatedWithAdressOIB>
    <izvorni_sadrzaj> SEMPER FAUSTUS j.d.o.o. PULA, OIB 76017655769, Nezakcijska 14, 52100 Pula</izvorni_sadrzaj>
    <derivirana_varijabla naziv="DomainObject.Predmet.ProtustrankaFormatedWithAdressOIB_1"> SEMPER FAUSTUS j.d.o.o. PULA, OIB 76017655769, Nezakcijska 14, 52100 Pula</derivirana_varijabla>
  </DomainObject.Predmet.ProtustrankaFormatedWithAdressOIB>
  <DomainObject.Predmet.ProtustrankaWithAdress>
    <izvorni_sadrzaj>SEMPER FAUSTUS j.d.o.o. PULA Nezakcijska 14, 52100 Pula</izvorni_sadrzaj>
    <derivirana_varijabla naziv="DomainObject.Predmet.ProtustrankaWithAdress_1">SEMPER FAUSTUS j.d.o.o. PULA Nezakcijska 14, 52100 Pula</derivirana_varijabla>
  </DomainObject.Predmet.ProtustrankaWithAdress>
  <DomainObject.Predmet.ProtustrankaWithAdressOIB>
    <izvorni_sadrzaj>SEMPER FAUSTUS j.d.o.o. PULA, OIB 76017655769, Nezakcijska 14, 52100 Pula</izvorni_sadrzaj>
    <derivirana_varijabla naziv="DomainObject.Predmet.ProtustrankaWithAdressOIB_1">SEMPER FAUSTUS j.d.o.o. PULA, OIB 76017655769, Nezakcijska 14, 52100 Pula</derivirana_varijabla>
  </DomainObject.Predmet.ProtustrankaWithAdressOIB>
  <DomainObject.Predmet.ProtustrankaNazivFormated>
    <izvorni_sadrzaj>SEMPER FAUSTUS j.d.o.o. PULA</izvorni_sadrzaj>
    <derivirana_varijabla naziv="DomainObject.Predmet.ProtustrankaNazivFormated_1">SEMPER FAUSTUS j.d.o.o. PULA</derivirana_varijabla>
  </DomainObject.Predmet.ProtustrankaNazivFormated>
  <DomainObject.Predmet.ProtustrankaNazivFormatedOIB>
    <izvorni_sadrzaj>SEMPER FAUSTUS j.d.o.o. PULA, OIB 76017655769</izvorni_sadrzaj>
    <derivirana_varijabla naziv="DomainObject.Predmet.ProtustrankaNazivFormatedOIB_1">SEMPER FAUSTUS j.d.o.o. PULA, OIB 76017655769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7765.98</izvorni_sadrzaj>
    <derivirana_varijabla naziv="DomainObject.Predmet.TrenutnaVrijednost_1">7765.98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SEMPER FAUSTUS j.d.o.o. PULA</item>
    </izvorni_sadrzaj>
    <derivirana_varijabla naziv="DomainObject.Predmet.ProtuStrankaListFormated_1">
      <item>SEMPER FAUSTUS j.d.o.o. PULA</item>
    </derivirana_varijabla>
  </DomainObject.Predmet.ProtuStrankaListFormated>
  <DomainObject.Predmet.ProtuStrankaListFormatedOIB>
    <izvorni_sadrzaj>
      <item>SEMPER FAUSTUS j.d.o.o. PULA, OIB 76017655769</item>
    </izvorni_sadrzaj>
    <derivirana_varijabla naziv="DomainObject.Predmet.ProtuStrankaListFormatedOIB_1">
      <item>SEMPER FAUSTUS j.d.o.o. PULA, OIB 76017655769</item>
    </derivirana_varijabla>
  </DomainObject.Predmet.ProtuStrankaListFormatedOIB>
  <DomainObject.Predmet.ProtuStrankaListFormatedWithAdress>
    <izvorni_sadrzaj>
      <item>SEMPER FAUSTUS j.d.o.o. PULA, Nezakcijska 14, 52100 Pula</item>
    </izvorni_sadrzaj>
    <derivirana_varijabla naziv="DomainObject.Predmet.ProtuStrankaListFormatedWithAdress_1">
      <item>SEMPER FAUSTUS j.d.o.o. PULA, Nezakcijska 14, 52100 Pula</item>
    </derivirana_varijabla>
  </DomainObject.Predmet.ProtuStrankaListFormatedWithAdress>
  <DomainObject.Predmet.ProtuStrankaListFormatedWithAdressOIB>
    <izvorni_sadrzaj>
      <item>SEMPER FAUSTUS j.d.o.o. PULA, OIB 76017655769, Nezakcijska 14, 52100 Pula</item>
    </izvorni_sadrzaj>
    <derivirana_varijabla naziv="DomainObject.Predmet.ProtuStrankaListFormatedWithAdressOIB_1">
      <item>SEMPER FAUSTUS j.d.o.o. PULA, OIB 76017655769, Nezakcijska 14, 52100 Pula</item>
    </derivirana_varijabla>
  </DomainObject.Predmet.ProtuStrankaListFormatedWithAdressOIB>
  <DomainObject.Predmet.ProtuStrankaListNazivFormated>
    <izvorni_sadrzaj>
      <item>SEMPER FAUSTUS j.d.o.o. PULA</item>
    </izvorni_sadrzaj>
    <derivirana_varijabla naziv="DomainObject.Predmet.ProtuStrankaListNazivFormated_1">
      <item>SEMPER FAUSTUS j.d.o.o. PULA</item>
    </derivirana_varijabla>
  </DomainObject.Predmet.ProtuStrankaListNazivFormated>
  <DomainObject.Predmet.ProtuStrankaListNazivFormatedOIB>
    <izvorni_sadrzaj>
      <item>SEMPER FAUSTUS j.d.o.o. PULA, OIB 76017655769</item>
    </izvorni_sadrzaj>
    <derivirana_varijabla naziv="DomainObject.Predmet.ProtuStrankaListNazivFormatedOIB_1">
      <item>SEMPER FAUSTUS j.d.o.o. PULA, OIB 76017655769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SEMPER FAUSTUS j.d.o.o. PULA</izvorni_sadrzaj>
    <derivirana_varijabla naziv="DomainObject.Predmet.ProtustrankaIDrugi_1">SEMPER FAUSTUS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SEMPER FAUSTUS j.d.o.o. PULA, OIB 76017655769, Nezakcijska 14, 52100 Pula</izvorni_sadrzaj>
    <derivirana_varijabla naziv="DomainObject.Predmet.ProtustrankaIDrugiAdressOIB_1">SEMPER FAUSTUS j.d.o.o. PULA, OIB 76017655769, Nezakcijska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SEMPER FAUSTUS j.d.o.o. PULA</item>
      <item>FINANCIJSKA AGENCIJA, RC RIJEKA, PODRUŽNICA PULA, PULA</item>
    </izvorni_sadrzaj>
    <derivirana_varijabla naziv="DomainObject.Predmet.SudioniciListNaziv_1">
      <item>SEMPER FAUSTUS j.d.o.o. PULA</item>
      <item>FINANCIJSKA AGENCIJA, RC RIJEKA, PODRUŽNICA PULA, PULA</item>
    </derivirana_varijabla>
  </DomainObject.Predmet.SudioniciListNaziv>
  <DomainObject.Predmet.SudioniciListAdressOIB>
    <izvorni_sadrzaj>
      <item>SEMPER FAUSTUS j.d.o.o. PULA, OIB 76017655769, Nezakcijska 14,52100 Pula</item>
      <item>FINANCIJSKA AGENCIJA, RC RIJEKA, PODRUŽNICA PULA, PULA, OIB 85821130368, Giardini 5,52100 Pula</item>
    </izvorni_sadrzaj>
    <derivirana_varijabla naziv="DomainObject.Predmet.SudioniciListAdressOIB_1">
      <item>SEMPER FAUSTUS j.d.o.o. PULA, OIB 76017655769, Nezakcijska 14,52100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76017655769</item>
      <item>, OIB 85821130368</item>
    </izvorni_sadrzaj>
    <derivirana_varijabla naziv="DomainObject.Predmet.SudioniciListNazivOIB_1">
      <item>, OIB 76017655769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BBEE2C-A66C-4038-82D9-85F3D43680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414</properties:Words>
  <properties:Characters>2172</properties:Characters>
  <properties:Lines>55</properties:Lines>
  <properties:Paragraphs>18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2016-11-10T07:34:00Z</dcterms:created>
  <dc:creator>Danijela Markulin</dc:creator>
  <cp:lastModifiedBy>Nena Mužanović</cp:lastModifiedBy>
  <cp:lastPrinted>2016-11-10T14:24:00Z</cp:lastPrinted>
  <dcterms:modified xmlns:xsi="http://www.w3.org/2001/XMLSchema-instance" xsi:type="dcterms:W3CDTF">2016-11-11T07:50:00Z</dcterms:modified>
  <cp:revision>6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