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a49a" w14:paraId="1cda49a" w:rsidRDefault="009400AF" w:rsidP="009400AF" w:rsidR="009400AF">
      <w:pPr>
        <w:jc w:val="right"/>
        <w15:collapsed w:val="false"/>
      </w:pPr>
      <w:r>
        <w:t>Poslovni broj: 6 St-1164/18-4</w:t>
      </w:r>
    </w:p>
    <w:p w:rsidRDefault="009400AF" w:rsidP="009400AF" w:rsidR="009400AF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9400AF" w:rsidP="009400AF" w:rsidR="009400AF">
      <w:pPr>
        <w:tabs>
          <w:tab w:pos="7560" w:val="left"/>
        </w:tabs>
        <w:jc w:val="both"/>
      </w:pPr>
      <w:r>
        <w:tab/>
      </w:r>
    </w:p>
    <w:p w:rsidRDefault="009400AF" w:rsidP="009400AF" w:rsidR="009400AF">
      <w:pPr>
        <w:ind w:hanging="720" w:left="360"/>
        <w:jc w:val="both"/>
      </w:pPr>
      <w:r>
        <w:t xml:space="preserve">  Republika Hrvatska</w:t>
      </w:r>
    </w:p>
    <w:p w:rsidRDefault="009400AF" w:rsidP="009400AF" w:rsidR="009400A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400AF" w:rsidP="009400AF" w:rsidR="009400A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603F7" w:rsidP="006603F7" w:rsidR="006603F7">
      <w:pPr>
        <w:jc w:val="both"/>
      </w:pPr>
    </w:p>
    <w:p w:rsidRDefault="006603F7" w:rsidP="006603F7" w:rsidR="006603F7" w:rsidRPr="00C40F9C">
      <w:pPr>
        <w:jc w:val="center"/>
      </w:pPr>
      <w:r w:rsidRPr="00C40F9C">
        <w:t xml:space="preserve">U </w:t>
      </w:r>
      <w:r w:rsidR="009400AF">
        <w:t xml:space="preserve"> </w:t>
      </w:r>
      <w:r w:rsidRPr="00C40F9C">
        <w:t>I</w:t>
      </w:r>
      <w:r w:rsidR="009400AF">
        <w:t xml:space="preserve"> </w:t>
      </w:r>
      <w:r w:rsidRPr="00C40F9C">
        <w:t>M</w:t>
      </w:r>
      <w:r w:rsidR="009400AF">
        <w:t xml:space="preserve"> </w:t>
      </w:r>
      <w:r w:rsidRPr="00C40F9C">
        <w:t>E</w:t>
      </w:r>
      <w:r w:rsidR="009400AF">
        <w:t xml:space="preserve"> </w:t>
      </w:r>
      <w:r w:rsidRPr="00C40F9C">
        <w:t xml:space="preserve"> R</w:t>
      </w:r>
      <w:r w:rsidR="009400AF">
        <w:t xml:space="preserve"> </w:t>
      </w:r>
      <w:r w:rsidRPr="00C40F9C">
        <w:t>E</w:t>
      </w:r>
      <w:r w:rsidR="009400AF">
        <w:t xml:space="preserve"> </w:t>
      </w:r>
      <w:r w:rsidRPr="00C40F9C">
        <w:t>P</w:t>
      </w:r>
      <w:r w:rsidR="009400AF">
        <w:t xml:space="preserve"> </w:t>
      </w:r>
      <w:r w:rsidRPr="00C40F9C">
        <w:t>U</w:t>
      </w:r>
      <w:r w:rsidR="009400AF">
        <w:t xml:space="preserve"> </w:t>
      </w:r>
      <w:r w:rsidRPr="00C40F9C">
        <w:t>B</w:t>
      </w:r>
      <w:r w:rsidR="009400AF">
        <w:t xml:space="preserve"> </w:t>
      </w:r>
      <w:r w:rsidRPr="00C40F9C">
        <w:t>L</w:t>
      </w:r>
      <w:r w:rsidR="009400AF">
        <w:t xml:space="preserve"> </w:t>
      </w:r>
      <w:r w:rsidRPr="00C40F9C">
        <w:t>I</w:t>
      </w:r>
      <w:r w:rsidR="009400AF">
        <w:t xml:space="preserve"> </w:t>
      </w:r>
      <w:r w:rsidRPr="00C40F9C">
        <w:t>K</w:t>
      </w:r>
      <w:r w:rsidR="009400AF">
        <w:t xml:space="preserve"> </w:t>
      </w:r>
      <w:r w:rsidRPr="00C40F9C">
        <w:t>E</w:t>
      </w:r>
      <w:r w:rsidR="009400AF">
        <w:t xml:space="preserve"> </w:t>
      </w:r>
      <w:r w:rsidRPr="00C40F9C">
        <w:t xml:space="preserve"> H</w:t>
      </w:r>
      <w:r w:rsidR="009400AF">
        <w:t xml:space="preserve"> </w:t>
      </w:r>
      <w:r w:rsidRPr="00C40F9C">
        <w:t>R</w:t>
      </w:r>
      <w:r w:rsidR="009400AF">
        <w:t xml:space="preserve"> </w:t>
      </w:r>
      <w:r w:rsidRPr="00C40F9C">
        <w:t>V</w:t>
      </w:r>
      <w:r w:rsidR="009400AF">
        <w:t xml:space="preserve"> </w:t>
      </w:r>
      <w:r w:rsidRPr="00C40F9C">
        <w:t>A</w:t>
      </w:r>
      <w:r w:rsidR="009400AF">
        <w:t xml:space="preserve"> </w:t>
      </w:r>
      <w:r w:rsidRPr="00C40F9C">
        <w:t>T</w:t>
      </w:r>
      <w:r w:rsidR="009400AF">
        <w:t xml:space="preserve"> </w:t>
      </w:r>
      <w:r w:rsidRPr="00C40F9C">
        <w:t>S</w:t>
      </w:r>
      <w:r w:rsidR="009400AF">
        <w:t xml:space="preserve"> </w:t>
      </w:r>
      <w:r w:rsidRPr="00C40F9C">
        <w:t>K</w:t>
      </w:r>
      <w:r w:rsidR="009400AF">
        <w:t xml:space="preserve"> </w:t>
      </w:r>
      <w:r w:rsidRPr="00C40F9C">
        <w:t>E</w:t>
      </w:r>
      <w:r w:rsidR="009400AF">
        <w:t xml:space="preserve"> </w:t>
      </w:r>
    </w:p>
    <w:p w:rsidRDefault="006603F7" w:rsidP="006603F7" w:rsidR="006603F7" w:rsidRPr="00C40F9C">
      <w:pPr>
        <w:jc w:val="center"/>
      </w:pPr>
    </w:p>
    <w:p w:rsidRDefault="006603F7" w:rsidP="006603F7" w:rsidR="006603F7" w:rsidRPr="00C40F9C">
      <w:pPr>
        <w:jc w:val="center"/>
      </w:pPr>
      <w:r w:rsidRPr="00C40F9C">
        <w:t>R</w:t>
      </w:r>
      <w:r w:rsidR="009400AF">
        <w:t xml:space="preserve"> </w:t>
      </w:r>
      <w:r w:rsidRPr="00C40F9C">
        <w:t>J</w:t>
      </w:r>
      <w:r w:rsidR="009400AF">
        <w:t xml:space="preserve"> </w:t>
      </w:r>
      <w:r w:rsidRPr="00C40F9C">
        <w:t>E</w:t>
      </w:r>
      <w:r w:rsidR="009400AF">
        <w:t xml:space="preserve"> </w:t>
      </w:r>
      <w:r w:rsidRPr="00C40F9C">
        <w:t>Š</w:t>
      </w:r>
      <w:r w:rsidR="009400AF">
        <w:t xml:space="preserve"> </w:t>
      </w:r>
      <w:r w:rsidRPr="00C40F9C">
        <w:t>E</w:t>
      </w:r>
      <w:r w:rsidR="009400AF">
        <w:t xml:space="preserve"> </w:t>
      </w:r>
      <w:r w:rsidRPr="00C40F9C">
        <w:t>N</w:t>
      </w:r>
      <w:r w:rsidR="009400AF">
        <w:t xml:space="preserve"> </w:t>
      </w:r>
      <w:r w:rsidRPr="00C40F9C">
        <w:t>J</w:t>
      </w:r>
      <w:r w:rsidR="009400AF">
        <w:t xml:space="preserve"> </w:t>
      </w:r>
      <w:r w:rsidRPr="00C40F9C">
        <w:t>E</w:t>
      </w:r>
    </w:p>
    <w:p w:rsidRDefault="006603F7" w:rsidP="006603F7" w:rsidR="006603F7">
      <w:pPr>
        <w:jc w:val="both"/>
      </w:pPr>
    </w:p>
    <w:p w:rsidRDefault="006603F7" w:rsidP="00E74A3B" w:rsidR="006603F7" w:rsidRPr="00E74A3B">
      <w:pPr>
        <w:ind w:firstLine="708"/>
        <w:jc w:val="both"/>
        <w:rPr>
          <w:bCs/>
          <w:kern w:val="36"/>
          <w:lang w:eastAsia="en-US"/>
        </w:rPr>
      </w:pPr>
      <w:r>
        <w:t xml:space="preserve">Trgovački sud u Osijeku, </w:t>
      </w:r>
      <w:r w:rsidRPr="00451DD6">
        <w:t>po stečajno</w:t>
      </w:r>
      <w:r>
        <w:t>j sutkinji</w:t>
      </w:r>
      <w:r w:rsidRPr="00451DD6">
        <w:t xml:space="preserve"> Nadi Roso, </w:t>
      </w:r>
      <w:r>
        <w:t xml:space="preserve">u stečajnom predmetu </w:t>
      </w:r>
      <w:r w:rsidR="00B864B1">
        <w:t xml:space="preserve">nad dužnikom </w:t>
      </w:r>
      <w:r w:rsidR="009400AF">
        <w:rPr>
          <w:b/>
          <w:bCs/>
          <w:kern w:val="36"/>
          <w:lang w:eastAsia="en-US"/>
        </w:rPr>
        <w:t>M-</w:t>
      </w:r>
      <w:proofErr w:type="spellStart"/>
      <w:r w:rsidR="009400AF">
        <w:rPr>
          <w:b/>
          <w:bCs/>
          <w:kern w:val="36"/>
          <w:lang w:eastAsia="en-US"/>
        </w:rPr>
        <w:t>Pack</w:t>
      </w:r>
      <w:proofErr w:type="spellEnd"/>
      <w:r w:rsidR="009400AF">
        <w:rPr>
          <w:b/>
          <w:bCs/>
          <w:kern w:val="36"/>
          <w:lang w:eastAsia="en-US"/>
        </w:rPr>
        <w:t xml:space="preserve"> d.o.o. Osijek, Ulica Hrvatske Republike 17B, OIB: 57811855078, MBS: 030151625,</w:t>
      </w:r>
      <w:r w:rsidR="009400AF">
        <w:rPr>
          <w:b/>
        </w:rPr>
        <w:t xml:space="preserve"> </w:t>
      </w:r>
      <w:r w:rsidR="009400AF">
        <w:t xml:space="preserve">dana 31. prosinca 2018. g., </w:t>
      </w:r>
    </w:p>
    <w:p w:rsidRDefault="00E74A3B" w:rsidP="00F60233" w:rsidR="00917797">
      <w:pPr>
        <w:ind w:firstLine="708"/>
        <w:jc w:val="both"/>
      </w:pPr>
      <w:r>
        <w:t xml:space="preserve">   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9400AF">
        <w:rPr>
          <w:b/>
          <w:bCs/>
          <w:kern w:val="36"/>
          <w:lang w:eastAsia="en-US"/>
        </w:rPr>
        <w:t>M-</w:t>
      </w:r>
      <w:proofErr w:type="spellStart"/>
      <w:r w:rsidR="009400AF">
        <w:rPr>
          <w:b/>
          <w:bCs/>
          <w:kern w:val="36"/>
          <w:lang w:eastAsia="en-US"/>
        </w:rPr>
        <w:t>Pack</w:t>
      </w:r>
      <w:proofErr w:type="spellEnd"/>
      <w:r w:rsidR="009400AF">
        <w:rPr>
          <w:b/>
          <w:bCs/>
          <w:kern w:val="36"/>
          <w:lang w:eastAsia="en-US"/>
        </w:rPr>
        <w:t xml:space="preserve"> d.o.o. Osijek, Ulica Hrvatske Republike 17B, OIB: 57811855078, MBS: 030151625 </w:t>
      </w:r>
      <w:r w:rsidR="009037CB">
        <w:rPr>
          <w:bCs/>
        </w:rPr>
        <w:t xml:space="preserve">prekinut pravomoćnim rješenjem ovoga suda </w:t>
      </w:r>
      <w:r w:rsidR="009400AF">
        <w:rPr>
          <w:bCs/>
        </w:rPr>
        <w:t xml:space="preserve">broj 6 St-1164/18-3 </w:t>
      </w:r>
      <w:r w:rsidR="009037CB">
        <w:rPr>
          <w:bCs/>
        </w:rPr>
        <w:t xml:space="preserve">od </w:t>
      </w:r>
      <w:r w:rsidR="009400AF">
        <w:rPr>
          <w:bCs/>
        </w:rPr>
        <w:t>13. studenog 2018. g.</w:t>
      </w:r>
    </w:p>
    <w:p w:rsidRDefault="00917797" w:rsidP="00917797" w:rsidR="00917797">
      <w:pPr>
        <w:pStyle w:val="Tijeloteksta"/>
      </w:pP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predlagatelja </w:t>
      </w:r>
      <w:r w:rsidR="00B864B1" w:rsidRPr="00B864B1">
        <w:rPr>
          <w:bCs/>
          <w:kern w:val="36"/>
          <w:lang w:eastAsia="en-US"/>
        </w:rPr>
        <w:t>FINA RC Osijek</w:t>
      </w:r>
      <w:r w:rsidR="00B864B1">
        <w:rPr>
          <w:b/>
          <w:bCs/>
          <w:kern w:val="36"/>
          <w:lang w:eastAsia="en-US"/>
        </w:rPr>
        <w:t xml:space="preserve">  </w:t>
      </w:r>
      <w:r>
        <w:t xml:space="preserve">od </w:t>
      </w:r>
      <w:r w:rsidR="009400AF">
        <w:t>24. rujna 2018. g.</w:t>
      </w:r>
      <w:r w:rsidR="0007545A">
        <w:t xml:space="preserve"> z</w:t>
      </w:r>
      <w:r w:rsidRPr="00055821">
        <w:t xml:space="preserve">a otvaranje stečajnog  postupka nad dužnikom </w:t>
      </w:r>
      <w:r w:rsidR="009400AF">
        <w:rPr>
          <w:b/>
          <w:bCs/>
          <w:kern w:val="36"/>
          <w:lang w:eastAsia="en-US"/>
        </w:rPr>
        <w:t>M-</w:t>
      </w:r>
      <w:proofErr w:type="spellStart"/>
      <w:r w:rsidR="009400AF">
        <w:rPr>
          <w:b/>
          <w:bCs/>
          <w:kern w:val="36"/>
          <w:lang w:eastAsia="en-US"/>
        </w:rPr>
        <w:t>Pack</w:t>
      </w:r>
      <w:proofErr w:type="spellEnd"/>
      <w:r w:rsidR="009400AF">
        <w:rPr>
          <w:b/>
          <w:bCs/>
          <w:kern w:val="36"/>
          <w:lang w:eastAsia="en-US"/>
        </w:rPr>
        <w:t xml:space="preserve"> d.o.o. Osijek, Ulica Hrvatske Republike 17B, OIB: 57811855078, MBS: 030151625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9400AF">
      <w:pPr>
        <w:jc w:val="center"/>
        <w:rPr>
          <w:bCs/>
        </w:rPr>
      </w:pPr>
      <w:r w:rsidRPr="009400AF">
        <w:rPr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B864B1" w:rsidRPr="00B864B1">
        <w:rPr>
          <w:bCs/>
          <w:kern w:val="36"/>
          <w:lang w:eastAsia="en-US"/>
        </w:rPr>
        <w:t>FINA RC Osijek</w:t>
      </w:r>
      <w:r w:rsidR="006603F7">
        <w:rPr>
          <w:b/>
          <w:bCs/>
          <w:kern w:val="36"/>
          <w:lang w:eastAsia="en-US"/>
        </w:rPr>
        <w:t xml:space="preserve"> </w:t>
      </w:r>
      <w:r w:rsidR="006E1BC8">
        <w:t xml:space="preserve">je </w:t>
      </w:r>
      <w:r>
        <w:rPr>
          <w:bCs/>
        </w:rPr>
        <w:t xml:space="preserve">dana </w:t>
      </w:r>
      <w:r w:rsidR="009400AF">
        <w:rPr>
          <w:bCs/>
        </w:rPr>
        <w:t>24. rujna 2018</w:t>
      </w:r>
      <w:r w:rsidR="006E1BC8">
        <w:rPr>
          <w:bCs/>
        </w:rPr>
        <w:t>. g.</w:t>
      </w:r>
      <w:r w:rsidR="0007545A">
        <w:rPr>
          <w:bCs/>
        </w:rPr>
        <w:t xml:space="preserve"> podni</w:t>
      </w:r>
      <w:r w:rsidR="006603F7">
        <w:rPr>
          <w:bCs/>
        </w:rPr>
        <w:t>o</w:t>
      </w:r>
      <w:r w:rsidR="0007545A">
        <w:rPr>
          <w:bCs/>
        </w:rPr>
        <w:t xml:space="preserve"> </w:t>
      </w:r>
      <w:r>
        <w:rPr>
          <w:bCs/>
        </w:rPr>
        <w:t xml:space="preserve">prijedlog za otvaranje stečajnog postupka nad dužnikom </w:t>
      </w:r>
      <w:r w:rsidR="009400AF">
        <w:rPr>
          <w:b/>
          <w:bCs/>
          <w:kern w:val="36"/>
          <w:lang w:eastAsia="en-US"/>
        </w:rPr>
        <w:t>M-</w:t>
      </w:r>
      <w:proofErr w:type="spellStart"/>
      <w:r w:rsidR="009400AF">
        <w:rPr>
          <w:b/>
          <w:bCs/>
          <w:kern w:val="36"/>
          <w:lang w:eastAsia="en-US"/>
        </w:rPr>
        <w:t>Pack</w:t>
      </w:r>
      <w:proofErr w:type="spellEnd"/>
      <w:r w:rsidR="009400AF">
        <w:rPr>
          <w:b/>
          <w:bCs/>
          <w:kern w:val="36"/>
          <w:lang w:eastAsia="en-US"/>
        </w:rPr>
        <w:t xml:space="preserve"> d.o.o. Osijek, Ulica Hrvatske Republike 17B, OIB: 57811855078, MBS: 030151625</w:t>
      </w:r>
      <w:r w:rsidR="00CA2098">
        <w:rPr>
          <w:b/>
        </w:rPr>
        <w:t>.</w:t>
      </w:r>
      <w:r>
        <w:rPr>
          <w:bCs/>
        </w:rPr>
        <w:t xml:space="preserve"> </w:t>
      </w:r>
      <w:r w:rsidR="00B864B1"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 xml:space="preserve">Pravomoćnim rješenjem Trgovačkog suda u Osijeku </w:t>
      </w:r>
      <w:r w:rsidR="009400AF">
        <w:t xml:space="preserve">broj 6 </w:t>
      </w:r>
      <w:r>
        <w:t>St-</w:t>
      </w:r>
      <w:r w:rsidR="009400AF">
        <w:t>1164/18-3 od 13.</w:t>
      </w:r>
      <w:r w:rsidR="00B864B1">
        <w:t xml:space="preserve"> studenog</w:t>
      </w:r>
      <w:r w:rsidR="006603F7">
        <w:t xml:space="preserve"> 201</w:t>
      </w:r>
      <w:r w:rsidR="009400AF">
        <w:t>8</w:t>
      </w:r>
      <w:r w:rsidR="006603F7">
        <w:t>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B864B1">
        <w:t>6</w:t>
      </w:r>
      <w:r w:rsidR="00F60233">
        <w:t xml:space="preserve"> </w:t>
      </w:r>
      <w:r>
        <w:t>St-</w:t>
      </w:r>
      <w:r w:rsidR="009400AF">
        <w:t>872/18</w:t>
      </w:r>
      <w:r>
        <w:t xml:space="preserve">, sud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6603F7">
      <w:pPr>
        <w:jc w:val="both"/>
      </w:pPr>
      <w:r>
        <w:tab/>
        <w:t xml:space="preserve">Uvidom u stečajni upisnik Trgovačkog suda u Osijeku utvrđeno je da je kod ovog suda pod poslovnim brojem </w:t>
      </w:r>
      <w:r w:rsidR="00B864B1">
        <w:t>6</w:t>
      </w:r>
      <w:r w:rsidR="00F60233">
        <w:t xml:space="preserve"> </w:t>
      </w:r>
      <w:r>
        <w:t>St-</w:t>
      </w:r>
      <w:r w:rsidR="009400AF">
        <w:t>872/18</w:t>
      </w:r>
      <w:r>
        <w:t xml:space="preserve"> također pokrenut stečajni postupak nad dužnikom </w:t>
      </w:r>
      <w:r w:rsidR="009400AF">
        <w:rPr>
          <w:b/>
          <w:bCs/>
          <w:kern w:val="36"/>
          <w:lang w:eastAsia="en-US"/>
        </w:rPr>
        <w:t>M-</w:t>
      </w:r>
      <w:proofErr w:type="spellStart"/>
      <w:r w:rsidR="009400AF">
        <w:rPr>
          <w:b/>
          <w:bCs/>
          <w:kern w:val="36"/>
          <w:lang w:eastAsia="en-US"/>
        </w:rPr>
        <w:t>Pack</w:t>
      </w:r>
      <w:proofErr w:type="spellEnd"/>
      <w:r w:rsidR="009400AF">
        <w:rPr>
          <w:b/>
          <w:bCs/>
          <w:kern w:val="36"/>
          <w:lang w:eastAsia="en-US"/>
        </w:rPr>
        <w:t xml:space="preserve"> d.o.o. Osijek, Ulica Hrvatske Republike 17B, OIB: 57811855078, MBS: 030151625 </w:t>
      </w:r>
      <w:r>
        <w:t xml:space="preserve">te je </w:t>
      </w:r>
      <w:r w:rsidR="006603F7">
        <w:t xml:space="preserve">pravomoćnim </w:t>
      </w:r>
      <w:r>
        <w:t xml:space="preserve">rješenjem Trgovačkog suda u Osijeku broj </w:t>
      </w:r>
      <w:r w:rsidR="00B864B1">
        <w:t xml:space="preserve">6 </w:t>
      </w:r>
      <w:r w:rsidR="00F60233">
        <w:t xml:space="preserve"> </w:t>
      </w:r>
      <w:r>
        <w:t>St-</w:t>
      </w:r>
      <w:r w:rsidR="009400AF">
        <w:t xml:space="preserve">872/18 od 24. listopada 2018. g. </w:t>
      </w:r>
      <w:r w:rsidR="00B864B1">
        <w:t xml:space="preserve">(pravomoćno </w:t>
      </w:r>
      <w:r w:rsidR="009400AF">
        <w:t>20.11.2018</w:t>
      </w:r>
      <w:r w:rsidR="00B864B1">
        <w:t xml:space="preserve">.g.) </w:t>
      </w:r>
      <w:r w:rsidR="009400AF">
        <w:t xml:space="preserve">obustavljen </w:t>
      </w:r>
      <w:r>
        <w:t>stečajni postupak</w:t>
      </w:r>
      <w:r w:rsidR="00417835">
        <w:t xml:space="preserve"> nad gore navedenim dužnikom</w:t>
      </w:r>
      <w:r w:rsidR="009400AF">
        <w:t xml:space="preserve"> budući je dužnik prestao postojati pripajanjem društvu </w:t>
      </w:r>
      <w:proofErr w:type="spellStart"/>
      <w:r w:rsidR="009400AF">
        <w:t>Agrom</w:t>
      </w:r>
      <w:proofErr w:type="spellEnd"/>
      <w:r w:rsidR="009400AF">
        <w:t xml:space="preserve"> d.o.o. Županja, </w:t>
      </w:r>
      <w:proofErr w:type="spellStart"/>
      <w:r w:rsidR="009400AF">
        <w:t>Štitarska</w:t>
      </w:r>
      <w:proofErr w:type="spellEnd"/>
      <w:r w:rsidR="009400AF">
        <w:t xml:space="preserve"> 14, OIB: 03452033355 temeljem Odluke </w:t>
      </w:r>
      <w:r w:rsidR="00E74A3B">
        <w:t>Skupštine društva M-</w:t>
      </w:r>
      <w:proofErr w:type="spellStart"/>
      <w:r w:rsidR="00E74A3B">
        <w:t>Pack</w:t>
      </w:r>
      <w:proofErr w:type="spellEnd"/>
      <w:r w:rsidR="00E74A3B">
        <w:t xml:space="preserve"> d.o.o. i </w:t>
      </w:r>
      <w:proofErr w:type="spellStart"/>
      <w:r w:rsidR="00E74A3B">
        <w:t>Agrom</w:t>
      </w:r>
      <w:proofErr w:type="spellEnd"/>
      <w:r w:rsidR="00E74A3B">
        <w:t xml:space="preserve"> d.o.o. od 21.5.2018. g. i Ugovora o pripajanju od 21.5.2018. g.</w:t>
      </w:r>
    </w:p>
    <w:p w:rsidRDefault="00E74A3B" w:rsidP="00E74A3B" w:rsidR="00E74A3B">
      <w:pPr>
        <w:jc w:val="right"/>
      </w:pPr>
      <w:r>
        <w:lastRenderedPageBreak/>
        <w:t>Poslovni broj: 6 St-1164/18-4</w:t>
      </w:r>
    </w:p>
    <w:p w:rsidRDefault="00E74A3B" w:rsidP="00CA2098" w:rsidR="00E74A3B">
      <w:pPr>
        <w:jc w:val="both"/>
      </w:pPr>
    </w:p>
    <w:p w:rsidRDefault="00E74A3B" w:rsidP="00CA2098" w:rsidR="00E74A3B">
      <w:pPr>
        <w:jc w:val="both"/>
      </w:pPr>
    </w:p>
    <w:p w:rsidRDefault="006603F7" w:rsidP="00CA2098" w:rsidR="00F60233">
      <w:pPr>
        <w:jc w:val="both"/>
      </w:pPr>
      <w:r>
        <w:t xml:space="preserve"> </w:t>
      </w: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E74A3B">
        <w:t>6  St-872/18 od 24. listopada 2018. g. obustavljen</w:t>
      </w:r>
      <w:r>
        <w:t xml:space="preserve"> stečajni postupak nad gore navedenim dužnikom </w:t>
      </w:r>
      <w:r w:rsidR="00E74A3B">
        <w:t xml:space="preserve">slijedom čega je dužnik prestao postojati </w:t>
      </w:r>
      <w:r>
        <w:t>valjalo je riješiti kao u izreci ovog rješenja.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E74A3B">
        <w:t>31. prosinca 2018. g.</w:t>
      </w:r>
    </w:p>
    <w:p w:rsidRDefault="00E74A3B" w:rsidP="00E74A3B" w:rsidR="00D90419">
      <w:pPr>
        <w:tabs>
          <w:tab w:pos="6345" w:val="left"/>
        </w:tabs>
        <w:jc w:val="both"/>
      </w:pPr>
      <w:r>
        <w:tab/>
      </w: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B864B1" w:rsidP="0041777C" w:rsidR="00F60233">
      <w:pPr>
        <w:numPr>
          <w:ilvl w:val="0"/>
          <w:numId w:val="5"/>
        </w:numPr>
        <w:tabs>
          <w:tab w:pos="6240" w:val="left"/>
        </w:tabs>
      </w:pPr>
      <w:r>
        <w:t>FINA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E74A3B">
        <w:t>31.1.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/>
    <w:p w:rsidRDefault="00E74A3B" w:rsidP="00B7625F" w:rsidR="00E74A3B"/>
    <w:p w:rsidRDefault="00E74A3B" w:rsidP="00B7625F" w:rsidR="00E74A3B"/>
    <w:p w:rsidRDefault="00E74A3B" w:rsidP="00B7625F" w:rsidR="00E74A3B"/>
    <w:p w:rsidRDefault="00E74A3B" w:rsidP="00B7625F" w:rsidR="00E74A3B" w:rsidRPr="00B7625F"/>
    <w:p w:rsidRDefault="00B7625F" w:rsidP="00B7625F" w:rsidR="00B7625F" w:rsidRPr="00B7625F"/>
    <w:p w:rsidRDefault="00B7625F" w:rsidP="00B7625F" w:rsidR="00B7625F"/>
    <w:p w:rsidRDefault="00B7625F" w:rsidP="00652E94" w:rsidR="00B7625F" w:rsidRPr="00B35E7C">
      <w:r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2EE" w:rsidR="003642EE">
      <w:r>
        <w:separator/>
      </w:r>
    </w:p>
  </w:endnote>
  <w:endnote w:id="0" w:type="continuationSeparator">
    <w:p w:rsidRDefault="003642EE" w:rsidR="00364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2EE" w:rsidR="003642EE">
      <w:r>
        <w:separator/>
      </w:r>
    </w:p>
  </w:footnote>
  <w:footnote w:id="0" w:type="continuationSeparator">
    <w:p w:rsidRDefault="003642EE" w:rsidR="003642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2E94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2116F1"/>
    <w:rsid w:val="00237C20"/>
    <w:rsid w:val="00275B80"/>
    <w:rsid w:val="00280570"/>
    <w:rsid w:val="00363C96"/>
    <w:rsid w:val="003642EE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F13FF"/>
    <w:rsid w:val="005C6CA6"/>
    <w:rsid w:val="005D4AF0"/>
    <w:rsid w:val="00612D2C"/>
    <w:rsid w:val="00652E94"/>
    <w:rsid w:val="006603F7"/>
    <w:rsid w:val="00667570"/>
    <w:rsid w:val="006862FF"/>
    <w:rsid w:val="006E1BC8"/>
    <w:rsid w:val="007349D2"/>
    <w:rsid w:val="00781A1C"/>
    <w:rsid w:val="00791CE2"/>
    <w:rsid w:val="007A1FD7"/>
    <w:rsid w:val="007A2BE6"/>
    <w:rsid w:val="007E5628"/>
    <w:rsid w:val="008E5E6E"/>
    <w:rsid w:val="009037CB"/>
    <w:rsid w:val="00917797"/>
    <w:rsid w:val="009400AF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864B1"/>
    <w:rsid w:val="00BF1EBD"/>
    <w:rsid w:val="00BF2834"/>
    <w:rsid w:val="00C625DD"/>
    <w:rsid w:val="00C7022A"/>
    <w:rsid w:val="00C85752"/>
    <w:rsid w:val="00CA2098"/>
    <w:rsid w:val="00CB1194"/>
    <w:rsid w:val="00CC4FE5"/>
    <w:rsid w:val="00CF3F89"/>
    <w:rsid w:val="00D00212"/>
    <w:rsid w:val="00D4426E"/>
    <w:rsid w:val="00D72724"/>
    <w:rsid w:val="00D90419"/>
    <w:rsid w:val="00DA4C43"/>
    <w:rsid w:val="00DB2600"/>
    <w:rsid w:val="00E5616D"/>
    <w:rsid w:val="00E74A3B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2E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2E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E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E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E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2E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2E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E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E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E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2334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1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St-1164/2018</izvorni_sadrzaj>
    <derivirana_varijabla naziv="DomainObject.Predmet.OznakaBroj_1">St-1164/2018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 ST-872/18</izvorni_sadrzaj>
    <derivirana_varijabla naziv="DomainObject.Predmet.PrimjedbaSuca_1">POSTOJI 6 ST-872/18</derivirana_varijabla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M-PACK društvo s ograničenom odgovornošću za proizvodnju i usluge</item>
    </izvorni_sadrzaj>
    <derivirana_varijabla naziv="DomainObject.Predmet.SudioniciListNaziv_1">
      <item>FINA RC OSIJEK</item>
      <item>M-PACK društvo s ograničenom odgovornošću za proizvodnju i usluge</item>
    </derivirana_varijabla>
  </DomainObject.Predmet.SudioniciListNaziv>
  <DomainObject.Predmet.SudioniciListAdressOIB>
    <izvorni_sadrzaj>
      <item>FINA RC OSIJEK, OIB 85821130368</item>
      <item>M-PACK društvo s ograničenom odgovornošću za proizvodnju i usluge, OIB 57811855078, Ulica Hrvatske Republike 17B,31000 Osijek</item>
    </izvorni_sadrzaj>
    <derivirana_varijabla naziv="DomainObject.Predmet.SudioniciListAdressOIB_1">
      <item>FINA RC OSIJEK, OIB 85821130368</item>
      <item>M-PACK društvo s ograničenom odgovornošću za proizvodnju i usluge, OIB 57811855078, Ulica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57811855078</item>
    </izvorni_sadrzaj>
    <derivirana_varijabla naziv="DomainObject.Predmet.SudioniciListNazivOIB_1">
      <item>, OIB 85821130368</item>
      <item>, OIB 57811855078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DE846-7E79-459A-AEAA-0C15D6C34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444</properties:Words>
  <properties:Characters>2386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2018-12-31T11:03:00Z</dcterms:created>
  <dc:creator>..</dc:creator>
  <cp:lastModifiedBy>Danijela Sekulić</cp:lastModifiedBy>
  <cp:lastPrinted>2018-12-31T11:02:00Z</cp:lastPrinted>
  <dcterms:modified xmlns:xsi="http://www.w3.org/2001/XMLSchema-instance" xsi:type="dcterms:W3CDTF">2018-12-31T11:04:00Z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(+ODBAČAJ-M-PACK.docx)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