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9f685" w14:paraId="419f685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2F3F8D">
        <w:t>Broj: 6 St-</w:t>
      </w:r>
      <w:r w:rsidR="00132F01">
        <w:t>637</w:t>
      </w:r>
      <w:r w:rsidR="00B13357">
        <w:t>/16-</w:t>
      </w:r>
      <w:r w:rsidR="00540CBD">
        <w:t>9</w:t>
      </w:r>
    </w:p>
    <w:p w:rsidRDefault="00144650" w:rsidP="00144650" w:rsidR="00144650">
      <w:r>
        <w:rPr>
          <w:rStyle w:val="Naglaeno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>
      <w:pPr>
        <w:jc w:val="center"/>
      </w:pP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1C7811" w:rsidRPr="001C7811">
        <w:t xml:space="preserve">FINA RC Osijek, za otvaranje stečajnog  postupka nad dužnikom </w:t>
      </w:r>
      <w:r w:rsidR="00540CBD">
        <w:rPr>
          <w:b/>
        </w:rPr>
        <w:t>DEA&amp;LEA j.d.o.o. za pokretnu trgovinu, Zelčin, Oslobođenja 23, OIB: 07582921368, MBS: 030159156</w:t>
      </w:r>
      <w:r w:rsidR="002F3F8D" w:rsidRPr="00D14516">
        <w:t>,</w:t>
      </w:r>
      <w:r w:rsidR="002F3F8D">
        <w:t xml:space="preserve"> dana </w:t>
      </w:r>
      <w:r w:rsidR="00B13357">
        <w:t>14. listopada</w:t>
      </w:r>
      <w:r w:rsidR="002F3F8D">
        <w:t xml:space="preserve"> 2016. g.,</w:t>
      </w:r>
    </w:p>
    <w:p w:rsidRDefault="00144650" w:rsidP="002F3F8D" w:rsidR="00144650">
      <w:pPr>
        <w:pStyle w:val="Tijeloteksta"/>
      </w:pPr>
      <w:r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540CBD">
        <w:rPr>
          <w:b/>
        </w:rPr>
        <w:t xml:space="preserve">DEA&amp;LEA j.d.o.o. za pokretnu trgovinu, Zelčin, Oslobođenja 23, OIB: 07582921368, MBS: 030159156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540CBD">
        <w:rPr>
          <w:b/>
        </w:rPr>
        <w:t>637</w:t>
      </w:r>
      <w:r>
        <w:rPr>
          <w:b/>
        </w:rPr>
        <w:t>-16</w:t>
      </w:r>
      <w:r>
        <w:t xml:space="preserve"> kod Hrvatske poštanske banke iznos od </w:t>
      </w:r>
      <w:r w:rsidR="00540CBD">
        <w:rPr>
          <w:b/>
        </w:rPr>
        <w:t>10</w:t>
      </w:r>
      <w:r w:rsidRPr="00725327">
        <w:rPr>
          <w:b/>
        </w:rPr>
        <w:t>.000,00 kn</w:t>
      </w:r>
      <w:r>
        <w:t>, na ime predujma za pokriće troškova kako prethodnog tako i otvorenog stečajnog postupka, te da u istom roku potvrdu o uplati dostave u sudski spis.</w:t>
      </w: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015125" w:rsidR="00741BE6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F81165">
        <w:t xml:space="preserve">Predlagatelj </w:t>
      </w:r>
      <w:r w:rsidR="001C781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 </w:t>
      </w:r>
      <w:r w:rsidR="00B13357">
        <w:t>1</w:t>
      </w:r>
      <w:r w:rsidR="00540CBD">
        <w:t>8</w:t>
      </w:r>
      <w:r w:rsidR="001C7811">
        <w:t>. ožujka</w:t>
      </w:r>
      <w:r w:rsidR="002F3F8D">
        <w:t xml:space="preserve"> 2016. g.</w:t>
      </w:r>
      <w:r w:rsidRPr="00DD2365">
        <w:t xml:space="preserve"> prijedlog za otvaranje</w:t>
      </w:r>
      <w:r w:rsidR="00204592">
        <w:t xml:space="preserve"> </w:t>
      </w:r>
      <w:r w:rsidRPr="00DD2365">
        <w:t xml:space="preserve">stečajnog postupka nad dužnikom </w:t>
      </w:r>
      <w:r w:rsidR="00540CBD">
        <w:rPr>
          <w:b/>
        </w:rPr>
        <w:t>DEA&amp;LEA j.d.o.o. za pokretnu trgovinu, Zelčin, Oslobođenja 23, OIB: 07582921368, MBS: 030159156</w:t>
      </w:r>
      <w:r w:rsidR="008E50B6">
        <w:rPr>
          <w:b/>
        </w:rPr>
        <w:t>.</w:t>
      </w:r>
    </w:p>
    <w:p w:rsidRDefault="00EB2E0E" w:rsidP="00EB2E0E" w:rsidR="00D70FBF">
      <w:pPr>
        <w:tabs>
          <w:tab w:pos="7065" w:val="left"/>
        </w:tabs>
        <w:jc w:val="both"/>
      </w:pPr>
      <w:r>
        <w:tab/>
      </w:r>
    </w:p>
    <w:p w:rsidRDefault="00FA7686" w:rsidP="00015125" w:rsidR="009B61F0">
      <w:pPr>
        <w:tabs>
          <w:tab w:pos="4050" w:val="left"/>
        </w:tabs>
        <w:jc w:val="both"/>
      </w:pPr>
      <w:r>
        <w:tab/>
      </w:r>
    </w:p>
    <w:p w:rsidRDefault="008737BC" w:rsidP="00204592" w:rsidR="00A27295">
      <w:pPr>
        <w:tabs>
          <w:tab w:pos="5415" w:val="left"/>
          <w:tab w:pos="7515" w:val="left"/>
        </w:tabs>
        <w:jc w:val="both"/>
      </w:pPr>
      <w:r>
        <w:lastRenderedPageBreak/>
        <w:tab/>
      </w:r>
      <w:r w:rsidR="00204592">
        <w:tab/>
      </w:r>
    </w:p>
    <w:p w:rsidRDefault="00540CBD" w:rsidP="00540CBD" w:rsidR="00540CBD">
      <w:pPr>
        <w:tabs>
          <w:tab w:pos="7455" w:val="left"/>
          <w:tab w:pos="9072" w:val="right"/>
        </w:tabs>
        <w:jc w:val="right"/>
      </w:pPr>
      <w:r>
        <w:t>Broj: 6 St-637/16-9</w:t>
      </w:r>
    </w:p>
    <w:p w:rsidRDefault="003F4CB1" w:rsidP="00540CBD" w:rsidR="003F4CB1">
      <w:pPr>
        <w:tabs>
          <w:tab w:pos="7455" w:val="left"/>
          <w:tab w:pos="9072" w:val="right"/>
        </w:tabs>
      </w:pPr>
    </w:p>
    <w:p w:rsidRDefault="00A27295" w:rsidP="00A27295" w:rsidR="00A27295">
      <w:pPr>
        <w:ind w:firstLine="720"/>
        <w:jc w:val="both"/>
      </w:pPr>
    </w:p>
    <w:p w:rsidRDefault="00470B34" w:rsidP="00AF4026" w:rsidR="009B61F0">
      <w:pPr>
        <w:ind w:firstLine="720"/>
        <w:jc w:val="both"/>
      </w:pPr>
      <w:r>
        <w:t>Sukladno Izvješću privremen</w:t>
      </w:r>
      <w:r w:rsidR="00A27295">
        <w:t>og</w:t>
      </w:r>
      <w:r>
        <w:t xml:space="preserve"> stečajn</w:t>
      </w:r>
      <w:r w:rsidR="00A27295">
        <w:t>og</w:t>
      </w:r>
      <w:r>
        <w:t xml:space="preserve"> upravitelj</w:t>
      </w:r>
      <w:r w:rsidR="00A27295">
        <w:t>a</w:t>
      </w:r>
      <w:r>
        <w:t xml:space="preserve"> određen</w:t>
      </w:r>
      <w:r w:rsidR="00A27295">
        <w:t>og</w:t>
      </w:r>
      <w:r>
        <w:t xml:space="preserve"> rješenjem ovog suda St-</w:t>
      </w:r>
      <w:r w:rsidR="00540CBD">
        <w:t>637</w:t>
      </w:r>
      <w:r w:rsidR="001C7811">
        <w:t xml:space="preserve">/16 od </w:t>
      </w:r>
      <w:r w:rsidR="00B13357">
        <w:t>9. rujna</w:t>
      </w:r>
      <w:r w:rsidR="001C7811">
        <w:t xml:space="preserve"> 2016. g.</w:t>
      </w:r>
      <w:r w:rsidR="00F57A6F">
        <w:t xml:space="preserve">, koje je usmeno iznio na ročištu održanom dana </w:t>
      </w:r>
      <w:r w:rsidR="00B13357">
        <w:t>13. listopada</w:t>
      </w:r>
      <w:r w:rsidR="001C7811">
        <w:t xml:space="preserve"> 2016. g.</w:t>
      </w:r>
      <w:r w:rsidR="00F57A6F">
        <w:t xml:space="preserve">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 </w:t>
      </w:r>
      <w:r w:rsidR="00F41435">
        <w:t xml:space="preserve">i prezadužen. </w:t>
      </w:r>
      <w:r w:rsidR="00741BE6">
        <w:t xml:space="preserve">Sukladno </w:t>
      </w:r>
      <w:r w:rsidR="008E50B6">
        <w:t>materijalnoj dokument</w:t>
      </w:r>
      <w:r w:rsidR="00EC2A64">
        <w:t xml:space="preserve">aciji u spisu </w:t>
      </w:r>
      <w:r w:rsidR="008E50B6">
        <w:t xml:space="preserve">dužnik </w:t>
      </w:r>
      <w:r w:rsidR="00B13357">
        <w:t xml:space="preserve"> je nesposoban za plaćanje i prezadužen, ne posjeduje nikakvu imovinu, niti financijsku, niti materijalnu.</w:t>
      </w:r>
      <w:r w:rsidR="00AF4026">
        <w:t xml:space="preserve"> </w:t>
      </w:r>
      <w:r w:rsidR="009B61F0">
        <w:t>Predvidivi troškovi stečajnog postupka prema</w:t>
      </w:r>
      <w:r>
        <w:t xml:space="preserve"> ocijeni privremenog stečajnog upravitelja iznosili bi </w:t>
      </w:r>
      <w:r w:rsidR="00540CBD">
        <w:t>10.000</w:t>
      </w:r>
      <w:r w:rsidR="00B13357">
        <w:t>,00</w:t>
      </w:r>
      <w:r w:rsidR="009B61F0">
        <w:t xml:space="preserve"> kn, (troš</w:t>
      </w:r>
      <w:r w:rsidR="00C74FFE">
        <w:t>ak financijsko-knjigovodstvenog vještačenja, procjena nekretnine, izrada elaborata,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</w:t>
      </w:r>
      <w:r w:rsidR="00AF4026">
        <w:t xml:space="preserve">riješeno je </w:t>
      </w:r>
      <w:r>
        <w:t xml:space="preserve">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B13357">
        <w:t>14. listopada</w:t>
      </w:r>
      <w:r w:rsidR="008737BC">
        <w:t xml:space="preserve"> 2016.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B13357">
        <w:t>14.11.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7F3C2A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0FE" w:rsidR="00B900FE">
      <w:r>
        <w:separator/>
      </w:r>
    </w:p>
  </w:endnote>
  <w:endnote w:id="0" w:type="continuationSeparator">
    <w:p w:rsidRDefault="00B900FE" w:rsidR="00B90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0FE" w:rsidR="00B900FE">
      <w:r>
        <w:separator/>
      </w:r>
    </w:p>
  </w:footnote>
  <w:footnote w:id="0" w:type="continuationSeparator">
    <w:p w:rsidRDefault="00B900FE" w:rsidR="00B900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86DF8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32F01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C7811"/>
    <w:rsid w:val="001E75FC"/>
    <w:rsid w:val="00204592"/>
    <w:rsid w:val="002142C7"/>
    <w:rsid w:val="0021564C"/>
    <w:rsid w:val="00223C8E"/>
    <w:rsid w:val="00237B96"/>
    <w:rsid w:val="00252C63"/>
    <w:rsid w:val="00255E1A"/>
    <w:rsid w:val="00283315"/>
    <w:rsid w:val="00290814"/>
    <w:rsid w:val="00291B9C"/>
    <w:rsid w:val="002F3F8D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C42EF"/>
    <w:rsid w:val="003E08E5"/>
    <w:rsid w:val="003E147C"/>
    <w:rsid w:val="003E556F"/>
    <w:rsid w:val="003F28A4"/>
    <w:rsid w:val="003F4CB1"/>
    <w:rsid w:val="004039B7"/>
    <w:rsid w:val="00405B85"/>
    <w:rsid w:val="00451DD6"/>
    <w:rsid w:val="00470B34"/>
    <w:rsid w:val="004806AD"/>
    <w:rsid w:val="00497410"/>
    <w:rsid w:val="004B1C41"/>
    <w:rsid w:val="004B741D"/>
    <w:rsid w:val="004D3648"/>
    <w:rsid w:val="004E5065"/>
    <w:rsid w:val="004F0439"/>
    <w:rsid w:val="004F405F"/>
    <w:rsid w:val="00500BBD"/>
    <w:rsid w:val="00540CBD"/>
    <w:rsid w:val="0055624C"/>
    <w:rsid w:val="00577BBA"/>
    <w:rsid w:val="005B403D"/>
    <w:rsid w:val="005E0FF9"/>
    <w:rsid w:val="00607E75"/>
    <w:rsid w:val="00612BA9"/>
    <w:rsid w:val="006139EC"/>
    <w:rsid w:val="006235FB"/>
    <w:rsid w:val="006826C2"/>
    <w:rsid w:val="006837ED"/>
    <w:rsid w:val="006A2408"/>
    <w:rsid w:val="006A56C2"/>
    <w:rsid w:val="006B551B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7F3C2A"/>
    <w:rsid w:val="0080666F"/>
    <w:rsid w:val="00845777"/>
    <w:rsid w:val="00857D02"/>
    <w:rsid w:val="008737BC"/>
    <w:rsid w:val="008737C5"/>
    <w:rsid w:val="008763AA"/>
    <w:rsid w:val="0087712F"/>
    <w:rsid w:val="0088689D"/>
    <w:rsid w:val="00893D29"/>
    <w:rsid w:val="008A0787"/>
    <w:rsid w:val="008C5EBB"/>
    <w:rsid w:val="008C6D56"/>
    <w:rsid w:val="008E50B6"/>
    <w:rsid w:val="009001D6"/>
    <w:rsid w:val="009053A0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AF4026"/>
    <w:rsid w:val="00B11498"/>
    <w:rsid w:val="00B11D59"/>
    <w:rsid w:val="00B13357"/>
    <w:rsid w:val="00B32B3E"/>
    <w:rsid w:val="00B41F79"/>
    <w:rsid w:val="00B84DB3"/>
    <w:rsid w:val="00B900FE"/>
    <w:rsid w:val="00B918D6"/>
    <w:rsid w:val="00B96FCE"/>
    <w:rsid w:val="00BC33DE"/>
    <w:rsid w:val="00BC75C6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217E4"/>
    <w:rsid w:val="00D43D85"/>
    <w:rsid w:val="00D64559"/>
    <w:rsid w:val="00D70FBF"/>
    <w:rsid w:val="00D729D1"/>
    <w:rsid w:val="00D7740E"/>
    <w:rsid w:val="00D85A5F"/>
    <w:rsid w:val="00D86163"/>
    <w:rsid w:val="00D86DF8"/>
    <w:rsid w:val="00D9053B"/>
    <w:rsid w:val="00D913A9"/>
    <w:rsid w:val="00DC7BF5"/>
    <w:rsid w:val="00DD2365"/>
    <w:rsid w:val="00DE25C7"/>
    <w:rsid w:val="00DE3087"/>
    <w:rsid w:val="00DE58F9"/>
    <w:rsid w:val="00E1321F"/>
    <w:rsid w:val="00E33E37"/>
    <w:rsid w:val="00E430E2"/>
    <w:rsid w:val="00E55AA4"/>
    <w:rsid w:val="00E73CF8"/>
    <w:rsid w:val="00E91BC9"/>
    <w:rsid w:val="00EB2E0E"/>
    <w:rsid w:val="00EB3D75"/>
    <w:rsid w:val="00EC2A64"/>
    <w:rsid w:val="00ED0232"/>
    <w:rsid w:val="00ED3737"/>
    <w:rsid w:val="00F23FA1"/>
    <w:rsid w:val="00F306C1"/>
    <w:rsid w:val="00F32280"/>
    <w:rsid w:val="00F41435"/>
    <w:rsid w:val="00F435F7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B45AD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86DF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86D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D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D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D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86DF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86D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D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D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D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</izvorni_sadrzaj>
    <derivirana_varijabla naziv="DomainObject.Predmet.Broj_1">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St-637/2016</izvorni_sadrzaj>
    <derivirana_varijabla naziv="DomainObject.Predmet.OznakaBroj_1">St-637/2016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DEA&amp;LEA j.d.o.o. za pokretnu trgovinu</izvorni_sadrzaj>
    <derivirana_varijabla naziv="DomainObject.Predmet.ProtustrankaFormated_1">  DEA&amp;LEA j.d.o.o. za pokretnu trgovinu</derivirana_varijabla>
  </DomainObject.Predmet.ProtustrankaFormated>
  <DomainObject.Predmet.ProtustrankaFormatedOIB>
    <izvorni_sadrzaj>  DEA&amp;LEA j.d.o.o. za pokretnu trgovinu, OIB 07582921368</izvorni_sadrzaj>
    <derivirana_varijabla naziv="DomainObject.Predmet.ProtustrankaFormatedOIB_1">  DEA&amp;LEA j.d.o.o. za pokretnu trgovinu, OIB 07582921368</derivirana_varijabla>
  </DomainObject.Predmet.ProtustrankaFormatedOIB>
  <DomainObject.Predmet.ProtustrankaFormatedWithAdress>
    <izvorni_sadrzaj> DEA&amp;LEA j.d.o.o. za pokretnu trgovinu, Oslobođenja 23, 31227 Zelčin</izvorni_sadrzaj>
    <derivirana_varijabla naziv="DomainObject.Predmet.ProtustrankaFormatedWithAdress_1"> DEA&amp;LEA j.d.o.o. za pokretnu trgovinu, Oslobođenja 23, 31227 Zelčin</derivirana_varijabla>
  </DomainObject.Predmet.ProtustrankaFormatedWithAdress>
  <DomainObject.Predmet.ProtustrankaFormatedWithAdressOIB>
    <izvorni_sadrzaj> DEA&amp;LEA j.d.o.o. za pokretnu trgovinu, OIB 07582921368, Oslobođenja 23, 31227 Zelčin</izvorni_sadrzaj>
    <derivirana_varijabla naziv="DomainObject.Predmet.ProtustrankaFormatedWithAdressOIB_1"> DEA&amp;LEA j.d.o.o. za pokretnu trgovinu, OIB 07582921368, Oslobođenja 23, 31227 Zelčin</derivirana_varijabla>
  </DomainObject.Predmet.ProtustrankaFormatedWithAdressOIB>
  <DomainObject.Predmet.ProtustrankaWithAdress>
    <izvorni_sadrzaj>DEA&amp;LEA j.d.o.o. za pokretnu trgovinu Oslobođenja 23, 31227 Zelčin</izvorni_sadrzaj>
    <derivirana_varijabla naziv="DomainObject.Predmet.ProtustrankaWithAdress_1">DEA&amp;LEA j.d.o.o. za pokretnu trgovinu Oslobođenja 23, 31227 Zelčin</derivirana_varijabla>
  </DomainObject.Predmet.ProtustrankaWithAdress>
  <DomainObject.Predmet.ProtustrankaWithAdressOIB>
    <izvorni_sadrzaj>DEA&amp;LEA j.d.o.o. za pokretnu trgovinu, OIB 07582921368, Oslobođenja 23, 31227 Zelčin</izvorni_sadrzaj>
    <derivirana_varijabla naziv="DomainObject.Predmet.ProtustrankaWithAdressOIB_1">DEA&amp;LEA j.d.o.o. za pokretnu trgovinu, OIB 07582921368, Oslobođenja 23, 31227 Zelčin</derivirana_varijabla>
  </DomainObject.Predmet.ProtustrankaWithAdressOIB>
  <DomainObject.Predmet.ProtustrankaNazivFormated>
    <izvorni_sadrzaj>DEA&amp;LEA j.d.o.o. za pokretnu trgovinu</izvorni_sadrzaj>
    <derivirana_varijabla naziv="DomainObject.Predmet.ProtustrankaNazivFormated_1">DEA&amp;LEA j.d.o.o. za pokretnu trgovinu</derivirana_varijabla>
  </DomainObject.Predmet.ProtustrankaNazivFormated>
  <DomainObject.Predmet.ProtustrankaNazivFormatedOIB>
    <izvorni_sadrzaj>DEA&amp;LEA j.d.o.o. za pokretnu trgovinu, OIB 07582921368</izvorni_sadrzaj>
    <derivirana_varijabla naziv="DomainObject.Predmet.ProtustrankaNazivFormatedOIB_1">DEA&amp;LEA j.d.o.o. za pokretnu trgovinu, OIB 07582921368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DEA&amp;LEA j.d.o.o. za pokretnu trgovinu</item>
    </izvorni_sadrzaj>
    <derivirana_varijabla naziv="DomainObject.Predmet.ProtuStrankaListFormated_1">
      <item>DEA&amp;LEA j.d.o.o. za pokretnu trgovinu</item>
    </derivirana_varijabla>
  </DomainObject.Predmet.ProtuStrankaListFormated>
  <DomainObject.Predmet.ProtuStrankaListFormatedOIB>
    <izvorni_sadrzaj>
      <item>DEA&amp;LEA j.d.o.o. za pokretnu trgovinu, OIB 07582921368</item>
    </izvorni_sadrzaj>
    <derivirana_varijabla naziv="DomainObject.Predmet.ProtuStrankaListFormatedOIB_1">
      <item>DEA&amp;LEA j.d.o.o. za pokretnu trgovinu, OIB 07582921368</item>
    </derivirana_varijabla>
  </DomainObject.Predmet.ProtuStrankaListFormatedOIB>
  <DomainObject.Predmet.ProtuStrankaListFormatedWithAdress>
    <izvorni_sadrzaj>
      <item>DEA&amp;LEA j.d.o.o. za pokretnu trgovinu, Oslobođenja 23, 31227 Zelčin</item>
    </izvorni_sadrzaj>
    <derivirana_varijabla naziv="DomainObject.Predmet.ProtuStrankaListFormatedWithAdress_1">
      <item>DEA&amp;LEA j.d.o.o. za pokretnu trgovinu, Oslobođenja 23, 31227 Zelčin</item>
    </derivirana_varijabla>
  </DomainObject.Predmet.ProtuStrankaListFormatedWithAdress>
  <DomainObject.Predmet.ProtuStrankaListFormatedWithAdressOIB>
    <izvorni_sadrzaj>
      <item>DEA&amp;LEA j.d.o.o. za pokretnu trgovinu, OIB 07582921368, Oslobođenja 23, 31227 Zelčin</item>
    </izvorni_sadrzaj>
    <derivirana_varijabla naziv="DomainObject.Predmet.ProtuStrankaListFormatedWithAdressOIB_1">
      <item>DEA&amp;LEA j.d.o.o. za pokretnu trgovinu, OIB 07582921368, Oslobođenja 23, 31227 Zelčin</item>
    </derivirana_varijabla>
  </DomainObject.Predmet.ProtuStrankaListFormatedWithAdressOIB>
  <DomainObject.Predmet.ProtuStrankaListNazivFormated>
    <izvorni_sadrzaj>
      <item>DEA&amp;LEA j.d.o.o. za pokretnu trgovinu</item>
    </izvorni_sadrzaj>
    <derivirana_varijabla naziv="DomainObject.Predmet.ProtuStrankaListNazivFormated_1">
      <item>DEA&amp;LEA j.d.o.o. za pokretnu trgovinu</item>
    </derivirana_varijabla>
  </DomainObject.Predmet.ProtuStrankaListNazivFormated>
  <DomainObject.Predmet.ProtuStrankaListNazivFormatedOIB>
    <izvorni_sadrzaj>
      <item>DEA&amp;LEA j.d.o.o. za pokretnu trgovinu, OIB 07582921368</item>
    </izvorni_sadrzaj>
    <derivirana_varijabla naziv="DomainObject.Predmet.ProtuStrankaListNazivFormatedOIB_1">
      <item>DEA&amp;LEA j.d.o.o. za pokretnu trgovinu, OIB 07582921368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DEA&amp;LEA j.d.o.o. za pokretnu trgovinu</izvorni_sadrzaj>
    <derivirana_varijabla naziv="DomainObject.Predmet.ProtustrankaIDrugi_1">DEA&amp;LEA j.d.o.o. za pokretnu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DEA&amp;LEA j.d.o.o. za pokretnu trgovinu, OIB 07582921368, Oslobođenja 23, 31227 Zelčin</izvorni_sadrzaj>
    <derivirana_varijabla naziv="DomainObject.Predmet.ProtustrankaIDrugiAdressOIB_1">DEA&amp;LEA j.d.o.o. za pokretnu trgovinu, OIB 07582921368, Oslobođenja 23, 31227 Zelčin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DEA&amp;LEA j.d.o.o. za pokretnu trgovinu</item>
    </izvorni_sadrzaj>
    <derivirana_varijabla naziv="DomainObject.Predmet.SudioniciListNaziv_1">
      <item>FINA RC OSIJEK</item>
      <item>DEA&amp;LEA j.d.o.o. za pokretnu trgovinu</item>
    </derivirana_varijabla>
  </DomainObject.Predmet.SudioniciListNaziv>
  <DomainObject.Predmet.SudioniciListAdressOIB>
    <izvorni_sadrzaj>
      <item>FINA RC OSIJEK, OIB 85821130368</item>
      <item>DEA&amp;LEA j.d.o.o. za pokretnu trgovinu, OIB 07582921368, Oslobođenja 23,31227 Zelčin</item>
    </izvorni_sadrzaj>
    <derivirana_varijabla naziv="DomainObject.Predmet.SudioniciListAdressOIB_1">
      <item>FINA RC OSIJEK, OIB 85821130368</item>
      <item>DEA&amp;LEA j.d.o.o. za pokretnu trgovinu, OIB 07582921368, Oslobođenja 23,31227 Zelčin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07582921368</item>
    </izvorni_sadrzaj>
    <derivirana_varijabla naziv="DomainObject.Predmet.SudioniciListNazivOIB_1">
      <item>, OIB 85821130368</item>
      <item>, OIB 07582921368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863A8F-D0EA-48EB-BBC0-FAE592FA29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427</properties:Words>
  <properties:Characters>2320</properties:Characters>
  <properties:Lines>99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2016-06-14T12:07:00Z</dcterms:created>
  <dc:creator>hermanj</dc:creator>
  <cp:lastModifiedBy>Danijela Sekulić</cp:lastModifiedBy>
  <cp:lastPrinted>2016-10-14T06:22:00Z</cp:lastPrinted>
  <dcterms:modified xmlns:xsi="http://www.w3.org/2001/XMLSchema-instance" xsi:type="dcterms:W3CDTF">2016-10-14T06:22:00Z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