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662b" w14:paraId="d14662b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>u stečajnom postupku nad stečajnim dužnikom TOMIĆ M.K.J. d.o.o.- u stečaju, Novska, Zagrebačka 19, OIB: 35736507154</w:t>
      </w:r>
      <w:r w:rsidRPr="00732313">
        <w:rPr>
          <w:rFonts w:hAnsi="Times New Roman" w:ascii="Times New Roman"/>
        </w:rPr>
        <w:t xml:space="preserve">, dana </w:t>
      </w:r>
      <w:r w:rsidR="00CF1306" w:rsidRPr="00732313">
        <w:rPr>
          <w:rFonts w:hAnsi="Times New Roman" w:ascii="Times New Roman"/>
        </w:rPr>
        <w:t>14. veljače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CF1306" w:rsidRPr="00732313">
        <w:rPr>
          <w:rFonts w:hAnsi="Times New Roman" w:ascii="Times New Roman"/>
        </w:rPr>
        <w:t>16.500,00</w:t>
      </w:r>
      <w:r w:rsidR="001725CA" w:rsidRPr="00732313">
        <w:rPr>
          <w:rFonts w:hAnsi="Times New Roman" w:ascii="Times New Roman"/>
        </w:rPr>
        <w:t xml:space="preserve"> 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CF1306" w:rsidRPr="00732313">
        <w:rPr>
          <w:rFonts w:hAnsi="Times New Roman" w:ascii="Times New Roman"/>
        </w:rPr>
        <w:t>5552</w:t>
      </w:r>
      <w:r w:rsidR="00547000" w:rsidRPr="00732313">
        <w:rPr>
          <w:rFonts w:hAnsi="Times New Roman" w:ascii="Times New Roman"/>
        </w:rPr>
        <w:t>-16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CF1306" w:rsidRPr="00732313">
        <w:rPr>
          <w:rFonts w:hAnsi="Times New Roman" w:ascii="Times New Roman"/>
        </w:rPr>
        <w:t xml:space="preserve">14. veljače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8A6471" w:rsidRPr="00732313">
        <w:rPr>
          <w:rFonts w:hAnsi="Times New Roman" w:ascii="Times New Roman"/>
        </w:rPr>
        <w:t>16.500,00</w:t>
      </w:r>
      <w:r w:rsidRPr="00732313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732313">
        <w:rPr>
          <w:rFonts w:hAnsi="Times New Roman" w:ascii="Times New Roman"/>
        </w:rPr>
        <w:t xml:space="preserve">, 14. veljače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54426E">
        <w:t>,v.r.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4426E" w:rsidP="0054426E" w:rsidR="0054426E" w:rsidRPr="00732313">
      <w:pPr>
        <w:pStyle w:val="Bezproreda"/>
        <w:jc w:val="both"/>
        <w:rPr>
          <w:rFonts w:hAnsi="Times New Roman" w:ascii="Times New Roman"/>
        </w:rPr>
      </w:pPr>
    </w:p>
    <w:p w:rsidRDefault="0054426E" w:rsidR="0054426E" w:rsidRPr="0054426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>Za točnost otpravka-ovl. službenik</w:t>
      </w:r>
    </w:p>
    <w:p w:rsidRDefault="0054426E" w:rsidR="0054426E" w:rsidRPr="0054426E">
      <w:pPr>
        <w:rPr>
          <w:rFonts w:hAnsi="Times New Roman" w:ascii="Times New Roman"/>
        </w:rPr>
      </w:pP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</w:r>
      <w:r w:rsidRPr="0054426E">
        <w:rPr>
          <w:rFonts w:hAnsi="Times New Roman" w:ascii="Times New Roman"/>
        </w:rPr>
        <w:tab/>
        <w:t>Vinka Mihalinčić</w:t>
      </w:r>
    </w:p>
    <w:p w:rsidRDefault="00E47F96" w:rsidP="0054426E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26E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32313">
      <w:rPr>
        <w:rFonts w:hAnsi="Times New Roman" w:ascii="Times New Roman"/>
      </w:rPr>
      <w:t>5552/16-20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A32CFD">
          <w:rPr>
            <w:rFonts w:hAnsi="Times New Roman" w:ascii="Times New Roman"/>
          </w:rPr>
          <w:t>5552/16-20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426E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32313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32CFD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St-5552/2016</izvorni_sadrzaj>
    <derivirana_varijabla naziv="DomainObject.Predmet.OznakaBroj_1">St-5552/2016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M.K.J. d.o.o. zastupanog po punomoćniku Štefo Tomić</izvorni_sadrzaj>
    <derivirana_varijabla naziv="DomainObject.Predmet.ProtustrankaFormated_1">  TOMIĆ M.K.J. d.o.o. zastupanog po punomoćniku Štefo Tomić</derivirana_varijabla>
  </DomainObject.Predmet.ProtustrankaFormated>
  <DomainObject.Predmet.ProtustrankaFormatedOIB>
    <izvorni_sadrzaj>  TOMIĆ M.K.J. d.o.o., OIB 35736507154 zastupanog po punomoćniku Štefo Tomić</izvorni_sadrzaj>
    <derivirana_varijabla naziv="DomainObject.Predmet.ProtustrankaFormatedOIB_1">  TOMIĆ M.K.J. d.o.o., OIB 35736507154 zastupanog po punomoćniku Štefo Tomić</derivirana_varijabla>
  </DomainObject.Predmet.ProtustrankaFormatedOIB>
  <DomainObject.Predmet.ProtustrankaFormatedWithAdress>
    <izvorni_sadrzaj> TOMIĆ M.K.J. d.o.o., Zagrebačka 19, 44330 Novska zastupanog po punomoćniku Štefo Tomić</izvorni_sadrzaj>
    <derivirana_varijabla naziv="DomainObject.Predmet.ProtustrankaFormatedWithAdress_1"> TOMIĆ M.K.J. d.o.o., Zagrebačka 19, 44330 Novska zastupanog po punomoćniku Štefo Tomić</derivirana_varijabla>
  </DomainObject.Predmet.ProtustrankaFormatedWithAdress>
  <DomainObject.Predmet.ProtustrankaFormatedWithAdressOIB>
    <izvorni_sadrzaj> TOMIĆ M.K.J. d.o.o., OIB 35736507154, Zagrebačka 19, 44330 Novska zastupanog po punomoćniku Štefo Tomić</izvorni_sadrzaj>
    <derivirana_varijabla naziv="DomainObject.Predmet.ProtustrankaFormatedWithAdressOIB_1"> TOMIĆ M.K.J. d.o.o., OIB 35736507154, Zagrebačka 19, 44330 Novska zastupanog po punomoćniku Štefo Tomić</derivirana_varijabla>
  </DomainObject.Predmet.ProtustrankaFormatedWithAdressOIB>
  <DomainObject.Predmet.ProtustrankaWithAdress>
    <izvorni_sadrzaj>TOMIĆ M.K.J. d.o.o. Zagrebačka 19, 44330 Novska</izvorni_sadrzaj>
    <derivirana_varijabla naziv="DomainObject.Predmet.ProtustrankaWithAdress_1">TOMIĆ M.K.J. d.o.o. Zagrebačka 19, 44330 Novska</derivirana_varijabla>
  </DomainObject.Predmet.ProtustrankaWithAdress>
  <DomainObject.Predmet.ProtustrankaWithAdressOIB>
    <izvorni_sadrzaj>TOMIĆ M.K.J. d.o.o., OIB 35736507154, Zagrebačka 19, 44330 Novska</izvorni_sadrzaj>
    <derivirana_varijabla naziv="DomainObject.Predmet.ProtustrankaWithAdressOIB_1">TOMIĆ M.K.J. d.o.o., OIB 35736507154, Zagrebačka 19, 44330 Novska</derivirana_varijabla>
  </DomainObject.Predmet.ProtustrankaWithAdressOIB>
  <DomainObject.Predmet.ProtustrankaNazivFormated>
    <izvorni_sadrzaj>TOMIĆ M.K.J. d.o.o.</izvorni_sadrzaj>
    <derivirana_varijabla naziv="DomainObject.Predmet.ProtustrankaNazivFormated_1">TOMIĆ M.K.J. d.o.o.</derivirana_varijabla>
  </DomainObject.Predmet.ProtustrankaNazivFormated>
  <DomainObject.Predmet.ProtustrankaNazivFormatedOIB>
    <izvorni_sadrzaj>TOMIĆ M.K.J. d.o.o., OIB 35736507154</izvorni_sadrzaj>
    <derivirana_varijabla naziv="DomainObject.Predmet.ProtustrankaNazivFormatedOIB_1">TOMIĆ M.K.J. d.o.o., OIB 35736507154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SISKU</izvorni_sadrzaj>
    <derivirana_varijabla naziv="DomainObject.Predmet.StrankaFormated_1">  FINA Regionalni centar Zagreb; REPUBLIKA HRVATSKA MINISTARSTVO FINANCIJA zastupanog po punomoćniku ŽUPANIJSKO DRŽAVNO ODVJETNIŠTVO U SISKU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SISKU</izvorni_sadrzaj>
    <derivirana_varijabla naziv="DomainObject.Predmet.StrankaFormatedOIB_1">  FINA Regionalni centar Zagreb, OIB 85821130368; REPUBLIKA HRVATSKA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SISKU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SISKU</item>
    </izvorni_sadrzaj>
    <derivirana_varijabla naziv="DomainObject.Predmet.StrankaListFormated_1">
      <item>FINA Regionalni centar Zagreb</item>
      <item>REPUBLIKA HRVATSKA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TOMIĆ M.K.J. d.o.o. zastupanog po punomoćniku Štefo Tomić</item>
    </izvorni_sadrzaj>
    <derivirana_varijabla naziv="DomainObject.Predmet.ProtuStrankaListFormated_1">
      <item>TOMIĆ M.K.J. d.o.o. zastupanog po punomoćniku Štefo Tomić</item>
    </derivirana_varijabla>
  </DomainObject.Predmet.ProtuStrankaListFormated>
  <DomainObject.Predmet.ProtuStrankaListFormatedOIB>
    <izvorni_sadrzaj>
      <item>TOMIĆ M.K.J. d.o.o., OIB 35736507154 zastupanog po punomoćniku Štefo Tomić</item>
    </izvorni_sadrzaj>
    <derivirana_varijabla naziv="DomainObject.Predmet.ProtuStrankaListFormatedOIB_1">
      <item>TOMIĆ M.K.J. d.o.o., OIB 35736507154 zastupanog po punomoćniku Štefo Tomić</item>
    </derivirana_varijabla>
  </DomainObject.Predmet.ProtuStrankaListFormatedOIB>
  <DomainObject.Predmet.ProtuStrankaListFormatedWithAdress>
    <izvorni_sadrzaj>
      <item>TOMIĆ M.K.J. d.o.o., Zagrebačka 19, 44330 Novska zastupanog po punomoćniku Štefo Tomić</item>
    </izvorni_sadrzaj>
    <derivirana_varijabla naziv="DomainObject.Predmet.ProtuStrankaListFormatedWithAdress_1">
      <item>TOMIĆ M.K.J. d.o.o., Zagrebačka 19, 44330 Novska zastupanog po punomoćniku Štefo Tomić</item>
    </derivirana_varijabla>
  </DomainObject.Predmet.ProtuStrankaListFormatedWithAdress>
  <DomainObject.Predmet.ProtuStrankaListFormatedWithAdressOIB>
    <izvorni_sadrzaj>
      <item>TOMIĆ M.K.J. d.o.o., OIB 35736507154, Zagrebačka 19, 44330 Novska zastupanog po punomoćniku Štefo Tomić</item>
    </izvorni_sadrzaj>
    <derivirana_varijabla naziv="DomainObject.Predmet.ProtuStrankaListFormatedWithAdressOIB_1">
      <item>TOMIĆ M.K.J. d.o.o., OIB 35736507154, Zagrebačka 19, 44330 Novska zastupanog po punomoćniku Štefo Tomić</item>
    </derivirana_varijabla>
  </DomainObject.Predmet.ProtuStrankaListFormatedWithAdressOIB>
  <DomainObject.Predmet.ProtuStrankaListNazivFormated>
    <izvorni_sadrzaj>
      <item>TOMIĆ M.K.J. d.o.o.</item>
    </izvorni_sadrzaj>
    <derivirana_varijabla naziv="DomainObject.Predmet.ProtuStrankaListNazivFormated_1">
      <item>TOMIĆ M.K.J. d.o.o.</item>
    </derivirana_varijabla>
  </DomainObject.Predmet.ProtuStrankaListNazivFormated>
  <DomainObject.Predmet.ProtuStrankaListNazivFormatedOIB>
    <izvorni_sadrzaj>
      <item>TOMIĆ M.K.J. d.o.o., OIB 35736507154</item>
    </izvorni_sadrzaj>
    <derivirana_varijabla naziv="DomainObject.Predmet.ProtuStrankaListNazivFormatedOIB_1">
      <item>TOMIĆ M.K.J. d.o.o., OIB 35736507154</item>
    </derivirana_varijabla>
  </DomainObject.Predmet.ProtuStrankaListNazivFormatedOIB>
  <DomainObject.Predmet.OstaliListFormated>
    <izvorni_sadrzaj>
      <item>Štefo Tomić punomoćnik sudionika u postupku TOMIĆ M.K.J. d.o.o.</item>
      <item>ŽUPANIJSKO DRŽAVNO ODVJETNIŠTVO U SISKU punomoćnik sudionika u postupku REPUBLIKA HRVATSKA MINISTARSTVO FINANCIJA</item>
    </izvorni_sadrzaj>
    <derivirana_varijabla naziv="DomainObject.Predmet.OstaliListFormated_1">
      <item>Štefo Tomić punomoćnik sudionika u postupku TOMIĆ M.K.J. d.o.o.</item>
      <item>ŽUPANIJSKO DRŽAVNO ODVJETNIŠTVO U SISKU punomoćnik sudionika u postupku REPUBLIKA HRVATSKA MINISTARSTVO FINANCIJA</item>
    </derivirana_varijabla>
  </DomainObject.Predmet.OstaliListFormated>
  <DomainObject.Predmet.OstaliListFormatedOIB>
    <izvorni_sadrzaj>
      <item>Štefo Tomić, OIB 05781101511 punomoćnik sudionika u postupku TOMIĆ M.K.J. d.o.o.</item>
      <item>ŽUPANIJSKO DRŽAVNO ODVJETNIŠTVO U SISKU, OIB 05526850490 punomoćnik sudionika u postupku REPUBLIKA HRVATSKA MINISTARSTVO FINANCIJA</item>
    </izvorni_sadrzaj>
    <derivirana_varijabla naziv="DomainObject.Predmet.OstaliListFormatedOIB_1">
      <item>Štefo Tomić, OIB 05781101511 punomoćnik sudionika u postupku TOMIĆ M.K.J. d.o.o.</item>
      <item>ŽUPANIJSKO DRŽAVNO ODVJETNIŠTVO U SISKU, OIB 05526850490 punomoćnik sudionika u postupku REPUBLIKA HRVATSKA MINISTARSTVO FINANCIJA</item>
    </derivirana_varijabla>
  </DomainObject.Predmet.OstaliListFormatedOIB>
  <DomainObject.Predmet.OstaliListFormatedWithAdress>
    <izvorni_sadrzaj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izvorni_sadrzaj>
    <derivirana_varijabla naziv="DomainObject.Predmet.OstaliListFormatedWithAdress_1"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derivirana_varijabla>
  </DomainObject.Predmet.OstaliListFormatedWithAdress>
  <DomainObject.Predmet.OstaliListFormatedWithAdressOIB>
    <izvorni_sadrzaj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izvorni_sadrzaj>
    <derivirana_varijabla naziv="DomainObject.Predmet.OstaliListFormatedWithAdressOIB_1"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derivirana_varijabla>
  </DomainObject.Predmet.OstaliListFormatedWithAdressOIB>
  <DomainObject.Predmet.OstaliListNazivFormated>
    <izvorni_sadrzaj>
      <item>Štefo Tomić</item>
      <item>ŽUPANIJSKO DRŽAVNO ODVJETNIŠTVO U SISKU</item>
    </izvorni_sadrzaj>
    <derivirana_varijabla naziv="DomainObject.Predmet.OstaliListNazivFormated_1">
      <item>Štefo Tomić</item>
      <item>ŽUPANIJSKO DRŽAVNO ODVJETNIŠTVO U SISKU</item>
    </derivirana_varijabla>
  </DomainObject.Predmet.OstaliListNazivFormated>
  <DomainObject.Predmet.OstaliListNazivFormatedOIB>
    <izvorni_sadrzaj>
      <item>Štefo Tomić, OIB 05781101511</item>
      <item>ŽUPANIJSKO DRŽAVNO ODVJETNIŠTVO U SISKU, OIB 05526850490</item>
    </izvorni_sadrzaj>
    <derivirana_varijabla naziv="DomainObject.Predmet.OstaliListNazivFormatedOIB_1">
      <item>Štefo Tomić, OIB 05781101511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TOMIĆ M.K.J. d.o.o.</izvorni_sadrzaj>
    <derivirana_varijabla naziv="DomainObject.Predmet.ProtustrankaIDrugi_1">TOMIĆ M.K.J.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TOMIĆ M.K.J. d.o.o., OIB 35736507154, Zagrebačka 19, 44330 Novska</izvorni_sadrzaj>
    <derivirana_varijabla naziv="DomainObject.Predmet.ProtustrankaIDrugiAdressOIB_1">TOMIĆ M.K.J. d.o.o., OIB 35736507154, Zagrebačka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M.K.J. d.o.o.</item>
      <item>FINA Regionalni centar Zagreb</item>
      <item>Štefo Tomić</item>
      <item>REPUBLIKA HRVATSKA MINISTARSTVO FINANCIJA</item>
      <item>ŽUPANIJSKO DRŽAVNO ODVJETNIŠTVO U SISKU</item>
    </izvorni_sadrzaj>
    <derivirana_varijabla naziv="DomainObject.Predmet.SudioniciListNaziv_1">
      <item>TOMIĆ M.K.J. d.o.o.</item>
      <item>FINA Regionalni centar Zagreb</item>
      <item>Štefo Tomić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35736507154</item>
      <item>, OIB 85821130368</item>
      <item>, OIB 05781101511</item>
      <item>, OIB 18683136487</item>
      <item>, OIB 05526850490</item>
    </izvorni_sadrzaj>
    <derivirana_varijabla naziv="DomainObject.Predmet.SudioniciListNazivOIB_1">
      <item>, OIB 35736507154</item>
      <item>, OIB 85821130368</item>
      <item>, OIB 05781101511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3E492-60D2-4244-BB44-7FF412C62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2220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2019-02-14T09:50:00Z</dcterms:created>
  <dc:creator>Vesna Fundurulić Perišin</dc:creator>
  <cp:lastModifiedBy>Vinka Mihalinčić</cp:lastModifiedBy>
  <cp:lastPrinted>2019-02-14T09:52:00Z</cp:lastPrinted>
  <dcterms:modified xmlns:xsi="http://www.w3.org/2001/XMLSchema-instance" xsi:type="dcterms:W3CDTF">2019-02-14T09:52:00Z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(St-5024-16-rješenje-predujam-vjerovniku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