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7fea" w14:paraId="a3a7fe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85C88" w:rsidRPr="00185C88">
        <w:t>BUDA GRADNJA j.d.o.o. za građevinarstvo i uslug</w:t>
      </w:r>
      <w:r w:rsidR="009524BB">
        <w:t xml:space="preserve">e, Zadar, Fra Ivana Zadranina 1 </w:t>
      </w:r>
      <w:r w:rsidR="00185C88" w:rsidRPr="00185C88">
        <w:t>B, OIB: 07078563542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85C88">
        <w:t>23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85C88" w:rsidRPr="00185C88">
        <w:t>BUDA GRADNJA j.d.o.o. za građevinarstvo i usluge, Zadar, Fra Ivana Zadranina 1 B, OIB: 07078563542</w:t>
      </w:r>
      <w:r w:rsidR="00990573">
        <w:t xml:space="preserve">, </w:t>
      </w:r>
      <w:r>
        <w:t xml:space="preserve">na temelju neizvršenih osnova za plaćanje iznosi </w:t>
      </w:r>
      <w:r w:rsidR="00185C88">
        <w:t>6</w:t>
      </w:r>
      <w:r w:rsidR="00990573">
        <w:t>.</w:t>
      </w:r>
      <w:r w:rsidR="00185C88">
        <w:t>523</w:t>
      </w:r>
      <w:r w:rsidR="00661B9C">
        <w:t>,</w:t>
      </w:r>
      <w:r w:rsidR="00185C88">
        <w:t>6</w:t>
      </w:r>
      <w:r w:rsidR="00CA1DF5">
        <w:t>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85C88">
        <w:t>Željka Budimir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85C88">
        <w:t>23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9524B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85C88">
      <w:t>416</w:t>
    </w:r>
    <w:r w:rsidR="000377CF">
      <w:t>/17-</w:t>
    </w:r>
    <w:r w:rsidR="00185C88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85C88">
      <w:t>416</w:t>
    </w:r>
    <w:r w:rsidR="0076513B">
      <w:t>/1</w:t>
    </w:r>
    <w:r w:rsidR="00FF274E">
      <w:t>7</w:t>
    </w:r>
    <w:r w:rsidR="0076513B">
      <w:t>-</w:t>
    </w:r>
    <w:r w:rsidR="00185C88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524BB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BUDA GRADNJA j.d.o.o. za građevinarstvo i usluge</izvorni_sadrzaj>
    <derivirana_varijabla naziv="DomainObject.Predmet.ProtustrankaFormated_1">  BUDA GRADNJA j.d.o.o. za građevinarstvo i usluge</derivirana_varijabla>
  </DomainObject.Predmet.ProtustrankaFormated>
  <DomainObject.Predmet.ProtustrankaFormatedOIB>
    <izvorni_sadrzaj>  BUDA GRADNJA j.d.o.o. za građevinarstvo i usluge, OIB 07078563542</izvorni_sadrzaj>
    <derivirana_varijabla naziv="DomainObject.Predmet.ProtustrankaFormatedOIB_1">  BUDA GRADNJA j.d.o.o. za građevinarstvo i usluge, OIB 07078563542</derivirana_varijabla>
  </DomainObject.Predmet.ProtustrankaFormatedOIB>
  <DomainObject.Predmet.ProtustrankaFormatedWithAdress>
    <izvorni_sadrzaj> BUDA GRADNJA j.d.o.o. za građevinarstvo i usluge, Fra Ivana Zadranina 1/B, 23000 Zadar</izvorni_sadrzaj>
    <derivirana_varijabla naziv="DomainObject.Predmet.ProtustrankaFormatedWithAdress_1"> BUDA GRADNJA j.d.o.o. za građevinarstvo i usluge, Fra Ivana Zadranina 1/B, 23000 Zadar</derivirana_varijabla>
  </DomainObject.Predmet.ProtustrankaFormatedWithAdress>
  <DomainObject.Predmet.ProtustrankaFormatedWithAdressOIB>
    <izvorni_sadrzaj> BUDA GRADNJA j.d.o.o. za građevinarstvo i usluge, OIB 07078563542, Fra Ivana Zadranina 1/B, 23000 Zadar</izvorni_sadrzaj>
    <derivirana_varijabla naziv="DomainObject.Predmet.ProtustrankaFormatedWithAdressOIB_1"> BUDA GRADNJA j.d.o.o. za građevinarstvo i usluge, OIB 07078563542, Fra Ivana Zadranina 1/B, 23000 Zadar</derivirana_varijabla>
  </DomainObject.Predmet.ProtustrankaFormatedWithAdressOIB>
  <DomainObject.Predmet.ProtustrankaWithAdress>
    <izvorni_sadrzaj>BUDA GRADNJA j.d.o.o. za građevinarstvo i usluge Fra Ivana Zadranina 1/B, 23000 Zadar</izvorni_sadrzaj>
    <derivirana_varijabla naziv="DomainObject.Predmet.ProtustrankaWithAdress_1">BUDA GRADNJA j.d.o.o. za građevinarstvo i usluge Fra Ivana Zadranina 1/B, 23000 Zadar</derivirana_varijabla>
  </DomainObject.Predmet.ProtustrankaWithAdress>
  <DomainObject.Predmet.ProtustrankaWithAdressOIB>
    <izvorni_sadrzaj>BUDA GRADNJA j.d.o.o. za građevinarstvo i usluge, OIB 07078563542, Fra Ivana Zadranina 1/B, 23000 Zadar</izvorni_sadrzaj>
    <derivirana_varijabla naziv="DomainObject.Predmet.ProtustrankaWithAdressOIB_1">BUDA GRADNJA j.d.o.o. za građevinarstvo i usluge, OIB 07078563542, Fra Ivana Zadranina 1/B, 23000 Zadar</derivirana_varijabla>
  </DomainObject.Predmet.ProtustrankaWithAdressOIB>
  <DomainObject.Predmet.ProtustrankaNazivFormated>
    <izvorni_sadrzaj>BUDA GRADNJA j.d.o.o. za građevinarstvo i usluge</izvorni_sadrzaj>
    <derivirana_varijabla naziv="DomainObject.Predmet.ProtustrankaNazivFormated_1">BUDA GRADNJA j.d.o.o. za građevinarstvo i usluge</derivirana_varijabla>
  </DomainObject.Predmet.ProtustrankaNazivFormated>
  <DomainObject.Predmet.ProtustrankaNazivFormatedOIB>
    <izvorni_sadrzaj>BUDA GRADNJA j.d.o.o. za građevinarstvo i usluge, OIB 07078563542</izvorni_sadrzaj>
    <derivirana_varijabla naziv="DomainObject.Predmet.ProtustrankaNazivFormatedOIB_1">BUDA GRADNJA j.d.o.o. za građevinarstvo i usluge, OIB 07078563542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BUDA GRADNJA j.d.o.o. za građevinarstvo i usluge</item>
    </izvorni_sadrzaj>
    <derivirana_varijabla naziv="DomainObject.Predmet.ProtuStrankaListFormated_1">
      <item>BUDA GRADNJA j.d.o.o. za građevinarstvo i usluge</item>
    </derivirana_varijabla>
  </DomainObject.Predmet.ProtuStrankaListFormated>
  <DomainObject.Predmet.ProtuStrankaListFormatedOIB>
    <izvorni_sadrzaj>
      <item>BUDA GRADNJA j.d.o.o. za građevinarstvo i usluge, OIB 07078563542</item>
    </izvorni_sadrzaj>
    <derivirana_varijabla naziv="DomainObject.Predmet.ProtuStrankaListFormatedOIB_1">
      <item>BUDA GRADNJA j.d.o.o. za građevinarstvo i usluge, OIB 07078563542</item>
    </derivirana_varijabla>
  </DomainObject.Predmet.ProtuStrankaListFormatedOIB>
  <DomainObject.Predmet.ProtuStrankaListFormatedWithAdress>
    <izvorni_sadrzaj>
      <item>BUDA GRADNJA j.d.o.o. za građevinarstvo i usluge, Fra Ivana Zadranina 1/B, 23000 Zadar</item>
    </izvorni_sadrzaj>
    <derivirana_varijabla naziv="DomainObject.Predmet.ProtuStrankaListFormatedWithAdress_1">
      <item>BUDA GRADNJA j.d.o.o. za građevinarstvo i usluge, Fra Ivana Zadranina 1/B, 23000 Zadar</item>
    </derivirana_varijabla>
  </DomainObject.Predmet.ProtuStrankaListFormatedWithAdress>
  <DomainObject.Predmet.ProtuStrankaListFormatedWithAdressOIB>
    <izvorni_sadrzaj>
      <item>BUDA GRADNJA j.d.o.o. za građevinarstvo i usluge, OIB 07078563542, Fra Ivana Zadranina 1/B, 23000 Zadar</item>
    </izvorni_sadrzaj>
    <derivirana_varijabla naziv="DomainObject.Predmet.ProtuStrankaListFormatedWithAdressOIB_1">
      <item>BUDA GRADNJA j.d.o.o. za građevinarstvo i usluge, OIB 07078563542, Fra Ivana Zadranina 1/B, 23000 Zadar</item>
    </derivirana_varijabla>
  </DomainObject.Predmet.ProtuStrankaListFormatedWithAdressOIB>
  <DomainObject.Predmet.ProtuStrankaListNazivFormated>
    <izvorni_sadrzaj>
      <item>BUDA GRADNJA j.d.o.o. za građevinarstvo i usluge</item>
    </izvorni_sadrzaj>
    <derivirana_varijabla naziv="DomainObject.Predmet.ProtuStrankaListNazivFormated_1">
      <item>BUDA GRADNJA j.d.o.o. za građevinarstvo i usluge</item>
    </derivirana_varijabla>
  </DomainObject.Predmet.ProtuStrankaListNazivFormated>
  <DomainObject.Predmet.ProtuStrankaListNazivFormatedOIB>
    <izvorni_sadrzaj>
      <item>BUDA GRADNJA j.d.o.o. za građevinarstvo i usluge, OIB 07078563542</item>
    </izvorni_sadrzaj>
    <derivirana_varijabla naziv="DomainObject.Predmet.ProtuStrankaListNazivFormatedOIB_1">
      <item>BUDA GRADNJA j.d.o.o. za građevinarstvo i usluge, OIB 07078563542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BUDA GRADNJA j.d.o.o. za građevinarstvo i usluge</izvorni_sadrzaj>
    <derivirana_varijabla naziv="DomainObject.Predmet.ProtustrankaIDrugi_1">BUDA GRADNJA j.d.o.o. za građevinarstvo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BUDA GRADNJA j.d.o.o. za građevinarstvo i usluge, OIB 07078563542, Fra Ivana Zadranina 1/B, 23000 Zadar</izvorni_sadrzaj>
    <derivirana_varijabla naziv="DomainObject.Predmet.ProtustrankaIDrugiAdressOIB_1">BUDA GRADNJA j.d.o.o. za građevinarstvo i usluge, OIB 07078563542, Fra Ivana Zadranina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BUDA GRADNJA j.d.o.o. za građevinarstvo i usluge</item>
    </izvorni_sadrzaj>
    <derivirana_varijabla naziv="DomainObject.Predmet.SudioniciListNaziv_1">
      <item>FINA</item>
      <item>BUDA GRADNJA j.d.o.o. za građevinarstvo i usluge</item>
    </derivirana_varijabla>
  </DomainObject.Predmet.SudioniciListNaziv>
  <DomainObject.Predmet.SudioniciListAdressOIB>
    <izvorni_sadrzaj>
      <item>FINA, OIB 85821130368</item>
      <item>BUDA GRADNJA j.d.o.o. za građevinarstvo i usluge, OIB 07078563542, Fra Ivana Zadranina 1/B,23000 Zadar</item>
    </izvorni_sadrzaj>
    <derivirana_varijabla naziv="DomainObject.Predmet.SudioniciListAdressOIB_1">
      <item>FINA, OIB 85821130368</item>
      <item>BUDA GRADNJA j.d.o.o. za građevinarstvo i usluge, OIB 07078563542, Fra Ivana Zadranina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07078563542</item>
    </izvorni_sadrzaj>
    <derivirana_varijabla naziv="DomainObject.Predmet.SudioniciListNazivOIB_1">
      <item>, OIB 85821130368</item>
      <item>, OIB 07078563542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32274-67B8-450C-ABE9-4820B7EA0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2034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2017-10-23T12:09:00Z</dcterms:created>
  <dc:creator>Tina Grgas</dc:creator>
  <cp:lastModifiedBy>wsadmin</cp:lastModifiedBy>
  <cp:lastPrinted>2017-10-23T12:11:00Z</cp:lastPrinted>
  <dcterms:modified xmlns:xsi="http://www.w3.org/2001/XMLSchema-instance" xsi:type="dcterms:W3CDTF">2017-10-23T12:40:00Z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