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7b9d" w14:paraId="f387b9d" w:rsidRDefault="007D364A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/>
    <w:p w:rsidRDefault="00976BDF" w:rsidR="00976BDF"/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2F122A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C04996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4802CB">
        <w:t>794/2013-</w:t>
      </w:r>
      <w:r w:rsidR="002F122A">
        <w:t>141</w:t>
      </w:r>
    </w:p>
    <w:p w:rsidRDefault="00761A7A" w:rsidR="00761A7A"/>
    <w:p w:rsidRDefault="00761A7A" w:rsidR="00761A7A"/>
    <w:p w:rsidRDefault="00761A7A" w:rsidP="00761A7A" w:rsidR="00761A7A" w:rsidRPr="00FC16F1">
      <w:pPr>
        <w:jc w:val="center"/>
      </w:pPr>
      <w:r w:rsidRPr="00FC16F1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2F122A">
        <w:t>U SLAVONSKOM BRODU</w:t>
      </w:r>
      <w:r>
        <w:t xml:space="preserve">, po stečajnom sucu Vesni Vukelić, u postupku stečaja nad dužnikom </w:t>
      </w:r>
      <w:r w:rsidR="004802CB">
        <w:t>STRMAC d.d.,u stečaju Nova Gradiška</w:t>
      </w:r>
      <w:r>
        <w:t xml:space="preserve">, </w:t>
      </w:r>
      <w:r w:rsidR="00203C5D">
        <w:t xml:space="preserve">povodom </w:t>
      </w:r>
      <w:r>
        <w:t xml:space="preserve"> 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2F122A">
        <w:t>15.studenog</w:t>
      </w:r>
      <w:r w:rsidR="004802CB">
        <w:t xml:space="preserve"> 2016</w:t>
      </w:r>
      <w:r>
        <w:t xml:space="preserve">.g. </w:t>
      </w:r>
    </w:p>
    <w:p w:rsidRDefault="002F122A" w:rsidP="00C52411" w:rsidR="002F122A">
      <w:pPr>
        <w:jc w:val="both"/>
      </w:pPr>
    </w:p>
    <w:p w:rsidRDefault="002F122A" w:rsidP="00C52411" w:rsidR="002F122A">
      <w:pPr>
        <w:jc w:val="both"/>
      </w:pPr>
    </w:p>
    <w:p w:rsidRDefault="00761A7A" w:rsidP="00C04996" w:rsidR="003B0F71" w:rsidRPr="00FC16F1">
      <w:pPr>
        <w:jc w:val="center"/>
      </w:pPr>
      <w:r w:rsidRPr="00FC16F1">
        <w:t>z a k l j u č i o     j e</w:t>
      </w:r>
    </w:p>
    <w:p w:rsidRDefault="003B0F71" w:rsidP="00C04996" w:rsidR="003B0F71" w:rsidRPr="00C04996">
      <w:pPr>
        <w:jc w:val="center"/>
        <w:rPr>
          <w:b/>
        </w:rPr>
      </w:pPr>
    </w:p>
    <w:p w:rsidRDefault="00C04996" w:rsidR="00C04996"/>
    <w:p w:rsidRDefault="00C04996" w:rsidP="00613361" w:rsidR="005B5F79">
      <w:pPr>
        <w:jc w:val="both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</w:t>
      </w:r>
      <w:r w:rsidRPr="00FC16F1">
        <w:t>Kupcu</w:t>
      </w:r>
      <w:r w:rsidR="005B5F79" w:rsidRPr="005B5F79">
        <w:t xml:space="preserve"> </w:t>
      </w:r>
      <w:r w:rsidR="002F122A">
        <w:t>DOL-NEKRETNINE d.o.o Nova Gradiška, Grgura Ninskog bb, OIB 66391981000</w:t>
      </w:r>
      <w:r w:rsidR="00831406">
        <w:rPr>
          <w:b/>
        </w:rPr>
        <w:t>,</w:t>
      </w:r>
      <w:r w:rsidR="000E526F">
        <w:rPr>
          <w:b/>
        </w:rPr>
        <w:t xml:space="preserve"> </w:t>
      </w:r>
      <w:r w:rsidR="008662D1">
        <w:t xml:space="preserve"> </w:t>
      </w:r>
      <w:r>
        <w:t xml:space="preserve"> </w:t>
      </w:r>
    </w:p>
    <w:p w:rsidRDefault="00C04996" w:rsidP="00613361" w:rsidR="00C8015B">
      <w:pPr>
        <w:jc w:val="both"/>
      </w:pPr>
      <w:r>
        <w:t xml:space="preserve">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 xml:space="preserve">stečajnog dužnika </w:t>
      </w:r>
      <w:r w:rsidR="002F122A">
        <w:t>koju čine nekretnine upisane u zk.ul.3403 k.o Nova Gradiška i to</w:t>
      </w:r>
      <w:r w:rsidR="00C367F8">
        <w:t>:</w:t>
      </w:r>
    </w:p>
    <w:p w:rsidRDefault="005B5F79" w:rsidP="002F122A" w:rsidR="005B5F79">
      <w:pPr>
        <w:ind w:left="1080"/>
        <w:jc w:val="both"/>
      </w:pPr>
      <w:r w:rsidRPr="003838B7">
        <w:t xml:space="preserve">- kč.br. </w:t>
      </w:r>
      <w:r w:rsidR="002F122A">
        <w:t>2590/1, mehanička radiona i industrijsko dvorište, površine 8309m2,</w:t>
      </w:r>
    </w:p>
    <w:p w:rsidRDefault="002F122A" w:rsidP="002F122A" w:rsidR="002F122A">
      <w:pPr>
        <w:ind w:left="1080"/>
        <w:jc w:val="both"/>
      </w:pPr>
      <w:r>
        <w:t>- kč.br. 2590/2, proizvodnja betonskih proizvoda, površine 9274m2,</w:t>
      </w:r>
    </w:p>
    <w:p w:rsidRDefault="002F122A" w:rsidP="002F122A" w:rsidR="002F122A">
      <w:pPr>
        <w:ind w:left="1080"/>
        <w:jc w:val="both"/>
      </w:pPr>
      <w:r>
        <w:t>- kč.br. 2590/3, put u ul.Grgura Ninskog, površine 634m2,</w:t>
      </w:r>
    </w:p>
    <w:p w:rsidRDefault="002F122A" w:rsidP="002F122A" w:rsidR="002F122A">
      <w:pPr>
        <w:ind w:left="1080"/>
        <w:jc w:val="both"/>
      </w:pPr>
      <w:r>
        <w:t>zajedno sa infrastrukturom i objektima koji su bez građevinske i uporabne dozvole i bez podnijetih zahtjeva za legalizaciju,</w:t>
      </w:r>
    </w:p>
    <w:p w:rsidRDefault="002F122A" w:rsidP="002F122A" w:rsidR="002F122A">
      <w:pPr>
        <w:ind w:left="1080"/>
        <w:jc w:val="both"/>
      </w:pPr>
      <w:r>
        <w:t>te nekretnine upisane u zk.ul.3753 k.o Nova Gradiška i to:</w:t>
      </w:r>
    </w:p>
    <w:p w:rsidRDefault="002F122A" w:rsidP="002F122A" w:rsidR="002F122A">
      <w:pPr>
        <w:numPr>
          <w:ilvl w:val="0"/>
          <w:numId w:val="6"/>
        </w:numPr>
        <w:jc w:val="both"/>
      </w:pPr>
      <w:r>
        <w:t>kč.br. 2585/10, put u ul. Grgura Ninskog, površine 2328m2,</w:t>
      </w:r>
    </w:p>
    <w:p w:rsidRDefault="002F122A" w:rsidP="00C8015B" w:rsidR="00C8015B" w:rsidRPr="002C6165">
      <w:pPr>
        <w:numPr>
          <w:ilvl w:val="0"/>
          <w:numId w:val="6"/>
        </w:numPr>
        <w:jc w:val="both"/>
      </w:pPr>
      <w:r>
        <w:t>kč.br. 2587/1, industrijsko dvorište u ul.Grgura Ninskog, površine 391m2.</w:t>
      </w:r>
    </w:p>
    <w:p w:rsidRDefault="007E5562" w:rsidP="007E5562" w:rsidR="007E5562">
      <w:pPr>
        <w:ind w:left="360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nekretnin</w:t>
      </w:r>
      <w:r w:rsidR="009C3029">
        <w:t>ama</w:t>
      </w:r>
      <w:r>
        <w:t xml:space="preserve"> iz toč. I</w:t>
      </w:r>
      <w:r w:rsidR="00C367F8">
        <w:t>-</w:t>
      </w:r>
      <w:r w:rsidR="00C52411">
        <w:t>ovog zaključka o</w:t>
      </w:r>
      <w:r w:rsidR="008662D1">
        <w:t>dređuje se:</w:t>
      </w:r>
    </w:p>
    <w:p w:rsidRDefault="00C52411" w:rsidP="00F63080" w:rsidR="00C71B93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2F122A">
        <w:t xml:space="preserve"> DOL-NEKRETNINE d.o.o Nova Gradiška, Grgura Ninskog bb, OIB 66391981000</w:t>
      </w:r>
      <w:r w:rsidR="00915383">
        <w:rPr>
          <w:b/>
        </w:rPr>
        <w:t>.</w:t>
      </w:r>
    </w:p>
    <w:p w:rsidRDefault="00CB06B0" w:rsidP="00613361" w:rsidR="00CB06B0">
      <w:pPr>
        <w:jc w:val="center"/>
      </w:pPr>
    </w:p>
    <w:p w:rsidRDefault="00CB06B0" w:rsidP="00613361" w:rsidR="00CB06B0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FC16F1" w:rsidP="00613361" w:rsidR="00FC16F1">
      <w:pPr>
        <w:jc w:val="center"/>
      </w:pPr>
    </w:p>
    <w:p w:rsidRDefault="00613361" w:rsidR="00613361"/>
    <w:p w:rsidRDefault="00613361" w:rsidP="00C52411" w:rsidR="00FC16F1">
      <w:pPr>
        <w:jc w:val="both"/>
      </w:pPr>
      <w:r>
        <w:tab/>
      </w:r>
      <w:r w:rsidR="00192B4A">
        <w:t>Rješenjem o dosud</w:t>
      </w:r>
      <w:r w:rsidR="00A26FA8">
        <w:t>i ovog suda br.</w:t>
      </w:r>
      <w:r w:rsidR="002F122A">
        <w:t>St-794/2013-137</w:t>
      </w:r>
      <w:r w:rsidR="00FC16F1">
        <w:t xml:space="preserve"> od </w:t>
      </w:r>
      <w:r w:rsidR="002F122A">
        <w:t>4.listopada</w:t>
      </w:r>
      <w:r w:rsidR="00FC16F1">
        <w:t xml:space="preserve"> 2016</w:t>
      </w:r>
      <w:r w:rsidR="00211234">
        <w:t>.</w:t>
      </w:r>
      <w:r w:rsidR="00203C5D">
        <w:t>,</w:t>
      </w:r>
      <w:r w:rsidR="00D10BB9">
        <w:t xml:space="preserve"> </w:t>
      </w:r>
      <w:r w:rsidR="002F122A">
        <w:t xml:space="preserve">ponuditelju kao </w:t>
      </w:r>
      <w:r w:rsidR="00D10BB9">
        <w:t xml:space="preserve">kupcu </w:t>
      </w:r>
      <w:r w:rsidR="002F122A">
        <w:t xml:space="preserve"> DOL-NEKRETNINE d.o.o Nova Gradiška, Grgura Ninskog bb, OIB 66391981000</w:t>
      </w:r>
      <w:r w:rsidR="00516058">
        <w:t>dosuđene</w:t>
      </w:r>
      <w:r w:rsidR="00A26FA8">
        <w:t xml:space="preserve"> </w:t>
      </w:r>
      <w:r w:rsidR="00516058">
        <w:t>su nekretnine</w:t>
      </w:r>
      <w:r w:rsidR="00A26FA8">
        <w:t xml:space="preserve"> stečajnog dužnika </w:t>
      </w:r>
      <w:r w:rsidR="00FC16F1">
        <w:t>STMAC d.d,u stečaju Nova Gradiška</w:t>
      </w:r>
      <w:r w:rsidR="00D10BB9">
        <w:t>,</w:t>
      </w:r>
      <w:r w:rsidR="00A26FA8">
        <w:t xml:space="preserve"> navede</w:t>
      </w:r>
      <w:r w:rsidR="00D536F6">
        <w:t>ne</w:t>
      </w:r>
      <w:r w:rsidR="00A26FA8">
        <w:t xml:space="preserve"> u toč. I </w:t>
      </w:r>
      <w:r w:rsidR="001A51B3">
        <w:t>zaključka.</w:t>
      </w:r>
    </w:p>
    <w:p w:rsidRDefault="00FC16F1" w:rsidP="00C52411" w:rsidR="00FC16F1">
      <w:pPr>
        <w:jc w:val="both"/>
      </w:pPr>
    </w:p>
    <w:p w:rsidRDefault="00DD1FFE" w:rsidP="00F20767" w:rsidR="00C52411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2F122A">
        <w:t xml:space="preserve">kupac dostavio potvrdu o uplati kupovnine, a sudac </w:t>
      </w:r>
      <w:r>
        <w:t xml:space="preserve">izvršio provjeru u računovodstvu ovog suda, </w:t>
      </w:r>
      <w:r w:rsidR="001A51B3">
        <w:t xml:space="preserve">utvrdio je da je </w:t>
      </w:r>
      <w:r w:rsidR="002F122A">
        <w:t xml:space="preserve">uplata kupovnine u iznosu od ukupno 572.000,00 kn </w:t>
      </w:r>
      <w:r>
        <w:t xml:space="preserve"> </w:t>
      </w:r>
      <w:r w:rsidR="002F122A">
        <w:t>izvršena u roku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915383">
        <w:t xml:space="preserve">i zakonski uvjeti da se </w:t>
      </w:r>
      <w:r w:rsidR="002F122A">
        <w:t>nekrenine  prenesu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>
        <w:t>o</w:t>
      </w:r>
      <w:r w:rsidR="00E873E7">
        <w:t>v</w:t>
      </w:r>
      <w:r>
        <w:t xml:space="preserve">og </w:t>
      </w:r>
      <w:r w:rsidR="00C52411">
        <w:t xml:space="preserve">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1E70D8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1E70D8">
        <w:t>112/12, 25/13 i 93/14</w:t>
      </w:r>
      <w:r w:rsidR="00FE6622">
        <w:t>)</w:t>
      </w:r>
      <w:r w:rsidR="00C52411">
        <w:t>.</w:t>
      </w:r>
    </w:p>
    <w:p w:rsidRDefault="00F20767" w:rsidP="00F20767" w:rsidR="00F20767">
      <w:pPr>
        <w:ind w:firstLine="708"/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2F122A">
        <w:t>15.studenog</w:t>
      </w:r>
      <w:r w:rsidR="00FC16F1">
        <w:t xml:space="preserve"> 2016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/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613361" w:rsidR="00613361"/>
    <w:p w:rsidRDefault="00613361" w:rsidR="00613361" w:rsidRPr="00F13373">
      <w:pPr>
        <w:rPr>
          <w:b/>
        </w:rPr>
      </w:pPr>
      <w:r w:rsidRPr="00F13373">
        <w:rPr>
          <w:b/>
        </w:rPr>
        <w:t>NAPUTAK O PRAVNOM LIJEKU:</w:t>
      </w:r>
    </w:p>
    <w:p w:rsidRDefault="00613361" w:rsidR="00C52411">
      <w: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>
          <w:t>11 st</w:t>
        </w:r>
      </w:smartTag>
      <w:r>
        <w:t>. 5 Ovršnog zakona)</w:t>
      </w:r>
    </w:p>
    <w:p w:rsidRDefault="00C52411" w:rsidR="00C52411"/>
    <w:p w:rsidRDefault="008672BA" w:rsidR="00613361">
      <w:r>
        <w:t>Dostaviti putem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8672BA" w:rsidR="00E7654E">
      <w:r>
        <w:t>2.</w:t>
      </w:r>
      <w:r w:rsidR="00613361">
        <w:t xml:space="preserve"> </w:t>
      </w:r>
      <w:r w:rsidR="0046469F">
        <w:t>DOL-NEKRETNINE d.o.o Nova Gradiška</w:t>
      </w:r>
    </w:p>
    <w:p w:rsidRDefault="008672BA" w:rsidP="008672BA" w:rsidR="008672BA" w:rsidRPr="00CB06B0"/>
    <w:p w:rsidRDefault="00AD6AC5" w:rsidP="008672BA" w:rsidR="00FC16F1">
      <w:pPr>
        <w:ind w:left="900"/>
      </w:pPr>
      <w:r>
        <w:t xml:space="preserve">zk.odjel </w:t>
      </w:r>
      <w:r w:rsidR="00CB06B0">
        <w:t xml:space="preserve">Općinskog suda u </w:t>
      </w:r>
      <w:r w:rsidR="00FC16F1">
        <w:t>Slav.Brodu Stalna služba u Novoj Gradiški</w:t>
      </w:r>
      <w:r w:rsidR="00C71B93">
        <w:t>,</w:t>
      </w:r>
    </w:p>
    <w:p w:rsidRDefault="00C71B93" w:rsidP="008672BA" w:rsidR="00E7654E">
      <w:pPr>
        <w:ind w:left="900"/>
      </w:pPr>
      <w:r>
        <w:t xml:space="preserve">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C346CC"/>
    <w:multiLevelType w:val="hybridMultilevel"/>
    <w:tmpl w:val="2E327F0C"/>
    <w:lvl w:tplc="00CE37E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92E47"/>
    <w:rsid w:val="000D45EC"/>
    <w:rsid w:val="000E526F"/>
    <w:rsid w:val="000F5FAB"/>
    <w:rsid w:val="00122B32"/>
    <w:rsid w:val="00131249"/>
    <w:rsid w:val="00134F2A"/>
    <w:rsid w:val="001378BD"/>
    <w:rsid w:val="00142E0D"/>
    <w:rsid w:val="00180B89"/>
    <w:rsid w:val="00181AB3"/>
    <w:rsid w:val="00192B4A"/>
    <w:rsid w:val="00193868"/>
    <w:rsid w:val="001A51B3"/>
    <w:rsid w:val="001E70D8"/>
    <w:rsid w:val="00203C5D"/>
    <w:rsid w:val="00211234"/>
    <w:rsid w:val="00221A05"/>
    <w:rsid w:val="00231998"/>
    <w:rsid w:val="0023413A"/>
    <w:rsid w:val="0028617D"/>
    <w:rsid w:val="002F122A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40259E"/>
    <w:rsid w:val="00407DBB"/>
    <w:rsid w:val="00447FB6"/>
    <w:rsid w:val="0046469F"/>
    <w:rsid w:val="00474D51"/>
    <w:rsid w:val="004802CB"/>
    <w:rsid w:val="00492A6B"/>
    <w:rsid w:val="00505A6A"/>
    <w:rsid w:val="00516058"/>
    <w:rsid w:val="005266BF"/>
    <w:rsid w:val="00531D99"/>
    <w:rsid w:val="00575380"/>
    <w:rsid w:val="005A6A61"/>
    <w:rsid w:val="005B5F79"/>
    <w:rsid w:val="005C4872"/>
    <w:rsid w:val="005C6D7E"/>
    <w:rsid w:val="005F6571"/>
    <w:rsid w:val="00613361"/>
    <w:rsid w:val="00653B44"/>
    <w:rsid w:val="00653EA4"/>
    <w:rsid w:val="00654BDA"/>
    <w:rsid w:val="006A6A18"/>
    <w:rsid w:val="006E1270"/>
    <w:rsid w:val="007433C9"/>
    <w:rsid w:val="00761A7A"/>
    <w:rsid w:val="007740E9"/>
    <w:rsid w:val="007C0BDE"/>
    <w:rsid w:val="007D210A"/>
    <w:rsid w:val="007D364A"/>
    <w:rsid w:val="007E5562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B7406"/>
    <w:rsid w:val="008C28C5"/>
    <w:rsid w:val="008C2F8A"/>
    <w:rsid w:val="008C4AE8"/>
    <w:rsid w:val="008E562B"/>
    <w:rsid w:val="00915383"/>
    <w:rsid w:val="0097642D"/>
    <w:rsid w:val="00976BDF"/>
    <w:rsid w:val="009A7D11"/>
    <w:rsid w:val="009C0C19"/>
    <w:rsid w:val="009C0E54"/>
    <w:rsid w:val="009C3029"/>
    <w:rsid w:val="009D30B7"/>
    <w:rsid w:val="009D453B"/>
    <w:rsid w:val="009E6061"/>
    <w:rsid w:val="00A162F9"/>
    <w:rsid w:val="00A26FA8"/>
    <w:rsid w:val="00A43222"/>
    <w:rsid w:val="00A5312A"/>
    <w:rsid w:val="00A63785"/>
    <w:rsid w:val="00A75B61"/>
    <w:rsid w:val="00AA549C"/>
    <w:rsid w:val="00AA78DE"/>
    <w:rsid w:val="00AD6AC5"/>
    <w:rsid w:val="00AF4FC6"/>
    <w:rsid w:val="00B2135A"/>
    <w:rsid w:val="00B87F77"/>
    <w:rsid w:val="00BE47CC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91FD6"/>
    <w:rsid w:val="00C93595"/>
    <w:rsid w:val="00CA5F58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E06842"/>
    <w:rsid w:val="00E15699"/>
    <w:rsid w:val="00E20B8A"/>
    <w:rsid w:val="00E27275"/>
    <w:rsid w:val="00E339AF"/>
    <w:rsid w:val="00E7305A"/>
    <w:rsid w:val="00E7654E"/>
    <w:rsid w:val="00E873E7"/>
    <w:rsid w:val="00EB4BE7"/>
    <w:rsid w:val="00EE479B"/>
    <w:rsid w:val="00F13373"/>
    <w:rsid w:val="00F202C3"/>
    <w:rsid w:val="00F20767"/>
    <w:rsid w:val="00F545BF"/>
    <w:rsid w:val="00F63080"/>
    <w:rsid w:val="00F73E6B"/>
    <w:rsid w:val="00FA785E"/>
    <w:rsid w:val="00FC16F1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1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1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399</properties:Words>
  <properties:Characters>2170</properties:Characters>
  <properties:Lines>70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2016-11-15T13:27:00Z</dcterms:created>
  <dc:creator>Korisnik</dc:creator>
  <cp:lastModifiedBy>wsadmin</cp:lastModifiedBy>
  <cp:lastPrinted>2016-11-15T13:27:00Z</cp:lastPrinted>
  <dcterms:modified xmlns:xsi="http://www.w3.org/2001/XMLSchema-instance" xsi:type="dcterms:W3CDTF">2016-11-15T13:29:00Z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