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77e1" w14:paraId="27e77e1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56729">
        <w:t>34</w:t>
      </w:r>
      <w:r w:rsidR="005D0238">
        <w:t>9</w:t>
      </w:r>
      <w:r w:rsidR="002F20D0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5062C6" w:rsidR="00AA5237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F82A7E">
        <w:t>, OIB 85821130368</w:t>
      </w:r>
      <w:r w:rsidR="00745C8F">
        <w:t xml:space="preserve"> od </w:t>
      </w:r>
      <w:r w:rsidR="00D56729">
        <w:t>2</w:t>
      </w:r>
      <w:r w:rsidR="005E6FD0">
        <w:t xml:space="preserve">. </w:t>
      </w:r>
      <w:r w:rsidR="003F63E4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5D0238">
        <w:t>MAKSAN ŽALUZINE d.o.o., Biograd na Moru, Zadarska 1., OIB 86192635538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F82A7E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5D0238">
        <w:t xml:space="preserve">MAKSAN ŽALUZINE d.o.o., Biograd na Moru, Zadarska 1., OIB 86192635538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F82A7E">
        <w:t>14,00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F82A7E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F82A7E">
        <w:rPr>
          <w:b/>
        </w:rPr>
        <w:tab/>
      </w:r>
      <w:r w:rsidRPr="002B5AAE">
        <w:t xml:space="preserve">Stečajnim upraviteljem imenuje se </w:t>
      </w:r>
      <w:r w:rsidR="00F82A7E" w:rsidRPr="00C911AF">
        <w:t>MIKULANDRA NADA iz Bilice, Stubalj 238, OIB: 01343352417</w:t>
      </w:r>
      <w:r w:rsidR="00F82A7E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5D0238">
        <w:t>MAKSAN ŽALUZINE d.o.o., Biograd na Moru, Zadarska 1., OIB 86192635538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D56729">
        <w:t>2</w:t>
      </w:r>
      <w:r w:rsidR="005E6FD0">
        <w:t xml:space="preserve">. </w:t>
      </w:r>
      <w:r w:rsidR="003F63E4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D56729">
        <w:t>1. rujna</w:t>
      </w:r>
      <w:r w:rsidR="005158F5">
        <w:t xml:space="preserve">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5D0238">
        <w:t>1302</w:t>
      </w:r>
      <w:r w:rsidR="00C45A25">
        <w:t xml:space="preserve"> </w:t>
      </w:r>
      <w:r w:rsidRPr="00B604B0">
        <w:t xml:space="preserve">dana u ukupnom iznosu od </w:t>
      </w:r>
      <w:r w:rsidR="005D0238">
        <w:t>69.690,47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F82A7E" w:rsidP="000E3B4A" w:rsidR="00F82A7E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F82A7E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F82A7E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8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5D0238">
      <w:t>3</w:t>
    </w:r>
    <w:r w:rsidR="00D56729">
      <w:t>4</w:t>
    </w:r>
    <w:r w:rsidR="005D0238">
      <w:t>9</w:t>
    </w:r>
    <w:r w:rsidR="002F20D0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0C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47D7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062C6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0238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E40E0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42256"/>
    <w:rsid w:val="00D51E7B"/>
    <w:rsid w:val="00D52276"/>
    <w:rsid w:val="00D56729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2A7E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MAKSAN ŽALUZINE društvo s ograničenom odgovornošću za proizvodnju</izvorni_sadrzaj>
    <derivirana_varijabla naziv="DomainObject.Predmet.ProtustrankaFormated_1">  MAKSAN ŽALUZINE društvo s ograničenom odgovornošću za proizvodnju</derivirana_varijabla>
  </DomainObject.Predmet.ProtustrankaFormated>
  <DomainObject.Predmet.ProtustrankaFormatedOIB>
    <izvorni_sadrzaj>  MAKSAN ŽALUZINE društvo s ograničenom odgovornošću za proizvodnju, OIB 86192635538</izvorni_sadrzaj>
    <derivirana_varijabla naziv="DomainObject.Predmet.ProtustrankaFormatedOIB_1">  MAKSAN ŽALUZINE društvo s ograničenom odgovornošću za proizvodnju, OIB 86192635538</derivirana_varijabla>
  </DomainObject.Predmet.ProtustrankaFormatedOIB>
  <DomainObject.Predmet.ProtustrankaFormatedWithAdress>
    <izvorni_sadrzaj> MAKSAN ŽALUZINE društvo s ograničenom odgovornošću za proizvodnju, Zadarska 1, 23210 Biograd Na Moru</izvorni_sadrzaj>
    <derivirana_varijabla naziv="DomainObject.Predmet.ProtustrankaFormatedWithAdress_1"> MAKSAN ŽALUZINE društvo s ograničenom odgovornošću za proizvodnju, Zadarska 1, 23210 Biograd Na Moru</derivirana_varijabla>
  </DomainObject.Predmet.ProtustrankaFormatedWithAdress>
  <DomainObject.Predmet.ProtustrankaFormatedWithAdressOIB>
    <izvorni_sadrzaj> MAKSAN ŽALUZINE društvo s ograničenom odgovornošću za proizvodnju, OIB 86192635538, Zadarska 1, 23210 Biograd Na Moru</izvorni_sadrzaj>
    <derivirana_varijabla naziv="DomainObject.Predmet.ProtustrankaFormatedWithAdressOIB_1"> MAKSAN ŽALUZINE društvo s ograničenom odgovornošću za proizvodnju, OIB 86192635538, Zadarska 1, 23210 Biograd Na Moru</derivirana_varijabla>
  </DomainObject.Predmet.ProtustrankaFormatedWithAdressOIB>
  <DomainObject.Predmet.ProtustrankaWithAdress>
    <izvorni_sadrzaj>MAKSAN ŽALUZINE društvo s ograničenom odgovornošću za proizvodnju Zadarska 1, 23210 Biograd Na Moru</izvorni_sadrzaj>
    <derivirana_varijabla naziv="DomainObject.Predmet.ProtustrankaWithAdress_1">MAKSAN ŽALUZINE društvo s ograničenom odgovornošću za proizvodnju Zadarska 1, 23210 Biograd Na Moru</derivirana_varijabla>
  </DomainObject.Predmet.ProtustrankaWithAdress>
  <DomainObject.Predmet.ProtustrankaWithAdressOIB>
    <izvorni_sadrzaj>MAKSAN ŽALUZINE društvo s ograničenom odgovornošću za proizvodnju, OIB 86192635538, Zadarska 1, 23210 Biograd Na Moru</izvorni_sadrzaj>
    <derivirana_varijabla naziv="DomainObject.Predmet.ProtustrankaWithAdressOIB_1">MAKSAN ŽALUZINE društvo s ograničenom odgovornošću za proizvodnju, OIB 86192635538, Zadarska 1, 23210 Biograd Na Moru</derivirana_varijabla>
  </DomainObject.Predmet.ProtustrankaWithAdressOIB>
  <DomainObject.Predmet.ProtustrankaNazivFormated>
    <izvorni_sadrzaj>MAKSAN ŽALUZINE društvo s ograničenom odgovornošću za proizvodnju</izvorni_sadrzaj>
    <derivirana_varijabla naziv="DomainObject.Predmet.ProtustrankaNazivFormated_1">MAKSAN ŽALUZINE društvo s ograničenom odgovornošću za proizvodnju</derivirana_varijabla>
  </DomainObject.Predmet.ProtustrankaNazivFormated>
  <DomainObject.Predmet.ProtustrankaNazivFormatedOIB>
    <izvorni_sadrzaj>MAKSAN ŽALUZINE društvo s ograničenom odgovornošću za proizvodnju, OIB 86192635538</izvorni_sadrzaj>
    <derivirana_varijabla naziv="DomainObject.Predmet.ProtustrankaNazivFormatedOIB_1">MAKSAN ŽALUZINE društvo s ograničenom odgovornošću za proizvodnju, OIB 86192635538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69690.47</izvorni_sadrzaj>
    <derivirana_varijabla naziv="DomainObject.Predmet.TrenutnaVrijednost_1">69690.47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MAKSAN ŽALUZINE društvo s ograničenom odgovornošću za proizvodnju</item>
    </izvorni_sadrzaj>
    <derivirana_varijabla naziv="DomainObject.Predmet.ProtuStrankaListFormated_1">
      <item>MAKSAN ŽALUZINE društvo s ograničenom odgovornošću za proizvodnju</item>
    </derivirana_varijabla>
  </DomainObject.Predmet.ProtuStrankaListFormated>
  <DomainObject.Predmet.ProtuStrankaListFormatedOIB>
    <izvorni_sadrzaj>
      <item>MAKSAN ŽALUZINE društvo s ograničenom odgovornošću za proizvodnju, OIB 86192635538</item>
    </izvorni_sadrzaj>
    <derivirana_varijabla naziv="DomainObject.Predmet.ProtuStrankaListFormatedOIB_1">
      <item>MAKSAN ŽALUZINE društvo s ograničenom odgovornošću za proizvodnju, OIB 86192635538</item>
    </derivirana_varijabla>
  </DomainObject.Predmet.ProtuStrankaListFormatedOIB>
  <DomainObject.Predmet.ProtuStrankaListFormatedWithAdress>
    <izvorni_sadrzaj>
      <item>MAKSAN ŽALUZINE društvo s ograničenom odgovornošću za proizvodnju, Zadarska 1, 23210 Biograd Na Moru</item>
    </izvorni_sadrzaj>
    <derivirana_varijabla naziv="DomainObject.Predmet.ProtuStrankaListFormatedWithAdress_1">
      <item>MAKSAN ŽALUZINE društvo s ograničenom odgovornošću za proizvodnju, Zadarska 1, 23210 Biograd Na Moru</item>
    </derivirana_varijabla>
  </DomainObject.Predmet.ProtuStrankaListFormatedWithAdress>
  <DomainObject.Predmet.ProtuStrankaListFormatedWithAdressOIB>
    <izvorni_sadrzaj>
      <item>MAKSAN ŽALUZINE društvo s ograničenom odgovornošću za proizvodnju, OIB 86192635538, Zadarska 1, 23210 Biograd Na Moru</item>
    </izvorni_sadrzaj>
    <derivirana_varijabla naziv="DomainObject.Predmet.ProtuStrankaListFormatedWithAdressOIB_1">
      <item>MAKSAN ŽALUZINE društvo s ograničenom odgovornošću za proizvodnju, OIB 86192635538, Zadarska 1, 23210 Biograd Na Moru</item>
    </derivirana_varijabla>
  </DomainObject.Predmet.ProtuStrankaListFormatedWithAdressOIB>
  <DomainObject.Predmet.ProtuStrankaListNazivFormated>
    <izvorni_sadrzaj>
      <item>MAKSAN ŽALUZINE društvo s ograničenom odgovornošću za proizvodnju</item>
    </izvorni_sadrzaj>
    <derivirana_varijabla naziv="DomainObject.Predmet.ProtuStrankaListNazivFormated_1">
      <item>MAKSAN ŽALUZINE društvo s ograničenom odgovornošću za proizvodnju</item>
    </derivirana_varijabla>
  </DomainObject.Predmet.ProtuStrankaListNazivFormated>
  <DomainObject.Predmet.ProtuStrankaListNazivFormatedOIB>
    <izvorni_sadrzaj>
      <item>MAKSAN ŽALUZINE društvo s ograničenom odgovornošću za proizvodnju, OIB 86192635538</item>
    </izvorni_sadrzaj>
    <derivirana_varijabla naziv="DomainObject.Predmet.ProtuStrankaListNazivFormatedOIB_1">
      <item>MAKSAN ŽALUZINE društvo s ograničenom odgovornošću za proizvodnju, OIB 86192635538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MAKSAN ŽALUZINE društvo s ograničenom odgovornošću za proizvodnju</izvorni_sadrzaj>
    <derivirana_varijabla naziv="DomainObject.Predmet.ProtustrankaIDrugi_1">MAKSAN ŽALUZINE društvo s ograničenom odgovornošću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MAKSAN ŽALUZINE društvo s ograničenom odgovornošću za proizvodnju, OIB 86192635538, Zadarska 1, 23210 Biograd Na Moru</izvorni_sadrzaj>
    <derivirana_varijabla naziv="DomainObject.Predmet.ProtustrankaIDrugiAdressOIB_1">MAKSAN ŽALUZINE društvo s ograničenom odgovornošću za proizvodnju, OIB 86192635538, Zadarska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MAKSAN ŽALUZINE društvo s ograničenom odgovornošću za proizvodnju</item>
    </izvorni_sadrzaj>
    <derivirana_varijabla naziv="DomainObject.Predmet.SudioniciListNaziv_1">
      <item>FINA</item>
      <item>MAKSAN ŽALUZINE društvo s ograničenom odgovornošću za proizvodnju</item>
    </derivirana_varijabla>
  </DomainObject.Predmet.SudioniciListNaziv>
  <DomainObject.Predmet.SudioniciListAdressOIB>
    <izvorni_sadrzaj>
      <item>FINA, OIB 85821130368</item>
      <item>MAKSAN ŽALUZINE društvo s ograničenom odgovornošću za proizvodnju, OIB 86192635538, Zadarska 1,23210 Biograd Na Moru</item>
    </izvorni_sadrzaj>
    <derivirana_varijabla naziv="DomainObject.Predmet.SudioniciListAdressOIB_1">
      <item>FINA, OIB 85821130368</item>
      <item>MAKSAN ŽALUZINE društvo s ograničenom odgovornošću za proizvodnju, OIB 86192635538, Zadarska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86192635538</item>
    </izvorni_sadrzaj>
    <derivirana_varijabla naziv="DomainObject.Predmet.SudioniciListNazivOIB_1">
      <item>, OIB 85821130368</item>
      <item>, OIB 86192635538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4683</properties:Characters>
  <properties:Lines>122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2016-03-14T07:30:00Z</dcterms:created>
  <dc:creator>Administrator</dc:creator>
  <cp:lastModifiedBy>Vedrana Raspović</cp:lastModifiedBy>
  <cp:lastPrinted>2016-03-18T12:57:00Z</cp:lastPrinted>
  <dcterms:modified xmlns:xsi="http://www.w3.org/2001/XMLSchema-instance" xsi:type="dcterms:W3CDTF">2016-03-18T12:58:00Z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