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7697" w14:paraId="ae9769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64D0B">
        <w:t>2271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B137F">
        <w:t>12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A64D0B">
        <w:t>GRAĐEVINSKO PROIZVODNA I USLUŽNA ZADRUGA KUPA PETRINJA, Petrinja, Artura Turkulina 15/1, MBS: 120002126, OIB: 63922018973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A64D0B">
        <w:t>je 248.365,42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B137F">
        <w:t>12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30A63"/>
    <w:rsid w:val="0024170D"/>
    <w:rsid w:val="00263D6D"/>
    <w:rsid w:val="00264D19"/>
    <w:rsid w:val="00297E94"/>
    <w:rsid w:val="002B52BB"/>
    <w:rsid w:val="002C4E3A"/>
    <w:rsid w:val="00325398"/>
    <w:rsid w:val="003538DF"/>
    <w:rsid w:val="0038246E"/>
    <w:rsid w:val="003D35F9"/>
    <w:rsid w:val="003E3A15"/>
    <w:rsid w:val="003E5D1C"/>
    <w:rsid w:val="00413F4C"/>
    <w:rsid w:val="0042126F"/>
    <w:rsid w:val="00427709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7178B3"/>
    <w:rsid w:val="007814EF"/>
    <w:rsid w:val="00790F6F"/>
    <w:rsid w:val="007927E6"/>
    <w:rsid w:val="007B5AFD"/>
    <w:rsid w:val="007D54DB"/>
    <w:rsid w:val="007D5A5D"/>
    <w:rsid w:val="008155EE"/>
    <w:rsid w:val="008173AB"/>
    <w:rsid w:val="00851AB2"/>
    <w:rsid w:val="008613BD"/>
    <w:rsid w:val="00863025"/>
    <w:rsid w:val="00871F01"/>
    <w:rsid w:val="008E3E11"/>
    <w:rsid w:val="00920CA0"/>
    <w:rsid w:val="00925DB3"/>
    <w:rsid w:val="009419D8"/>
    <w:rsid w:val="009A43C5"/>
    <w:rsid w:val="009C0904"/>
    <w:rsid w:val="00A275B6"/>
    <w:rsid w:val="00A51F82"/>
    <w:rsid w:val="00A64D0B"/>
    <w:rsid w:val="00A71431"/>
    <w:rsid w:val="00AC4528"/>
    <w:rsid w:val="00AD027A"/>
    <w:rsid w:val="00B82F18"/>
    <w:rsid w:val="00C3410D"/>
    <w:rsid w:val="00C836B9"/>
    <w:rsid w:val="00C958E9"/>
    <w:rsid w:val="00CA4A01"/>
    <w:rsid w:val="00CE7362"/>
    <w:rsid w:val="00D01B78"/>
    <w:rsid w:val="00D31100"/>
    <w:rsid w:val="00D53D96"/>
    <w:rsid w:val="00D66226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5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5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5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5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5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5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5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5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5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5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2271</izvorni_sadrzaj>
    <derivirana_varijabla naziv="DomainObject.Predmet.Broj_1">2271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St-2271/2015</izvorni_sadrzaj>
    <derivirana_varijabla naziv="DomainObject.Predmet.OznakaBroj_1">St-2271/2015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Građevinsko proizvodna i uslužna zadruga KUPA PETRINJA zastupanog po punomoćniku Branko Vidović</izvorni_sadrzaj>
    <derivirana_varijabla naziv="DomainObject.Predmet.ProtustrankaFormated_1">  Građevinsko proizvodna i uslužna zadruga KUPA PETRINJA zastupanog po punomoćniku Branko Vidović</derivirana_varijabla>
  </DomainObject.Predmet.ProtustrankaFormated>
  <DomainObject.Predmet.ProtustrankaFormatedOIB>
    <izvorni_sadrzaj>  Građevinsko proizvodna i uslužna zadruga KUPA PETRINJA, OIB 63922018973 zastupanog po punomoćniku Branko Vidović</izvorni_sadrzaj>
    <derivirana_varijabla naziv="DomainObject.Predmet.ProtustrankaFormatedOIB_1">  Građevinsko proizvodna i uslužna zadruga KUPA PETRINJA, OIB 63922018973 zastupanog po punomoćniku Branko Vidović</derivirana_varijabla>
  </DomainObject.Predmet.ProtustrankaFormatedOIB>
  <DomainObject.Predmet.ProtustrankaFormatedWithAdress>
    <izvorni_sadrzaj> Građevinsko proizvodna i uslužna zadruga KUPA PETRINJA, Artura Turkulina 15/1, 44250 Petrinja zastupanog po punomoćniku Branko Vidović</izvorni_sadrzaj>
    <derivirana_varijabla naziv="DomainObject.Predmet.ProtustrankaFormatedWithAdress_1"> Građevinsko proizvodna i uslužna zadruga KUPA PETRINJA, Artura Turkulina 15/1, 44250 Petrinja zastupanog po punomoćniku Branko Vidović</derivirana_varijabla>
  </DomainObject.Predmet.ProtustrankaFormatedWithAdress>
  <DomainObject.Predmet.ProtustrankaFormatedWithAdressOIB>
    <izvorni_sadrzaj> Građevinsko proizvodna i uslužna zadruga KUPA PETRINJA, OIB 63922018973, Artura Turkulina 15/1, 44250 Petrinja zastupanog po punomoćniku Branko Vidović</izvorni_sadrzaj>
    <derivirana_varijabla naziv="DomainObject.Predmet.ProtustrankaFormatedWithAdressOIB_1"> Građevinsko proizvodna i uslužna zadruga KUPA PETRINJA, OIB 63922018973, Artura Turkulina 15/1, 44250 Petrinja zastupanog po punomoćniku Branko Vidović</derivirana_varijabla>
  </DomainObject.Predmet.ProtustrankaFormatedWithAdressOIB>
  <DomainObject.Predmet.ProtustrankaWithAdress>
    <izvorni_sadrzaj>Građevinsko proizvodna i uslužna zadruga KUPA PETRINJA Artura Turkulina 15/1, 44250 Petrinja</izvorni_sadrzaj>
    <derivirana_varijabla naziv="DomainObject.Predmet.ProtustrankaWithAdress_1">Građevinsko proizvodna i uslužna zadruga KUPA PETRINJA Artura Turkulina 15/1, 44250 Petrinja</derivirana_varijabla>
  </DomainObject.Predmet.ProtustrankaWithAdress>
  <DomainObject.Predmet.ProtustrankaWithAdressOIB>
    <izvorni_sadrzaj>Građevinsko proizvodna i uslužna zadruga KUPA PETRINJA, OIB 63922018973, Artura Turkulina 15/1, 44250 Petrinja</izvorni_sadrzaj>
    <derivirana_varijabla naziv="DomainObject.Predmet.ProtustrankaWithAdressOIB_1">Građevinsko proizvodna i uslužna zadruga KUPA PETRINJA, OIB 63922018973, Artura Turkulina 15/1, 44250 Petrinja</derivirana_varijabla>
  </DomainObject.Predmet.ProtustrankaWithAdressOIB>
  <DomainObject.Predmet.ProtustrankaNazivFormated>
    <izvorni_sadrzaj>Građevinsko proizvodna i uslužna zadruga KUPA PETRINJA</izvorni_sadrzaj>
    <derivirana_varijabla naziv="DomainObject.Predmet.ProtustrankaNazivFormated_1">Građevinsko proizvodna i uslužna zadruga KUPA PETRINJA</derivirana_varijabla>
  </DomainObject.Predmet.ProtustrankaNazivFormated>
  <DomainObject.Predmet.ProtustrankaNazivFormatedOIB>
    <izvorni_sadrzaj>Građevinsko proizvodna i uslužna zadruga KUPA PETRINJA, OIB 63922018973</izvorni_sadrzaj>
    <derivirana_varijabla naziv="DomainObject.Predmet.ProtustrankaNazivFormatedOIB_1">Građevinsko proizvodna i uslužna zadruga KUPA PETRINJA, OIB 63922018973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Građevinsko proizvodna i uslužna zadruga KUPA PETRINJA zastupanog po punomoćniku Branko Vidović</item>
    </izvorni_sadrzaj>
    <derivirana_varijabla naziv="DomainObject.Predmet.ProtuStrankaListFormated_1">
      <item>Građevinsko proizvodna i uslužna zadruga KUPA PETRINJA zastupanog po punomoćniku Branko Vidović</item>
    </derivirana_varijabla>
  </DomainObject.Predmet.ProtuStrankaListFormated>
  <DomainObject.Predmet.ProtuStrankaListFormatedOIB>
    <izvorni_sadrzaj>
      <item>Građevinsko proizvodna i uslužna zadruga KUPA PETRINJA, OIB 63922018973 zastupanog po punomoćniku Branko Vidović</item>
    </izvorni_sadrzaj>
    <derivirana_varijabla naziv="DomainObject.Predmet.ProtuStrankaListFormatedOIB_1">
      <item>Građevinsko proizvodna i uslužna zadruga KUPA PETRINJA, OIB 63922018973 zastupanog po punomoćniku Branko Vidović</item>
    </derivirana_varijabla>
  </DomainObject.Predmet.ProtuStrankaListFormatedOIB>
  <DomainObject.Predmet.ProtuStrankaListFormatedWithAdress>
    <izvorni_sadrzaj>
      <item>Građevinsko proizvodna i uslužna zadruga KUPA PETRINJA, Artura Turkulina 15/1, 44250 Petrinja zastupanog po punomoćniku Branko Vidović</item>
    </izvorni_sadrzaj>
    <derivirana_varijabla naziv="DomainObject.Predmet.ProtuStrankaListFormatedWithAdress_1">
      <item>Građevinsko proizvodna i uslužna zadruga KUPA PETRINJA, Artura Turkulina 15/1, 44250 Petrinja zastupanog po punomoćniku Branko Vidović</item>
    </derivirana_varijabla>
  </DomainObject.Predmet.ProtuStrankaListFormatedWithAdress>
  <DomainObject.Predmet.ProtuStrankaListFormatedWithAdressOIB>
    <izvorni_sadrzaj>
      <item>Građevinsko proizvodna i uslužna zadruga KUPA PETRINJA, OIB 63922018973, Artura Turkulina 15/1, 44250 Petrinja zastupanog po punomoćniku Branko Vidović</item>
    </izvorni_sadrzaj>
    <derivirana_varijabla naziv="DomainObject.Predmet.ProtuStrankaListFormatedWithAdressOIB_1">
      <item>Građevinsko proizvodna i uslužna zadruga KUPA PETRINJA, OIB 63922018973, Artura Turkulina 15/1, 44250 Petrinja zastupanog po punomoćniku Branko Vidović</item>
    </derivirana_varijabla>
  </DomainObject.Predmet.ProtuStrankaListFormatedWithAdressOIB>
  <DomainObject.Predmet.ProtuStrankaListNazivFormated>
    <izvorni_sadrzaj>
      <item>Građevinsko proizvodna i uslužna zadruga KUPA PETRINJA</item>
    </izvorni_sadrzaj>
    <derivirana_varijabla naziv="DomainObject.Predmet.ProtuStrankaListNazivFormated_1">
      <item>Građevinsko proizvodna i uslužna zadruga KUPA PETRINJA</item>
    </derivirana_varijabla>
  </DomainObject.Predmet.ProtuStrankaListNazivFormated>
  <DomainObject.Predmet.ProtuStrankaListNazivFormatedOIB>
    <izvorni_sadrzaj>
      <item>Građevinsko proizvodna i uslužna zadruga KUPA PETRINJA, OIB 63922018973</item>
    </izvorni_sadrzaj>
    <derivirana_varijabla naziv="DomainObject.Predmet.ProtuStrankaListNazivFormatedOIB_1">
      <item>Građevinsko proizvodna i uslužna zadruga KUPA PETRINJA, OIB 63922018973</item>
    </derivirana_varijabla>
  </DomainObject.Predmet.ProtuStrankaListNazivFormatedOIB>
  <DomainObject.Predmet.OstaliListFormated>
    <izvorni_sadrzaj>
      <item>Branko Vidović punomoćnik sudionika u postupku Građevinsko proizvodna i uslužna zadruga KUPA PETRINJA</item>
    </izvorni_sadrzaj>
    <derivirana_varijabla naziv="DomainObject.Predmet.OstaliListFormated_1">
      <item>Branko Vidović punomoćnik sudionika u postupku Građevinsko proizvodna i uslužna zadruga KUPA PETRINJA</item>
    </derivirana_varijabla>
  </DomainObject.Predmet.OstaliListFormated>
  <DomainObject.Predmet.OstaliListFormatedOIB>
    <izvorni_sadrzaj>
      <item>Branko Vidović, OIB 63922018973 punomoćnik sudionika u postupku Građevinsko proizvodna i uslužna zadruga KUPA PETRINJA</item>
    </izvorni_sadrzaj>
    <derivirana_varijabla naziv="DomainObject.Predmet.OstaliListFormatedOIB_1">
      <item>Branko Vidović, OIB 63922018973 punomoćnik sudionika u postupku Građevinsko proizvodna i uslužna zadruga KUPA PETRINJA</item>
    </derivirana_varijabla>
  </DomainObject.Predmet.OstaliListFormatedOIB>
  <DomainObject.Predmet.OstaliListFormatedWithAdress>
    <izvorni_sadrzaj>
      <item>Branko Vidović, Artura Turkulina 15/1, 44250 Petrinja punomoćnik sudionika u postupku Građevinsko proizvodna i uslužna zadruga KUPA PETRINJA</item>
    </izvorni_sadrzaj>
    <derivirana_varijabla naziv="DomainObject.Predmet.OstaliListFormatedWithAdress_1">
      <item>Branko Vidović, Artura Turkulina 15/1, 44250 Petrinja punomoćnik sudionika u postupku Građevinsko proizvodna i uslužna zadruga KUPA PETRINJA</item>
    </derivirana_varijabla>
  </DomainObject.Predmet.OstaliListFormatedWithAdress>
  <DomainObject.Predmet.OstaliListFormatedWithAdressOIB>
    <izvorni_sadrzaj>
      <item>Branko Vidović, OIB 63922018973, Artura Turkulina 15/1, 44250 Petrinja punomoćnik sudionika u postupku Građevinsko proizvodna i uslužna zadruga KUPA PETRINJA</item>
    </izvorni_sadrzaj>
    <derivirana_varijabla naziv="DomainObject.Predmet.OstaliListFormatedWithAdressOIB_1">
      <item>Branko Vidović, OIB 63922018973, Artura Turkulina 15/1, 44250 Petrinja punomoćnik sudionika u postupku Građevinsko proizvodna i uslužna zadruga KUPA PETRINJA</item>
    </derivirana_varijabla>
  </DomainObject.Predmet.OstaliListFormatedWithAdressOIB>
  <DomainObject.Predmet.OstaliListNazivFormated>
    <izvorni_sadrzaj>
      <item>Branko Vidović</item>
    </izvorni_sadrzaj>
    <derivirana_varijabla naziv="DomainObject.Predmet.OstaliListNazivFormated_1">
      <item>Branko Vidović</item>
    </derivirana_varijabla>
  </DomainObject.Predmet.OstaliListNazivFormated>
  <DomainObject.Predmet.OstaliListNazivFormatedOIB>
    <izvorni_sadrzaj>
      <item>Branko Vidović, OIB 63922018973</item>
    </izvorni_sadrzaj>
    <derivirana_varijabla naziv="DomainObject.Predmet.OstaliListNazivFormatedOIB_1">
      <item>Branko Vidović, OIB 63922018973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Građevinsko proizvodna i uslužna zadruga KUPA PETRINJA</izvorni_sadrzaj>
    <derivirana_varijabla naziv="DomainObject.Predmet.ProtustrankaIDrugi_1">Građevinsko proizvodna i uslužna zadruga KUPA PETRINJA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Građevinsko proizvodna i uslužna zadruga KUPA PETRINJA, OIB 63922018973, Artura Turkulina 15/1, 44250 Petrinja</izvorni_sadrzaj>
    <derivirana_varijabla naziv="DomainObject.Predmet.ProtustrankaIDrugiAdressOIB_1">Građevinsko proizvodna i uslužna zadruga KUPA PETRINJA, OIB 63922018973, Artura Turkulina 15/1,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Građevinsko proizvodna i uslužna zadruga KUPA PETRINJA</item>
      <item>FINA Regionalni centar Zagreb</item>
      <item>Branko Vidović</item>
    </izvorni_sadrzaj>
    <derivirana_varijabla naziv="DomainObject.Predmet.SudioniciListNaziv_1">
      <item>Građevinsko proizvodna i uslužna zadruga KUPA PETRINJA</item>
      <item>FINA Regionalni centar Zagreb</item>
      <item>Branko Vidović</item>
    </derivirana_varijabla>
  </DomainObject.Predmet.SudioniciListNaziv>
  <DomainObject.Predmet.SudioniciListAdressOIB>
    <izvorni_sadrzaj>
      <item>Građevinsko proizvodna i uslužna zadruga KUPA PETRINJA, OIB 63922018973, Artura Turkulina 15/1,44250 Petrinja</item>
      <item>FINA Regionalni centar Zagreb, OIB 85821130368, Trg Svibanjskih žrtava 1995 br. 1,10000 Zagreb</item>
      <item>Branko Vidović, OIB 63922018973, Artura Turkulina 15/1,44250 Petrinja</item>
    </izvorni_sadrzaj>
    <derivirana_varijabla naziv="DomainObject.Predmet.SudioniciListAdressOIB_1">
      <item>Građevinsko proizvodna i uslužna zadruga KUPA PETRINJA, OIB 63922018973, Artura Turkulina 15/1,44250 Petrinja</item>
      <item>FINA Regionalni centar Zagreb, OIB 85821130368, Trg Svibanjskih žrtava 1995 br. 1,10000 Zagreb</item>
      <item>Branko Vidović, OIB 63922018973, Artura Turkulina 15/1,44250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63922018973</item>
      <item>, OIB 85821130368</item>
      <item>, OIB 63922018973</item>
    </izvorni_sadrzaj>
    <derivirana_varijabla naziv="DomainObject.Predmet.SudioniciListNazivOIB_1">
      <item>, OIB 63922018973</item>
      <item>, OIB 85821130368</item>
      <item>, OIB 63922018973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249</properties:Words>
  <properties:Characters>1376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2016-01-12T10:29:00Z</dcterms:created>
  <dc:creator>ilukac</dc:creator>
  <cp:lastModifiedBy>Višnja Svečak</cp:lastModifiedBy>
  <cp:lastPrinted>2016-01-12T10:28:00Z</cp:lastPrinted>
  <dcterms:modified xmlns:xsi="http://www.w3.org/2001/XMLSchema-instance" xsi:type="dcterms:W3CDTF">2016-01-12T10:29:00Z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