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37fa" w14:paraId="b2237fa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026573">
        <w:rPr>
          <w:rFonts w:hAnsi="Times New Roman" w:ascii="Times New Roman"/>
        </w:rPr>
        <w:t>333</w:t>
      </w:r>
      <w:r w:rsidR="00EF7578">
        <w:rPr>
          <w:rFonts w:hAnsi="Times New Roman" w:ascii="Times New Roman"/>
        </w:rPr>
        <w:t>0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026573">
        <w:rPr>
          <w:rFonts w:hAnsi="Times New Roman" w:ascii="Times New Roman"/>
        </w:rPr>
        <w:t>333</w:t>
      </w:r>
      <w:r w:rsidR="001F4B49">
        <w:rPr>
          <w:rFonts w:hAnsi="Times New Roman" w:ascii="Times New Roman"/>
        </w:rPr>
        <w:t>0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026573" w:rsidRPr="00356B83">
        <w:rPr>
          <w:rFonts w:hAnsi="Times New Roman" w:ascii="Times New Roman"/>
        </w:rPr>
        <w:t>OBRTNIČKA ZADRUGA BRANITELJA KAŠINA-zadruga za ekološku proizvodnju u poljoprivredi, stočarstvu i voćarstvu</w:t>
      </w:r>
      <w:r w:rsidR="00026573">
        <w:rPr>
          <w:rFonts w:hAnsi="Times New Roman" w:ascii="Times New Roman"/>
        </w:rPr>
        <w:t xml:space="preserve">, </w:t>
      </w:r>
      <w:proofErr w:type="spellStart"/>
      <w:r w:rsidR="00026573">
        <w:rPr>
          <w:rFonts w:hAnsi="Times New Roman" w:ascii="Times New Roman"/>
        </w:rPr>
        <w:t>Kašina</w:t>
      </w:r>
      <w:proofErr w:type="spellEnd"/>
      <w:r w:rsidR="00026573">
        <w:rPr>
          <w:rFonts w:hAnsi="Times New Roman" w:ascii="Times New Roman"/>
        </w:rPr>
        <w:t>, Ivana Mažuranića 47</w:t>
      </w:r>
      <w:r w:rsidR="00D46A3C">
        <w:rPr>
          <w:rFonts w:hAnsi="Times New Roman" w:ascii="Times New Roman"/>
        </w:rPr>
        <w:t>,</w:t>
      </w:r>
      <w:r w:rsidR="006B79DF">
        <w:rPr>
          <w:rFonts w:hAnsi="Times New Roman" w:ascii="Times New Roman"/>
        </w:rPr>
        <w:t xml:space="preserve"> OIB: 24936552694,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4E2013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026573">
        <w:rPr>
          <w:rFonts w:hAnsi="Times New Roman" w:ascii="Times New Roman"/>
        </w:rPr>
        <w:t>83.859,30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C0577C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51875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A85A17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32221"/>
    <w:rsid w:val="00CA0E6F"/>
    <w:rsid w:val="00D46A3C"/>
    <w:rsid w:val="00D537C4"/>
    <w:rsid w:val="00D815F6"/>
    <w:rsid w:val="00E06921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32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2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32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2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St-3330/2015-6</izvorni_sadrzaj>
    <derivirana_varijabla naziv="DomainObject.Oznaka_1">St-3330/2015-6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3330</izvorni_sadrzaj>
    <derivirana_varijabla naziv="DomainObject.Predmet.Broj_1">3330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St-3330/2015</izvorni_sadrzaj>
    <derivirana_varijabla naziv="DomainObject.Predmet.OznakaBroj_1">St-3330/2015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BRANITELJA KAŠINA-zadruga za ekološku proizvodnju u poljoprivredi, stočarstvu i voćarstvu</izvorni_sadrzaj>
    <derivirana_varijabla naziv="DomainObject.Predmet.ProtustrankaFormated_1">  OBRTNIČKA ZADRUGA BRANITELJA KAŠINA-zadruga za ekološku proizvodnju u poljoprivredi, stočarstvu i voćarstvu</derivirana_varijabla>
  </DomainObject.Predmet.ProtustrankaFormated>
  <DomainObject.Predmet.ProtustrankaFormatedOIB>
    <izvorni_sadrzaj>  OBRTNIČKA ZADRUGA BRANITELJA KAŠINA-zadruga za ekološku proizvodnju u poljoprivredi, stočarstvu i voćarstvu, OIB 24936552694</izvorni_sadrzaj>
    <derivirana_varijabla naziv="DomainObject.Predmet.ProtustrankaFormatedOIB_1">  OBRTNIČKA ZADRUGA BRANITELJA KAŠINA-zadruga za ekološku proizvodnju u poljoprivredi, stočarstvu i voćarstvu, OIB 24936552694</derivirana_varijabla>
  </DomainObject.Predmet.ProtustrankaFormatedOIB>
  <DomainObject.Predmet.ProtustrankaFormatedWithAdress>
    <izvorni_sadrzaj> OBRTNIČKA ZADRUGA BRANITELJA KAŠINA-zadruga za ekološku proizvodnju u poljoprivredi, stočarstvu i voćarstvu, Ivana Mažuranića 47, 10362 Kašina</izvorni_sadrzaj>
    <derivirana_varijabla naziv="DomainObject.Predmet.ProtustrankaFormatedWithAdress_1"> OBRTNIČKA ZADRUGA BRANITELJA KAŠINA-zadruga za ekološku proizvodnju u poljoprivredi, stočarstvu i voćarstvu, Ivana Mažuranića 47, 10362 Kašina</derivirana_varijabla>
  </DomainObject.Predmet.ProtustrankaFormatedWithAdress>
  <DomainObject.Predmet.ProtustrankaFormatedWithAdressOIB>
    <izvorni_sadrzaj> OBRTNIČKA ZADRUGA BRANITELJA KAŠINA-zadruga za ekološku proizvodnju u poljoprivredi, stočarstvu i voćarstvu, OIB 24936552694, Ivana Mažuranića 47, 10362 Kašina</izvorni_sadrzaj>
    <derivirana_varijabla naziv="DomainObject.Predmet.ProtustrankaFormatedWithAdressOIB_1"> OBRTNIČKA ZADRUGA BRANITELJA KAŠINA-zadruga za ekološku proizvodnju u poljoprivredi, stočarstvu i voćarstvu, OIB 24936552694, Ivana Mažuranića 47, 10362 Kašina</derivirana_varijabla>
  </DomainObject.Predmet.ProtustrankaFormatedWithAdressOIB>
  <DomainObject.Predmet.ProtustrankaWithAdress>
    <izvorni_sadrzaj>OBRTNIČKA ZADRUGA BRANITELJA KAŠINA-zadruga za ekološku proizvodnju u poljoprivredi, stočarstvu i voćarstvu Ivana Mažuranića 47, 10362 Kašina</izvorni_sadrzaj>
    <derivirana_varijabla naziv="DomainObject.Predmet.ProtustrankaWithAdress_1">OBRTNIČKA ZADRUGA BRANITELJA KAŠINA-zadruga za ekološku proizvodnju u poljoprivredi, stočarstvu i voćarstvu Ivana Mažuranića 47, 10362 Kašina</derivirana_varijabla>
  </DomainObject.Predmet.ProtustrankaWithAdress>
  <DomainObject.Predmet.ProtustrankaWithAdressOIB>
    <izvorni_sadrzaj>OBRTNIČKA ZADRUGA BRANITELJA KAŠINA-zadruga za ekološku proizvodnju u poljoprivredi, stočarstvu i voćarstvu, OIB 24936552694, Ivana Mažuranića 47, 10362 Kašina</izvorni_sadrzaj>
    <derivirana_varijabla naziv="DomainObject.Predmet.ProtustrankaWithAdressOIB_1">OBRTNIČKA ZADRUGA BRANITELJA KAŠINA-zadruga za ekološku proizvodnju u poljoprivredi, stočarstvu i voćarstvu, OIB 24936552694, Ivana Mažuranića 47, 10362 Kašina</derivirana_varijabla>
  </DomainObject.Predmet.ProtustrankaWithAdressOIB>
  <DomainObject.Predmet.ProtustrankaNazivFormated>
    <izvorni_sadrzaj>OBRTNIČKA ZADRUGA BRANITELJA KAŠINA-zadruga za ekološku proizvodnju u poljoprivredi, stočarstvu i voćarstvu</izvorni_sadrzaj>
    <derivirana_varijabla naziv="DomainObject.Predmet.ProtustrankaNazivFormated_1">OBRTNIČKA ZADRUGA BRANITELJA KAŠINA-zadruga za ekološku proizvodnju u poljoprivredi, stočarstvu i voćarstvu</derivirana_varijabla>
  </DomainObject.Predmet.ProtustrankaNazivFormated>
  <DomainObject.Predmet.ProtustrankaNazivFormatedOIB>
    <izvorni_sadrzaj>OBRTNIČKA ZADRUGA BRANITELJA KAŠINA-zadruga za ekološku proizvodnju u poljoprivredi, stočarstvu i voćarstvu, OIB 24936552694</izvorni_sadrzaj>
    <derivirana_varijabla naziv="DomainObject.Predmet.ProtustrankaNazivFormatedOIB_1">OBRTNIČKA ZADRUGA BRANITELJA KAŠINA-zadruga za ekološku proizvodnju u poljoprivredi, stočarstvu i voćarstvu, OIB 24936552694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BRANITELJA KAŠINA-zadruga za ekološku proizvodnju u poljoprivredi, stočarstvu i voćarstvu</item>
    </izvorni_sadrzaj>
    <derivirana_varijabla naziv="DomainObject.Predmet.ProtuStrankaListFormated_1">
      <item>OBRTNIČKA ZADRUGA BRANITELJA KAŠINA-zadruga za ekološku proizvodnju u poljoprivredi, stočarstvu i voćarstvu</item>
    </derivirana_varijabla>
  </DomainObject.Predmet.ProtuStrankaListFormated>
  <DomainObject.Predmet.ProtuStrankaListFormatedOIB>
    <izvorni_sadrzaj>
      <item>OBRTNIČKA ZADRUGA BRANITELJA KAŠINA-zadruga za ekološku proizvodnju u poljoprivredi, stočarstvu i voćarstvu, OIB 24936552694</item>
    </izvorni_sadrzaj>
    <derivirana_varijabla naziv="DomainObject.Predmet.ProtuStrankaListFormatedOIB_1">
      <item>OBRTNIČKA ZADRUGA BRANITELJA KAŠINA-zadruga za ekološku proizvodnju u poljoprivredi, stočarstvu i voćarstvu, OIB 24936552694</item>
    </derivirana_varijabla>
  </DomainObject.Predmet.ProtuStrankaListFormatedOIB>
  <DomainObject.Predmet.ProtuStrankaListFormatedWithAdress>
    <izvorni_sadrzaj>
      <item>OBRTNIČKA ZADRUGA BRANITELJA KAŠINA-zadruga za ekološku proizvodnju u poljoprivredi, stočarstvu i voćarstvu, Ivana Mažuranića 47, 10362 Kašina</item>
    </izvorni_sadrzaj>
    <derivirana_varijabla naziv="DomainObject.Predmet.ProtuStrankaListFormatedWithAdress_1">
      <item>OBRTNIČKA ZADRUGA BRANITELJA KAŠINA-zadruga za ekološku proizvodnju u poljoprivredi, stočarstvu i voćarstvu, Ivana Mažuranića 47, 10362 Kašina</item>
    </derivirana_varijabla>
  </DomainObject.Predmet.ProtuStrankaListFormatedWithAdress>
  <DomainObject.Predmet.ProtuStrankaListFormatedWithAdressOIB>
    <izvorni_sadrzaj>
      <item>OBRTNIČKA ZADRUGA BRANITELJA KAŠINA-zadruga za ekološku proizvodnju u poljoprivredi, stočarstvu i voćarstvu, OIB 24936552694, Ivana Mažuranića 47, 10362 Kašina</item>
    </izvorni_sadrzaj>
    <derivirana_varijabla naziv="DomainObject.Predmet.ProtuStrankaListFormatedWithAdressOIB_1">
      <item>OBRTNIČKA ZADRUGA BRANITELJA KAŠINA-zadruga za ekološku proizvodnju u poljoprivredi, stočarstvu i voćarstvu, OIB 24936552694, Ivana Mažuranića 47, 10362 Kašina</item>
    </derivirana_varijabla>
  </DomainObject.Predmet.ProtuStrankaListFormatedWithAdressOIB>
  <DomainObject.Predmet.ProtuStrankaListNazivFormated>
    <izvorni_sadrzaj>
      <item>OBRTNIČKA ZADRUGA BRANITELJA KAŠINA-zadruga za ekološku proizvodnju u poljoprivredi, stočarstvu i voćarstvu</item>
    </izvorni_sadrzaj>
    <derivirana_varijabla naziv="DomainObject.Predmet.ProtuStrankaListNazivFormated_1">
      <item>OBRTNIČKA ZADRUGA BRANITELJA KAŠINA-zadruga za ekološku proizvodnju u poljoprivredi, stočarstvu i voćarstvu</item>
    </derivirana_varijabla>
  </DomainObject.Predmet.ProtuStrankaListNazivFormated>
  <DomainObject.Predmet.ProtuStrankaListNazivFormatedOIB>
    <izvorni_sadrzaj>
      <item>OBRTNIČKA ZADRUGA BRANITELJA KAŠINA-zadruga za ekološku proizvodnju u poljoprivredi, stočarstvu i voćarstvu, OIB 24936552694</item>
    </izvorni_sadrzaj>
    <derivirana_varijabla naziv="DomainObject.Predmet.ProtuStrankaListNazivFormatedOIB_1">
      <item>OBRTNIČKA ZADRUGA BRANITELJA KAŠINA-zadruga za ekološku proizvodnju u poljoprivredi, stočarstvu i voćarstvu, OIB 24936552694</item>
    </derivirana_varijabla>
  </DomainObject.Predmet.ProtuStrankaListNazivFormatedOIB>
  <DomainObject.Predmet.OstaliListFormated>
    <izvorni_sadrzaj>
      <item>Branko Bertović</item>
      <item>Zvonko Bertović</item>
      <item>Dragutin Dokša</item>
    </izvorni_sadrzaj>
    <derivirana_varijabla naziv="DomainObject.Predmet.OstaliListFormated_1">
      <item>Branko Bertović</item>
      <item>Zvonko Bertović</item>
      <item>Dragutin Dokša</item>
    </derivirana_varijabla>
  </DomainObject.Predmet.OstaliListFormated>
  <DomainObject.Predmet.OstaliListFormatedOIB>
    <izvorni_sadrzaj>
      <item>Branko Bertović, OIB 61421209630</item>
      <item>Zvonko Bertović, OIB 68945941130</item>
      <item>Dragutin Dokša, OIB 77055702979</item>
    </izvorni_sadrzaj>
    <derivirana_varijabla naziv="DomainObject.Predmet.OstaliListFormatedOIB_1">
      <item>Branko Bertović, OIB 61421209630</item>
      <item>Zvonko Bertović, OIB 68945941130</item>
      <item>Dragutin Dokša, OIB 77055702979</item>
    </derivirana_varijabla>
  </DomainObject.Predmet.OstaliListFormatedOIB>
  <DomainObject.Predmet.OstaliListFormatedWithAdress>
    <izvorni_sadrzaj>
      <item>Branko Bertović, Odvojak Veliki Brijeg 32, 10362 Kašina</item>
      <item>Zvonko Bertović, Odvojak Veliki Brijeg 63, 10362 Kašina</item>
      <item>Dragutin Dokša, Cesta Ivana Mažuranića 91, 10362 Kašina</item>
    </izvorni_sadrzaj>
    <derivirana_varijabla naziv="DomainObject.Predmet.OstaliListFormatedWithAdress_1">
      <item>Branko Bertović, Odvojak Veliki Brijeg 32, 10362 Kašina</item>
      <item>Zvonko Bertović, Odvojak Veliki Brijeg 63, 10362 Kašina</item>
      <item>Dragutin Dokša, Cesta Ivana Mažuranića 91, 10362 Kašina</item>
    </derivirana_varijabla>
  </DomainObject.Predmet.OstaliListFormatedWithAdress>
  <DomainObject.Predmet.OstaliListFormatedWithAdressOIB>
    <izvorni_sadrzaj>
      <item>Branko Bertović, OIB 61421209630, Odvojak Veliki Brijeg 32, 10362 Kašina</item>
      <item>Zvonko Bertović, OIB 68945941130, Odvojak Veliki Brijeg 63, 10362 Kašina</item>
      <item>Dragutin Dokša, OIB 77055702979, Cesta Ivana Mažuranića 91, 10362 Kašina</item>
    </izvorni_sadrzaj>
    <derivirana_varijabla naziv="DomainObject.Predmet.OstaliListFormatedWithAdressOIB_1">
      <item>Branko Bertović, OIB 61421209630, Odvojak Veliki Brijeg 32, 10362 Kašina</item>
      <item>Zvonko Bertović, OIB 68945941130, Odvojak Veliki Brijeg 63, 10362 Kašina</item>
      <item>Dragutin Dokša, OIB 77055702979, Cesta Ivana Mažuranića 91, 10362 Kašina</item>
    </derivirana_varijabla>
  </DomainObject.Predmet.OstaliListFormatedWithAdressOIB>
  <DomainObject.Predmet.OstaliListNazivFormated>
    <izvorni_sadrzaj>
      <item>Branko Bertović</item>
      <item>Zvonko Bertović</item>
      <item>Dragutin Dokša</item>
    </izvorni_sadrzaj>
    <derivirana_varijabla naziv="DomainObject.Predmet.OstaliListNazivFormated_1">
      <item>Branko Bertović</item>
      <item>Zvonko Bertović</item>
      <item>Dragutin Dokša</item>
    </derivirana_varijabla>
  </DomainObject.Predmet.OstaliListNazivFormated>
  <DomainObject.Predmet.OstaliListNazivFormatedOIB>
    <izvorni_sadrzaj>
      <item>Branko Bertović, OIB 61421209630</item>
      <item>Zvonko Bertović, OIB 68945941130</item>
      <item>Dragutin Dokša, OIB 77055702979</item>
    </izvorni_sadrzaj>
    <derivirana_varijabla naziv="DomainObject.Predmet.OstaliListNazivFormatedOIB_1">
      <item>Branko Bertović, OIB 61421209630</item>
      <item>Zvonko Bertović, OIB 68945941130</item>
      <item>Dragutin Dokša, OIB 77055702979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St-3330/2015-6</izvorni_sadrzaj>
    <derivirana_varijabla naziv="DomainObject.PoslovniBrojDokumenta_1">St-3330/2015-6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BRANITELJA KAŠINA-zadruga za ekološku proizvodnju u poljoprivredi, stočarstvu i voćarstvu</izvorni_sadrzaj>
    <derivirana_varijabla naziv="DomainObject.Predmet.ProtustrankaIDrugi_1">OBRTNIČKA ZADRUGA BRANITELJA KAŠINA-zadruga za ekološku proizvodnju u poljoprivredi, stočarstvu i voćarstvu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OBRTNIČKA ZADRUGA BRANITELJA KAŠINA-zadruga za ekološku proizvodnju u poljoprivredi, stočarstvu i voćarstvu, OIB 24936552694, Ivana Mažuranića 47, 10362 Kašina</izvorni_sadrzaj>
    <derivirana_varijabla naziv="DomainObject.Predmet.ProtustrankaIDrugiAdressOIB_1">OBRTNIČKA ZADRUGA BRANITELJA KAŠINA-zadruga za ekološku proizvodnju u poljoprivredi, stočarstvu i voćarstvu, OIB 24936552694, Ivana Mažuranića 47,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OBRTNIČKA ZADRUGA BRANITELJA KAŠINA-zadruga za ekološku proizvodnju u poljoprivredi, stočarstvu i voćarstvu</item>
      <item>Branko Bertović</item>
      <item>Zvonko Bertović</item>
      <item>Dragutin Dokša</item>
    </izvorni_sadrzaj>
    <derivirana_varijabla naziv="DomainObject.Predmet.SudioniciListNaziv_1">
      <item>FINA Regionalni centar Zagreb</item>
      <item>OBRTNIČKA ZADRUGA BRANITELJA KAŠINA-zadruga za ekološku proizvodnju u poljoprivredi, stočarstvu i voćarstvu</item>
      <item>Branko Bertović</item>
      <item>Zvonko Bertović</item>
      <item>Dragutin Dokša</item>
    </derivirana_varijabla>
  </DomainObject.Predmet.SudioniciListNaziv>
  <DomainObject.Predmet.SudioniciListAdressOIB>
    <izvorni_sadrzaj>
      <item>FINA Regionalni centar Zagreb, OIB 85821130368, Trg svibanjskih žrtava 1995. 1,10000 Zagreb</item>
      <item>OBRTNIČKA ZADRUGA BRANITELJA KAŠINA-zadruga za ekološku proizvodnju u poljoprivredi, stočarstvu i voćarstvu, OIB 24936552694, Ivana Mažuranića 47,10362 Kašina</item>
      <item>Branko Bertović, OIB 61421209630, Odvojak Veliki Brijeg 32,10362 Kašina</item>
      <item>Zvonko Bertović, OIB 68945941130, Odvojak Veliki Brijeg 63,10362 Kašina</item>
      <item>Dragutin Dokša, OIB 77055702979, Cesta Ivana Mažuranića 91,10362 Kašina</item>
    </izvorni_sadrzaj>
    <derivirana_varijabla naziv="DomainObject.Predmet.SudioniciListAdressOIB_1">
      <item>FINA Regionalni centar Zagreb, OIB 85821130368, Trg svibanjskih žrtava 1995. 1,10000 Zagreb</item>
      <item>OBRTNIČKA ZADRUGA BRANITELJA KAŠINA-zadruga za ekološku proizvodnju u poljoprivredi, stočarstvu i voćarstvu, OIB 24936552694, Ivana Mažuranića 47,10362 Kašina</item>
      <item>Branko Bertović, OIB 61421209630, Odvojak Veliki Brijeg 32,10362 Kašina</item>
      <item>Zvonko Bertović, OIB 68945941130, Odvojak Veliki Brijeg 63,10362 Kašina</item>
      <item>Dragutin Dokša, OIB 77055702979, Cesta Ivana Mažuranića 91,10362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24936552694</item>
      <item>, OIB 61421209630</item>
      <item>, OIB 68945941130</item>
      <item>, OIB 77055702979</item>
    </izvorni_sadrzaj>
    <derivirana_varijabla naziv="DomainObject.Predmet.SudioniciListNazivOIB_1">
      <item>, OIB 85821130368</item>
      <item>, OIB 24936552694</item>
      <item>, OIB 61421209630</item>
      <item>, OIB 68945941130</item>
      <item>, OIB 77055702979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1499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2015-12-07T06:43:00Z</dcterms:created>
  <dc:creator>Gordana Grčić</dc:creator>
  <cp:lastModifiedBy>Gordana Grčić</cp:lastModifiedBy>
  <cp:lastPrinted>2015-12-07T06:55:00Z</cp:lastPrinted>
  <dcterms:modified xmlns:xsi="http://www.w3.org/2001/XMLSchema-instance" xsi:type="dcterms:W3CDTF">2015-12-07T06:56:00Z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St-3330/2015-6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