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2b8f" w14:paraId="e4c2b8f" w:rsidRDefault="0011453E" w:rsidP="0011453E" w:rsidR="0011453E">
      <w:pPr>
        <w:suppressAutoHyphens w:val="false"/>
        <w:overflowPunct w:val="false"/>
        <w:autoSpaceDE w:val="false"/>
        <w:adjustRightInd w:val="false"/>
        <w:spacing w:after="0"/>
        <w:jc w:val="both"/>
        <w15:collapsed w:val="false"/>
        <w:rPr>
          <w:rFonts w:cs="Arial" w:eastAsia="Times New Roman" w:hAnsi="Arial" w:ascii="Arial"/>
          <w:sz w:val="18"/>
          <w:szCs w:val="18"/>
          <w:lang w:eastAsia="hr-HR"/>
        </w:rPr>
      </w:pPr>
      <w:bookmarkStart w:name="_GoBack" w:id="0"/>
      <w:bookmarkEnd w:id="0"/>
    </w:p>
    <w:p w:rsidRDefault="006A249E" w:rsidP="006A249E" w:rsidR="006A249E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 STANOGRAD stambeno-graditeljska zadruga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broj:3.St-3048/16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</w:p>
    <w:p w:rsidRDefault="006A249E" w:rsidP="006A249E" w:rsidR="006A249E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 </w:t>
      </w:r>
      <w:r>
        <w:rPr>
          <w:rFonts w:cs="Arial" w:eastAsia="Times New Roman" w:hAnsi="Arial" w:ascii="Arial"/>
          <w:sz w:val="18"/>
          <w:szCs w:val="18"/>
          <w:lang w:eastAsia="hr-HR"/>
        </w:rPr>
        <w:t xml:space="preserve"> </w:t>
      </w: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Zagreb, </w:t>
      </w:r>
      <w:r>
        <w:rPr>
          <w:rFonts w:cs="Arial" w:eastAsia="Times New Roman" w:hAnsi="Arial" w:ascii="Arial"/>
          <w:sz w:val="18"/>
          <w:szCs w:val="18"/>
          <w:lang w:eastAsia="hr-HR"/>
        </w:rPr>
        <w:t>Ilica 109</w:t>
      </w:r>
    </w:p>
    <w:p w:rsidRDefault="006A249E" w:rsidP="006A249E" w:rsidR="006A249E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  OI</w:t>
      </w: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B: </w:t>
      </w:r>
      <w:r>
        <w:rPr>
          <w:rFonts w:cs="Arial" w:eastAsia="Times New Roman" w:hAnsi="Arial" w:ascii="Arial"/>
          <w:sz w:val="18"/>
          <w:szCs w:val="18"/>
          <w:lang w:eastAsia="hr-HR"/>
        </w:rPr>
        <w:t>48821947982</w:t>
      </w:r>
    </w:p>
    <w:p w:rsidRDefault="006A249E" w:rsidP="006A249E" w:rsidR="006A249E">
      <w:pPr>
        <w:spacing w:after="0"/>
        <w:rPr>
          <w:rFonts w:cs="Arial" w:eastAsia="Times New Roman" w:hAnsi="Arial" w:ascii="Arial"/>
          <w:sz w:val="18"/>
          <w:szCs w:val="18"/>
        </w:rPr>
      </w:pPr>
      <w:r>
        <w:rPr>
          <w:rFonts w:cs="Arial" w:eastAsia="Times New Roman" w:hAnsi="Arial" w:ascii="Arial"/>
          <w:sz w:val="18"/>
          <w:szCs w:val="18"/>
        </w:rPr>
        <w:t xml:space="preserve">  Stečajni upravitelj </w:t>
      </w:r>
    </w:p>
    <w:p w:rsidRDefault="006A249E" w:rsidP="006A249E" w:rsidR="0011453E" w:rsidRPr="00DA3960">
      <w:pPr>
        <w:spacing w:after="0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</w:rPr>
        <w:t xml:space="preserve">  Branko Petanjek</w:t>
      </w:r>
    </w:p>
    <w:p w:rsidRDefault="003C7802" w:rsidR="0057407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="00F70B53">
        <w:rPr>
          <w:rFonts w:cs="Arial" w:hAnsi="Arial" w:ascii="Arial"/>
          <w:sz w:val="20"/>
          <w:szCs w:val="20"/>
        </w:rPr>
        <w:t>Zagreb,</w:t>
      </w:r>
      <w:r w:rsidR="00CA3E30">
        <w:rPr>
          <w:rFonts w:cs="Arial" w:hAnsi="Arial" w:ascii="Arial"/>
          <w:sz w:val="20"/>
          <w:szCs w:val="20"/>
        </w:rPr>
        <w:t>29.</w:t>
      </w:r>
      <w:r w:rsidR="00917E5B">
        <w:rPr>
          <w:rFonts w:cs="Arial" w:hAnsi="Arial" w:ascii="Arial"/>
          <w:sz w:val="20"/>
          <w:szCs w:val="20"/>
        </w:rPr>
        <w:t>03</w:t>
      </w:r>
      <w:r w:rsidR="00F70B53">
        <w:rPr>
          <w:rFonts w:cs="Arial" w:hAnsi="Arial" w:ascii="Arial"/>
          <w:sz w:val="20"/>
          <w:szCs w:val="20"/>
        </w:rPr>
        <w:t>.2019.</w:t>
      </w:r>
    </w:p>
    <w:p w:rsidRDefault="006A249E" w:rsidR="006A249E">
      <w:pPr>
        <w:rPr>
          <w:rFonts w:cs="Arial" w:hAnsi="Arial" w:ascii="Arial"/>
          <w:sz w:val="20"/>
          <w:szCs w:val="20"/>
        </w:rPr>
      </w:pPr>
    </w:p>
    <w:p w:rsidRDefault="006A249E" w:rsidR="006A249E" w:rsidRPr="009470D7">
      <w:pPr>
        <w:rPr>
          <w:rFonts w:cs="Arial" w:hAnsi="Arial" w:ascii="Arial"/>
          <w:sz w:val="20"/>
          <w:szCs w:val="20"/>
        </w:rPr>
      </w:pPr>
    </w:p>
    <w:p w:rsidRDefault="009470D7" w:rsidP="00F035B4" w:rsidR="009470D7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</w:t>
      </w:r>
      <w:r w:rsidR="00155E5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     Trgovački sud u Zagrebu </w:t>
      </w:r>
    </w:p>
    <w:p w:rsidRDefault="009470D7" w:rsidP="00F035B4" w:rsid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        </w:t>
      </w:r>
      <w:r w:rsidR="00155E57">
        <w:rPr>
          <w:rFonts w:cs="Arial" w:hAnsi="Arial" w:ascii="Arial"/>
          <w:sz w:val="20"/>
          <w:szCs w:val="20"/>
        </w:rPr>
        <w:tab/>
      </w:r>
      <w:r w:rsidR="00155E5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Stečajni sudac </w:t>
      </w:r>
    </w:p>
    <w:p w:rsidRDefault="009470D7" w:rsidR="009470D7">
      <w:pPr>
        <w:rPr>
          <w:rFonts w:cs="Arial" w:hAnsi="Arial" w:ascii="Arial"/>
          <w:sz w:val="20"/>
          <w:szCs w:val="20"/>
        </w:rPr>
      </w:pPr>
    </w:p>
    <w:p w:rsidRDefault="006A249E" w:rsidR="006A249E">
      <w:pPr>
        <w:rPr>
          <w:rFonts w:cs="Arial" w:hAnsi="Arial" w:ascii="Arial"/>
          <w:sz w:val="20"/>
          <w:szCs w:val="20"/>
        </w:rPr>
      </w:pPr>
    </w:p>
    <w:p w:rsidRDefault="00155E57" w:rsidP="00F45678" w:rsidR="00155E57" w:rsidRPr="00825AF1">
      <w:pPr>
        <w:spacing w:after="0"/>
        <w:rPr>
          <w:rFonts w:cs="Arial" w:hAnsi="Arial" w:ascii="Arial"/>
          <w:b/>
          <w:sz w:val="20"/>
          <w:szCs w:val="20"/>
        </w:rPr>
      </w:pPr>
      <w:r w:rsidRPr="00825AF1">
        <w:rPr>
          <w:rFonts w:cs="Arial" w:hAnsi="Arial" w:ascii="Arial"/>
          <w:b/>
          <w:sz w:val="20"/>
          <w:szCs w:val="20"/>
        </w:rPr>
        <w:t xml:space="preserve">POPIS VJEROVNIKA članak 222. </w:t>
      </w:r>
      <w:r>
        <w:rPr>
          <w:rFonts w:cs="Arial" w:hAnsi="Arial" w:ascii="Arial"/>
          <w:b/>
          <w:sz w:val="20"/>
          <w:szCs w:val="20"/>
        </w:rPr>
        <w:t>st. 2</w:t>
      </w:r>
      <w:r w:rsidR="0015156D">
        <w:rPr>
          <w:rFonts w:cs="Arial" w:hAnsi="Arial" w:ascii="Arial"/>
          <w:b/>
          <w:sz w:val="20"/>
          <w:szCs w:val="20"/>
        </w:rPr>
        <w:t>.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="0015156D">
        <w:rPr>
          <w:rFonts w:cs="Arial" w:hAnsi="Arial" w:ascii="Arial"/>
          <w:b/>
          <w:sz w:val="20"/>
          <w:szCs w:val="20"/>
        </w:rPr>
        <w:t xml:space="preserve">Stečajnog zakona, a prema prijavljenim tražbinama vjerovnika </w:t>
      </w:r>
    </w:p>
    <w:p w:rsidRDefault="00155E57" w:rsidP="00F45678" w:rsidR="00155E57">
      <w:pPr>
        <w:spacing w:after="0"/>
        <w:rPr>
          <w:rFonts w:cs="Arial" w:hAnsi="Arial" w:ascii="Arial"/>
          <w:sz w:val="18"/>
          <w:szCs w:val="18"/>
        </w:rPr>
      </w:pPr>
    </w:p>
    <w:p w:rsidRDefault="00155E57" w:rsidP="00F45678" w:rsidR="00155E57">
      <w:pPr>
        <w:spacing w:after="0"/>
        <w:rPr>
          <w:rFonts w:cs="Arial" w:hAnsi="Arial" w:ascii="Arial"/>
          <w:sz w:val="18"/>
          <w:szCs w:val="18"/>
        </w:rPr>
      </w:pPr>
    </w:p>
    <w:p w:rsidRDefault="00155E57" w:rsidP="005E725B" w:rsidR="00064826" w:rsidRPr="002632E4">
      <w:pPr>
        <w:numPr>
          <w:ilvl w:val="0"/>
          <w:numId w:val="1"/>
        </w:numPr>
        <w:spacing w:after="0"/>
        <w:ind w:firstLine="0" w:left="0"/>
        <w:rPr>
          <w:rFonts w:cs="Arial" w:hAnsi="Arial" w:ascii="Arial"/>
          <w:b/>
          <w:sz w:val="20"/>
          <w:szCs w:val="20"/>
        </w:rPr>
      </w:pPr>
      <w:r w:rsidRPr="002632E4">
        <w:rPr>
          <w:rFonts w:cs="Arial" w:hAnsi="Arial" w:ascii="Arial"/>
          <w:b/>
          <w:sz w:val="20"/>
          <w:szCs w:val="20"/>
        </w:rPr>
        <w:t xml:space="preserve">Razlučni vjerovnici na nekretninama </w:t>
      </w:r>
      <w:r w:rsidR="002632E4" w:rsidRPr="002632E4">
        <w:rPr>
          <w:rFonts w:cs="Arial" w:hAnsi="Arial" w:ascii="Arial"/>
          <w:b/>
          <w:sz w:val="20"/>
          <w:szCs w:val="20"/>
        </w:rPr>
        <w:t xml:space="preserve">prema obavijestima vjerovnika </w:t>
      </w:r>
    </w:p>
    <w:p w:rsidRDefault="004826CB" w:rsidP="00F45678" w:rsidR="004826CB">
      <w:pPr>
        <w:spacing w:after="0"/>
        <w:rPr>
          <w:rFonts w:cs="Arial" w:hAnsi="Arial" w:ascii="Arial"/>
          <w:sz w:val="20"/>
          <w:szCs w:val="20"/>
        </w:rPr>
      </w:pPr>
    </w:p>
    <w:p w:rsidRDefault="004826CB" w:rsidP="005E725B" w:rsidR="004826CB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1. </w:t>
      </w:r>
      <w:r w:rsidR="00667EAA" w:rsidRPr="00667EAA">
        <w:rPr>
          <w:rFonts w:cs="Arial" w:hAnsi="Arial" w:ascii="Arial"/>
          <w:sz w:val="18"/>
          <w:szCs w:val="18"/>
        </w:rPr>
        <w:t>ADIKO BANK d.d. ( ranije Hypo Alpe Adria bank d.d.)</w:t>
      </w:r>
      <w:r w:rsidR="00B6251A" w:rsidRPr="00B6251A">
        <w:t xml:space="preserve"> </w:t>
      </w:r>
      <w:r w:rsidR="00B6251A">
        <w:t>, OIB:</w:t>
      </w:r>
      <w:r w:rsidR="00B6251A" w:rsidRPr="00B6251A">
        <w:t>14036333877</w:t>
      </w:r>
      <w:r w:rsidR="00B6251A">
        <w:t xml:space="preserve">, </w:t>
      </w:r>
      <w:r w:rsidR="00B6251A" w:rsidRPr="00B6251A">
        <w:t>Zagreb, Slavonska</w:t>
      </w:r>
      <w:r w:rsidR="00B6251A">
        <w:t xml:space="preserve"> </w:t>
      </w:r>
      <w:r w:rsidR="00B6251A" w:rsidRPr="00B6251A">
        <w:t xml:space="preserve"> 6</w:t>
      </w:r>
    </w:p>
    <w:p w:rsidRDefault="0040700D" w:rsidP="00F45678" w:rsidR="004826CB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 w:rsidR="00770946">
        <w:rPr>
          <w:rFonts w:cs="Arial" w:hAnsi="Arial" w:ascii="Arial"/>
          <w:sz w:val="20"/>
          <w:szCs w:val="20"/>
        </w:rPr>
        <w:t xml:space="preserve">    (pri</w:t>
      </w:r>
      <w:r>
        <w:rPr>
          <w:rFonts w:cs="Arial" w:hAnsi="Arial" w:ascii="Arial"/>
          <w:sz w:val="20"/>
          <w:szCs w:val="20"/>
        </w:rPr>
        <w:t>j</w:t>
      </w:r>
      <w:r w:rsidR="00770946">
        <w:rPr>
          <w:rFonts w:cs="Arial" w:hAnsi="Arial" w:ascii="Arial"/>
          <w:sz w:val="20"/>
          <w:szCs w:val="20"/>
        </w:rPr>
        <w:t>a</w:t>
      </w:r>
      <w:r>
        <w:rPr>
          <w:rFonts w:cs="Arial" w:hAnsi="Arial" w:ascii="Arial"/>
          <w:sz w:val="20"/>
          <w:szCs w:val="20"/>
        </w:rPr>
        <w:t>va br 1</w:t>
      </w:r>
      <w:r w:rsidR="00DD6E2A">
        <w:rPr>
          <w:rFonts w:cs="Arial" w:hAnsi="Arial" w:ascii="Arial"/>
          <w:sz w:val="20"/>
          <w:szCs w:val="20"/>
        </w:rPr>
        <w:t>- obavijest o razlučnom pravu</w:t>
      </w:r>
      <w:r>
        <w:rPr>
          <w:rFonts w:cs="Arial" w:hAnsi="Arial" w:ascii="Arial"/>
          <w:sz w:val="20"/>
          <w:szCs w:val="20"/>
        </w:rPr>
        <w:t>)</w:t>
      </w:r>
    </w:p>
    <w:p w:rsidRDefault="00C905E4" w:rsidP="00F45678" w:rsidR="00364C6B">
      <w:pPr>
        <w:spacing w:after="0"/>
        <w:rPr>
          <w:rFonts w:cs="Arial" w:hAnsi="Arial" w:ascii="Arial"/>
          <w:sz w:val="20"/>
          <w:szCs w:val="20"/>
        </w:rPr>
      </w:pPr>
      <w:r w:rsidRPr="00606D81">
        <w:rPr>
          <w:rFonts w:cs="Arial" w:hAnsi="Arial" w:ascii="Arial"/>
          <w:b/>
          <w:sz w:val="20"/>
          <w:szCs w:val="20"/>
        </w:rPr>
        <w:t>Pravna osnova prijavljene tražbine</w:t>
      </w:r>
      <w:r w:rsidRPr="00C905E4">
        <w:rPr>
          <w:rFonts w:cs="Arial" w:hAnsi="Arial" w:ascii="Arial"/>
          <w:sz w:val="20"/>
          <w:szCs w:val="20"/>
        </w:rPr>
        <w:t xml:space="preserve">: </w:t>
      </w:r>
      <w:r w:rsidR="00B6251A">
        <w:rPr>
          <w:rFonts w:cs="Arial" w:hAnsi="Arial" w:ascii="Arial"/>
          <w:sz w:val="20"/>
          <w:szCs w:val="20"/>
        </w:rPr>
        <w:t xml:space="preserve">Ugovr o kreditu broj 266-135/2008 sa </w:t>
      </w:r>
      <w:r w:rsidRPr="00C905E4">
        <w:rPr>
          <w:rFonts w:cs="Arial" w:hAnsi="Arial" w:ascii="Arial"/>
          <w:sz w:val="20"/>
          <w:szCs w:val="20"/>
        </w:rPr>
        <w:t>Sporazum</w:t>
      </w:r>
      <w:r w:rsidR="00B6251A">
        <w:rPr>
          <w:rFonts w:cs="Arial" w:hAnsi="Arial" w:ascii="Arial"/>
          <w:sz w:val="20"/>
          <w:szCs w:val="20"/>
        </w:rPr>
        <w:t xml:space="preserve">om  o osiguranju novčane tražbine od  18.06.2008. </w:t>
      </w:r>
      <w:r w:rsidRPr="00C905E4">
        <w:rPr>
          <w:rFonts w:cs="Arial" w:hAnsi="Arial" w:ascii="Arial"/>
          <w:sz w:val="20"/>
          <w:szCs w:val="20"/>
        </w:rPr>
        <w:t>solemiziran pod po</w:t>
      </w:r>
      <w:r w:rsidR="00B6251A">
        <w:rPr>
          <w:rFonts w:cs="Arial" w:hAnsi="Arial" w:ascii="Arial"/>
          <w:sz w:val="20"/>
          <w:szCs w:val="20"/>
        </w:rPr>
        <w:t xml:space="preserve">sl  broj OV-5081/08 </w:t>
      </w:r>
      <w:r w:rsidRPr="00C905E4">
        <w:rPr>
          <w:rFonts w:cs="Arial" w:hAnsi="Arial" w:ascii="Arial"/>
          <w:sz w:val="20"/>
          <w:szCs w:val="20"/>
        </w:rPr>
        <w:t xml:space="preserve">  po javnom bilježniku </w:t>
      </w:r>
      <w:r w:rsidR="0095703E">
        <w:rPr>
          <w:rFonts w:cs="Arial" w:hAnsi="Arial" w:ascii="Arial"/>
          <w:sz w:val="20"/>
          <w:szCs w:val="20"/>
        </w:rPr>
        <w:t xml:space="preserve">Nikoli Tdić iz Zagreba,  korisnik kredita Hrvoje Jurčić , </w:t>
      </w:r>
      <w:r w:rsidR="0095703E" w:rsidRPr="0095703E">
        <w:rPr>
          <w:rFonts w:cs="Arial" w:hAnsi="Arial" w:ascii="Arial"/>
          <w:b/>
          <w:sz w:val="20"/>
          <w:szCs w:val="20"/>
        </w:rPr>
        <w:t>Stanograd stambeno graditeljska zadruga založni dužnik</w:t>
      </w:r>
      <w:r w:rsidR="0095703E">
        <w:rPr>
          <w:rFonts w:cs="Arial" w:hAnsi="Arial" w:ascii="Arial"/>
          <w:sz w:val="20"/>
          <w:szCs w:val="20"/>
        </w:rPr>
        <w:t xml:space="preserve"> </w:t>
      </w:r>
    </w:p>
    <w:p w:rsidRDefault="00364C6B" w:rsidP="00F45678" w:rsidR="00364C6B">
      <w:pPr>
        <w:spacing w:after="0"/>
        <w:rPr>
          <w:rFonts w:cs="Arial" w:hAnsi="Arial" w:ascii="Arial"/>
          <w:sz w:val="20"/>
          <w:szCs w:val="20"/>
        </w:rPr>
      </w:pPr>
    </w:p>
    <w:p w:rsidRDefault="00C905E4" w:rsidP="00F45678" w:rsidR="00C905E4">
      <w:pPr>
        <w:spacing w:after="0"/>
        <w:rPr>
          <w:rFonts w:cs="Arial" w:hAnsi="Arial" w:ascii="Arial"/>
          <w:sz w:val="20"/>
          <w:szCs w:val="20"/>
        </w:rPr>
      </w:pPr>
      <w:r w:rsidRPr="00606D81">
        <w:rPr>
          <w:rFonts w:cs="Arial" w:hAnsi="Arial" w:ascii="Arial"/>
          <w:b/>
          <w:sz w:val="20"/>
          <w:szCs w:val="20"/>
        </w:rPr>
        <w:t>Predmet upisa</w:t>
      </w:r>
      <w:r w:rsidRPr="00C905E4">
        <w:rPr>
          <w:rFonts w:cs="Arial" w:hAnsi="Arial" w:ascii="Arial"/>
          <w:sz w:val="20"/>
          <w:szCs w:val="20"/>
        </w:rPr>
        <w:t xml:space="preserve">: nekretnina upisana  </w:t>
      </w:r>
      <w:r w:rsidR="00B6251A">
        <w:rPr>
          <w:rFonts w:cs="Arial" w:hAnsi="Arial" w:ascii="Arial"/>
          <w:sz w:val="20"/>
          <w:szCs w:val="20"/>
        </w:rPr>
        <w:t xml:space="preserve">Općinski sud u Dubrovniku,  zemljišno knjižni odjel Dubrovnik , zk ul 3226, poduložak 30,   kč br 183/2 vrt i 184/3 pašnjak,stambena zgrada </w:t>
      </w:r>
    </w:p>
    <w:p w:rsidRDefault="00B6251A" w:rsidP="00F45678" w:rsidR="00C905E4" w:rsidRPr="00B6251A">
      <w:pPr>
        <w:spacing w:after="0"/>
        <w:ind w:firstLine="1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Etaža 62/10000, stan broj 3 u suterenu zgrade“C“ površine 29,44 m</w:t>
      </w:r>
      <w:r w:rsidRPr="00B6251A">
        <w:rPr>
          <w:rFonts w:cs="Arial" w:hAnsi="Arial" w:ascii="Arial"/>
          <w:sz w:val="20"/>
          <w:szCs w:val="20"/>
          <w:vertAlign w:val="superscript"/>
        </w:rPr>
        <w:t>2</w:t>
      </w:r>
      <w:r>
        <w:rPr>
          <w:rFonts w:cs="Arial" w:hAnsi="Arial" w:ascii="Arial"/>
          <w:sz w:val="20"/>
          <w:szCs w:val="20"/>
          <w:vertAlign w:val="superscript"/>
        </w:rPr>
        <w:t xml:space="preserve"> </w:t>
      </w:r>
      <w:r>
        <w:rPr>
          <w:rFonts w:cs="Arial" w:hAnsi="Arial" w:ascii="Arial"/>
          <w:sz w:val="20"/>
          <w:szCs w:val="20"/>
        </w:rPr>
        <w:t>i ostava broj 7 površine 1.93 m</w:t>
      </w:r>
      <w:r w:rsidRPr="00B6251A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73ED2" w:rsidP="00F45678" w:rsidR="007E2F7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Z-3980/08 /08 od 19.06.</w:t>
      </w:r>
      <w:r w:rsidR="00C905E4" w:rsidRPr="00C905E4">
        <w:rPr>
          <w:rFonts w:cs="Arial" w:hAnsi="Arial" w:ascii="Arial"/>
          <w:b/>
          <w:sz w:val="20"/>
          <w:szCs w:val="20"/>
        </w:rPr>
        <w:t>2008</w:t>
      </w:r>
      <w:r>
        <w:rPr>
          <w:rFonts w:cs="Arial" w:hAnsi="Arial" w:ascii="Arial"/>
          <w:sz w:val="20"/>
          <w:szCs w:val="20"/>
        </w:rPr>
        <w:t xml:space="preserve">. </w:t>
      </w:r>
      <w:r w:rsidR="00C905E4" w:rsidRPr="00C905E4">
        <w:rPr>
          <w:rFonts w:cs="Arial" w:hAnsi="Arial" w:ascii="Arial"/>
          <w:sz w:val="20"/>
          <w:szCs w:val="20"/>
        </w:rPr>
        <w:t xml:space="preserve"> temeljem Ugovora </w:t>
      </w:r>
      <w:r w:rsidR="007E2F7D">
        <w:rPr>
          <w:rFonts w:cs="Arial" w:hAnsi="Arial" w:ascii="Arial"/>
          <w:sz w:val="20"/>
          <w:szCs w:val="20"/>
        </w:rPr>
        <w:t xml:space="preserve"> o kreditu  266-135/08 sa</w:t>
      </w:r>
      <w:r w:rsidR="007E2F7D" w:rsidRPr="007E2F7D">
        <w:rPr>
          <w:rFonts w:cs="Arial" w:hAnsi="Arial" w:ascii="Arial"/>
          <w:sz w:val="20"/>
          <w:szCs w:val="20"/>
        </w:rPr>
        <w:t xml:space="preserve"> Sporazum o osiguranju novčane tražbine</w:t>
      </w:r>
      <w:r w:rsidR="007E2F7D">
        <w:rPr>
          <w:rFonts w:cs="Arial" w:hAnsi="Arial" w:ascii="Arial"/>
          <w:sz w:val="20"/>
          <w:szCs w:val="20"/>
        </w:rPr>
        <w:t xml:space="preserve"> uknjižuje se pravo zaloga u svrhu osiguranja tražbine za dug u protuvrijednosti u kunama ,uvećano za pripadajuće kamate, eventualne zatezne kamate na iznos 96.000,00 €</w:t>
      </w:r>
    </w:p>
    <w:p w:rsidRDefault="00C905E4" w:rsidP="00F45678" w:rsidR="00C905E4" w:rsidRPr="00C905E4">
      <w:pPr>
        <w:spacing w:after="0"/>
        <w:rPr>
          <w:rFonts w:cs="Arial" w:hAnsi="Arial" w:ascii="Arial"/>
          <w:sz w:val="20"/>
          <w:szCs w:val="20"/>
        </w:rPr>
      </w:pPr>
    </w:p>
    <w:p w:rsidRDefault="00C905E4" w:rsidP="00F45678" w:rsidR="00C905E4">
      <w:pPr>
        <w:spacing w:after="0"/>
        <w:rPr>
          <w:rFonts w:cs="Arial" w:hAnsi="Arial" w:ascii="Arial"/>
          <w:b/>
          <w:sz w:val="20"/>
          <w:szCs w:val="20"/>
        </w:rPr>
      </w:pPr>
      <w:r w:rsidRPr="006620C1">
        <w:rPr>
          <w:rFonts w:cs="Arial" w:hAnsi="Arial" w:ascii="Arial"/>
          <w:sz w:val="20"/>
          <w:szCs w:val="20"/>
        </w:rPr>
        <w:t xml:space="preserve"> </w:t>
      </w:r>
      <w:r w:rsidRPr="00555A65">
        <w:rPr>
          <w:rFonts w:cs="Arial" w:hAnsi="Arial" w:ascii="Arial"/>
          <w:b/>
          <w:sz w:val="20"/>
          <w:szCs w:val="20"/>
        </w:rPr>
        <w:tab/>
        <w:t>Izno</w:t>
      </w:r>
      <w:r>
        <w:rPr>
          <w:rFonts w:cs="Arial" w:hAnsi="Arial" w:ascii="Arial"/>
          <w:b/>
          <w:sz w:val="20"/>
          <w:szCs w:val="20"/>
        </w:rPr>
        <w:t xml:space="preserve">s </w:t>
      </w:r>
      <w:r w:rsidR="007E2F7D">
        <w:rPr>
          <w:rFonts w:cs="Arial" w:hAnsi="Arial" w:ascii="Arial"/>
          <w:b/>
          <w:sz w:val="20"/>
          <w:szCs w:val="20"/>
        </w:rPr>
        <w:t>tražbine osigurane razlučnim pravom:  =301.030,38 kn</w:t>
      </w: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5E725B" w:rsidP="00F45678" w:rsidR="005E725B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Napomena: prijavljeno samo razlučno pravo ne i novčana tražbina</w:t>
      </w:r>
    </w:p>
    <w:p w:rsidRDefault="00606D81" w:rsidP="00F45678" w:rsidR="00C905E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----------------------------------------------------------------------------------------------------------------------------------</w:t>
      </w:r>
    </w:p>
    <w:p w:rsidRDefault="00887E4D" w:rsidP="00F45678" w:rsidR="00887E4D">
      <w:pPr>
        <w:spacing w:after="0"/>
        <w:rPr>
          <w:rFonts w:cs="Arial" w:hAnsi="Arial" w:ascii="Arial"/>
          <w:sz w:val="20"/>
          <w:szCs w:val="20"/>
        </w:rPr>
      </w:pPr>
    </w:p>
    <w:p w:rsidRDefault="0040700D" w:rsidP="00F45678" w:rsidR="00887E4D">
      <w:pPr>
        <w:rPr>
          <w:rFonts w:cs="Arial" w:eastAsia="Times New Roman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>2.</w:t>
      </w:r>
      <w:r w:rsidRPr="0040700D">
        <w:rPr>
          <w:rFonts w:cs="Arial" w:eastAsia="Times New Roman" w:hAnsi="Arial" w:ascii="Arial"/>
          <w:sz w:val="18"/>
          <w:szCs w:val="18"/>
        </w:rPr>
        <w:t xml:space="preserve"> </w:t>
      </w:r>
      <w:r w:rsidRPr="0090787D">
        <w:rPr>
          <w:rFonts w:cs="Arial" w:eastAsia="Times New Roman" w:hAnsi="Arial" w:ascii="Arial"/>
          <w:sz w:val="18"/>
          <w:szCs w:val="18"/>
        </w:rPr>
        <w:t>LIDIJA GRADEČKI</w:t>
      </w:r>
      <w:r>
        <w:rPr>
          <w:rFonts w:cs="Arial" w:eastAsia="Times New Roman" w:hAnsi="Arial" w:ascii="Arial"/>
          <w:sz w:val="18"/>
          <w:szCs w:val="18"/>
        </w:rPr>
        <w:t>, OIB:</w:t>
      </w:r>
      <w:r w:rsidRPr="0040700D">
        <w:rPr>
          <w:rFonts w:cs="Arial" w:eastAsia="Times New Roman" w:hAnsi="Arial" w:ascii="Arial"/>
          <w:sz w:val="18"/>
          <w:szCs w:val="18"/>
        </w:rPr>
        <w:t>47799121548</w:t>
      </w:r>
      <w:r>
        <w:rPr>
          <w:rFonts w:cs="Arial" w:eastAsia="Times New Roman" w:hAnsi="Arial" w:ascii="Arial"/>
          <w:sz w:val="18"/>
          <w:szCs w:val="18"/>
        </w:rPr>
        <w:t xml:space="preserve">, </w:t>
      </w:r>
      <w:r w:rsidRPr="0040700D">
        <w:rPr>
          <w:rFonts w:cs="Arial" w:eastAsia="Times New Roman" w:hAnsi="Arial" w:ascii="Arial"/>
          <w:sz w:val="18"/>
          <w:szCs w:val="18"/>
        </w:rPr>
        <w:t>Zagreb, Gračanska cesta 10</w:t>
      </w:r>
      <w:r>
        <w:rPr>
          <w:rFonts w:cs="Arial" w:eastAsia="Times New Roman" w:hAnsi="Arial" w:ascii="Arial"/>
          <w:sz w:val="18"/>
          <w:szCs w:val="18"/>
        </w:rPr>
        <w:t>,  zastupa  o</w:t>
      </w:r>
      <w:r w:rsidRPr="0090787D">
        <w:rPr>
          <w:rFonts w:cs="Arial" w:eastAsia="Times New Roman" w:hAnsi="Arial" w:ascii="Arial"/>
          <w:sz w:val="18"/>
          <w:szCs w:val="18"/>
        </w:rPr>
        <w:t>dv. Damir Šebetić</w:t>
      </w:r>
      <w:r>
        <w:rPr>
          <w:rFonts w:cs="Arial" w:eastAsia="Times New Roman" w:hAnsi="Arial" w:ascii="Arial"/>
          <w:sz w:val="18"/>
          <w:szCs w:val="18"/>
        </w:rPr>
        <w:t xml:space="preserve"> iz Zagreba </w:t>
      </w:r>
    </w:p>
    <w:p w:rsidRDefault="00770946" w:rsidP="00485DCE" w:rsidR="0040700D" w:rsidRPr="001C26B4">
      <w:pPr>
        <w:spacing w:after="0"/>
        <w:ind w:firstLine="708"/>
        <w:rPr>
          <w:rFonts w:cs="Arial" w:hAnsi="Arial" w:ascii="Arial"/>
          <w:sz w:val="20"/>
          <w:szCs w:val="20"/>
          <w:u w:val="single"/>
        </w:rPr>
      </w:pPr>
      <w:r w:rsidRPr="001C26B4">
        <w:rPr>
          <w:rFonts w:cs="Arial" w:hAnsi="Arial" w:ascii="Arial"/>
          <w:sz w:val="20"/>
          <w:szCs w:val="20"/>
          <w:u w:val="single"/>
        </w:rPr>
        <w:t>(pri</w:t>
      </w:r>
      <w:r w:rsidR="0040700D" w:rsidRPr="001C26B4">
        <w:rPr>
          <w:rFonts w:cs="Arial" w:hAnsi="Arial" w:ascii="Arial"/>
          <w:sz w:val="20"/>
          <w:szCs w:val="20"/>
          <w:u w:val="single"/>
        </w:rPr>
        <w:t>j</w:t>
      </w:r>
      <w:r w:rsidRPr="001C26B4">
        <w:rPr>
          <w:rFonts w:cs="Arial" w:hAnsi="Arial" w:ascii="Arial"/>
          <w:sz w:val="20"/>
          <w:szCs w:val="20"/>
          <w:u w:val="single"/>
        </w:rPr>
        <w:t>a</w:t>
      </w:r>
      <w:r w:rsidR="0040700D" w:rsidRPr="001C26B4">
        <w:rPr>
          <w:rFonts w:cs="Arial" w:hAnsi="Arial" w:ascii="Arial"/>
          <w:sz w:val="20"/>
          <w:szCs w:val="20"/>
          <w:u w:val="single"/>
        </w:rPr>
        <w:t>va br 3)</w:t>
      </w:r>
      <w:r w:rsidR="00CE61AF" w:rsidRPr="001C26B4">
        <w:rPr>
          <w:rFonts w:cs="Arial" w:hAnsi="Arial" w:ascii="Arial"/>
          <w:sz w:val="20"/>
          <w:szCs w:val="20"/>
          <w:u w:val="single"/>
        </w:rPr>
        <w:t xml:space="preserve">  </w:t>
      </w:r>
    </w:p>
    <w:p w:rsidRDefault="00887E4D" w:rsidP="00F45678" w:rsidR="0040700D" w:rsidRPr="0040700D">
      <w:pPr>
        <w:spacing w:after="0"/>
        <w:rPr>
          <w:rFonts w:cs="Arial" w:hAnsi="Arial" w:ascii="Arial"/>
          <w:sz w:val="20"/>
          <w:szCs w:val="20"/>
        </w:rPr>
      </w:pPr>
      <w:r w:rsidRPr="0040700D">
        <w:rPr>
          <w:rFonts w:cs="Arial" w:hAnsi="Arial" w:ascii="Arial"/>
          <w:sz w:val="20"/>
          <w:szCs w:val="20"/>
        </w:rPr>
        <w:t>Pravna osnova prijavljene tražbine:</w:t>
      </w:r>
      <w:r w:rsidR="004826CB" w:rsidRPr="0040700D">
        <w:rPr>
          <w:rFonts w:cs="Arial" w:hAnsi="Arial" w:ascii="Arial"/>
          <w:sz w:val="20"/>
          <w:szCs w:val="20"/>
        </w:rPr>
        <w:t xml:space="preserve"> </w:t>
      </w:r>
      <w:r w:rsidR="0040700D" w:rsidRPr="0040700D">
        <w:rPr>
          <w:rFonts w:cs="Arial" w:hAnsi="Arial" w:ascii="Arial"/>
          <w:sz w:val="20"/>
          <w:szCs w:val="20"/>
        </w:rPr>
        <w:t>Rješenje Općinskog  građanskog suda u Zagrebu Ovr-1687/17 od 01.03.2017.</w:t>
      </w:r>
      <w:r w:rsidR="001C26B4">
        <w:rPr>
          <w:rFonts w:cs="Arial" w:hAnsi="Arial" w:ascii="Arial"/>
          <w:sz w:val="20"/>
          <w:szCs w:val="20"/>
        </w:rPr>
        <w:t xml:space="preserve">  n</w:t>
      </w:r>
      <w:r w:rsidR="00485DCE">
        <w:rPr>
          <w:rFonts w:cs="Arial" w:hAnsi="Arial" w:ascii="Arial"/>
          <w:sz w:val="20"/>
          <w:szCs w:val="20"/>
        </w:rPr>
        <w:t xml:space="preserve">a </w:t>
      </w:r>
      <w:r w:rsidR="001C26B4">
        <w:rPr>
          <w:rFonts w:cs="Arial" w:hAnsi="Arial" w:ascii="Arial"/>
          <w:sz w:val="20"/>
          <w:szCs w:val="20"/>
        </w:rPr>
        <w:t xml:space="preserve"> </w:t>
      </w:r>
      <w:r w:rsidR="00485DCE">
        <w:rPr>
          <w:rFonts w:cs="Arial" w:hAnsi="Arial" w:ascii="Arial"/>
          <w:sz w:val="20"/>
          <w:szCs w:val="20"/>
        </w:rPr>
        <w:t xml:space="preserve">ime </w:t>
      </w:r>
      <w:r w:rsidR="001C26B4">
        <w:rPr>
          <w:rFonts w:cs="Arial" w:hAnsi="Arial" w:ascii="Arial"/>
          <w:sz w:val="20"/>
          <w:szCs w:val="20"/>
        </w:rPr>
        <w:t xml:space="preserve"> parničnog troška </w:t>
      </w:r>
    </w:p>
    <w:p w:rsidRDefault="0040700D" w:rsidP="00F45678" w:rsidR="0040700D" w:rsidRPr="0040700D">
      <w:pPr>
        <w:spacing w:after="0"/>
        <w:rPr>
          <w:rFonts w:cs="Arial" w:hAnsi="Arial" w:ascii="Arial"/>
          <w:sz w:val="20"/>
          <w:szCs w:val="20"/>
        </w:rPr>
      </w:pPr>
    </w:p>
    <w:p w:rsidRDefault="00887E4D" w:rsidP="00F45678" w:rsidR="00D005F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Predmet upisa</w:t>
      </w:r>
      <w:r w:rsidR="00F402F0">
        <w:rPr>
          <w:rFonts w:cs="Arial" w:hAnsi="Arial" w:ascii="Arial"/>
          <w:sz w:val="20"/>
          <w:szCs w:val="20"/>
        </w:rPr>
        <w:t xml:space="preserve">: </w:t>
      </w:r>
      <w:r w:rsidR="00F57DF2">
        <w:rPr>
          <w:rFonts w:cs="Arial" w:hAnsi="Arial" w:ascii="Arial"/>
          <w:sz w:val="20"/>
          <w:szCs w:val="20"/>
        </w:rPr>
        <w:t>nekretnine upisane:</w:t>
      </w:r>
      <w:r w:rsidR="00D005FF" w:rsidRPr="00D005FF">
        <w:rPr>
          <w:rFonts w:cs="Arial" w:hAnsi="Arial" w:ascii="Arial"/>
          <w:sz w:val="20"/>
          <w:szCs w:val="20"/>
        </w:rPr>
        <w:t xml:space="preserve">  Općinski građanski sud u Zagrebu</w:t>
      </w:r>
      <w:r w:rsidR="00EF155F">
        <w:rPr>
          <w:rFonts w:cs="Arial" w:hAnsi="Arial" w:ascii="Arial"/>
          <w:sz w:val="20"/>
          <w:szCs w:val="20"/>
        </w:rPr>
        <w:t xml:space="preserve"> zemljišno knjižni odjel Zagreb i to:</w:t>
      </w:r>
    </w:p>
    <w:p w:rsidRDefault="00EF155F" w:rsidP="00F45678" w:rsidR="00887E4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 zk ul 25388</w:t>
      </w:r>
      <w:r w:rsidR="00D005FF" w:rsidRPr="00D005FF">
        <w:rPr>
          <w:rFonts w:cs="Arial" w:hAnsi="Arial" w:ascii="Arial"/>
          <w:sz w:val="20"/>
          <w:szCs w:val="20"/>
        </w:rPr>
        <w:t xml:space="preserve"> kč br </w:t>
      </w:r>
      <w:r w:rsidR="00D468F0">
        <w:rPr>
          <w:rFonts w:cs="Arial" w:hAnsi="Arial" w:ascii="Arial"/>
          <w:sz w:val="20"/>
          <w:szCs w:val="20"/>
        </w:rPr>
        <w:t xml:space="preserve">8671/65 u naravi  put </w:t>
      </w:r>
      <w:r w:rsidR="00B65E00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 27 m</w:t>
      </w:r>
      <w:r w:rsidRPr="00EF155F">
        <w:rPr>
          <w:rFonts w:cs="Arial" w:hAnsi="Arial" w:ascii="Arial"/>
          <w:sz w:val="20"/>
          <w:szCs w:val="20"/>
          <w:vertAlign w:val="superscript"/>
        </w:rPr>
        <w:t>2</w:t>
      </w:r>
      <w:r w:rsidR="00D005FF" w:rsidRPr="00EF155F">
        <w:rPr>
          <w:rFonts w:cs="Arial" w:hAnsi="Arial" w:ascii="Arial"/>
          <w:sz w:val="20"/>
          <w:szCs w:val="20"/>
          <w:vertAlign w:val="superscript"/>
        </w:rPr>
        <w:t xml:space="preserve"> </w:t>
      </w:r>
    </w:p>
    <w:p w:rsidRDefault="00EF155F" w:rsidP="00F45678" w:rsidR="00F402F0">
      <w:pPr>
        <w:spacing w:after="0"/>
        <w:ind w:firstLine="1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Z-11979/2017  od 07.03.2017. rješenje o ovrsi Ovr-1687/17 od 01.3.2017.</w:t>
      </w:r>
    </w:p>
    <w:p w:rsidRDefault="00EF155F" w:rsidP="00F45678" w:rsidR="00EF155F">
      <w:pPr>
        <w:spacing w:after="0"/>
        <w:ind w:firstLine="12"/>
        <w:rPr>
          <w:rFonts w:cs="Arial" w:hAnsi="Arial" w:ascii="Arial"/>
          <w:sz w:val="20"/>
          <w:szCs w:val="20"/>
        </w:rPr>
      </w:pPr>
    </w:p>
    <w:p w:rsidRDefault="00EF155F" w:rsidP="00F45678" w:rsidR="00EF155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- zk ul </w:t>
      </w:r>
      <w:r w:rsidR="00F57DF2">
        <w:rPr>
          <w:rFonts w:cs="Arial" w:hAnsi="Arial" w:ascii="Arial"/>
          <w:sz w:val="20"/>
          <w:szCs w:val="20"/>
        </w:rPr>
        <w:t>17569 kč br 8585/55 kuća</w:t>
      </w:r>
      <w:r>
        <w:rPr>
          <w:rFonts w:cs="Arial" w:hAnsi="Arial" w:ascii="Arial"/>
          <w:sz w:val="20"/>
          <w:szCs w:val="20"/>
        </w:rPr>
        <w:t xml:space="preserve"> broj 24, zgrada i dvorište u Zelengaju, suvlasnički dio 22,471/1000 etažno vlasništv</w:t>
      </w:r>
      <w:r w:rsidR="00F57DF2">
        <w:rPr>
          <w:rFonts w:cs="Arial" w:hAnsi="Arial" w:ascii="Arial"/>
          <w:sz w:val="20"/>
          <w:szCs w:val="20"/>
        </w:rPr>
        <w:t>o</w:t>
      </w:r>
      <w:r>
        <w:rPr>
          <w:rFonts w:cs="Arial" w:hAnsi="Arial" w:ascii="Arial"/>
          <w:sz w:val="20"/>
          <w:szCs w:val="20"/>
        </w:rPr>
        <w:t xml:space="preserve"> E-9, garaža broj 4 u prizemlju (kota 0,40) ukupne površine14,82m2</w:t>
      </w:r>
      <w:r w:rsidR="00B65E00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u etažnom nacrt</w:t>
      </w:r>
      <w:r w:rsidR="00A1448C">
        <w:rPr>
          <w:rFonts w:cs="Arial" w:hAnsi="Arial" w:ascii="Arial"/>
          <w:sz w:val="20"/>
          <w:szCs w:val="20"/>
        </w:rPr>
        <w:t>u</w:t>
      </w:r>
      <w:r>
        <w:rPr>
          <w:rFonts w:cs="Arial" w:hAnsi="Arial" w:ascii="Arial"/>
          <w:sz w:val="20"/>
          <w:szCs w:val="20"/>
        </w:rPr>
        <w:t xml:space="preserve"> označeno tamnozelenom bojom</w:t>
      </w:r>
    </w:p>
    <w:p w:rsidRDefault="00EF155F" w:rsidP="00F45678" w:rsidR="00EF155F">
      <w:pPr>
        <w:spacing w:after="0"/>
        <w:rPr>
          <w:rFonts w:cs="Arial" w:hAnsi="Arial" w:ascii="Arial"/>
          <w:b/>
          <w:sz w:val="20"/>
          <w:szCs w:val="20"/>
        </w:rPr>
      </w:pPr>
      <w:r w:rsidRPr="00EF155F">
        <w:rPr>
          <w:rFonts w:cs="Arial" w:hAnsi="Arial" w:ascii="Arial"/>
          <w:b/>
          <w:sz w:val="20"/>
          <w:szCs w:val="20"/>
        </w:rPr>
        <w:t xml:space="preserve">  Z-11979/2017  od 07.03.2017. rješenje o ovrsi Ovr-1687/17 od 01.3.2017.</w:t>
      </w:r>
    </w:p>
    <w:p w:rsidRDefault="00EF155F" w:rsidP="00F45678" w:rsidR="00EF155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EF155F" w:rsidP="00F45678" w:rsidR="00EF155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- zk ul </w:t>
      </w:r>
      <w:r w:rsidR="00F57DF2">
        <w:rPr>
          <w:rFonts w:cs="Arial" w:hAnsi="Arial" w:ascii="Arial"/>
          <w:sz w:val="20"/>
          <w:szCs w:val="20"/>
        </w:rPr>
        <w:t>15343</w:t>
      </w:r>
      <w:r>
        <w:rPr>
          <w:rFonts w:cs="Arial" w:hAnsi="Arial" w:ascii="Arial"/>
          <w:sz w:val="20"/>
          <w:szCs w:val="20"/>
        </w:rPr>
        <w:t xml:space="preserve"> kč br </w:t>
      </w:r>
      <w:r w:rsidR="00F57DF2">
        <w:rPr>
          <w:rFonts w:cs="Arial" w:hAnsi="Arial" w:ascii="Arial"/>
          <w:sz w:val="20"/>
          <w:szCs w:val="20"/>
        </w:rPr>
        <w:t xml:space="preserve">569/2   </w:t>
      </w:r>
      <w:r>
        <w:rPr>
          <w:rFonts w:cs="Arial" w:hAnsi="Arial" w:ascii="Arial"/>
          <w:sz w:val="20"/>
          <w:szCs w:val="20"/>
        </w:rPr>
        <w:t xml:space="preserve"> </w:t>
      </w:r>
      <w:r w:rsidR="00F57DF2">
        <w:rPr>
          <w:rFonts w:cs="Arial" w:hAnsi="Arial" w:ascii="Arial"/>
          <w:sz w:val="20"/>
          <w:szCs w:val="20"/>
        </w:rPr>
        <w:t xml:space="preserve">stambeno poslovna zgrada u Zagrebu , Ilica broj 246 A i dvorište </w:t>
      </w:r>
      <w:r>
        <w:rPr>
          <w:rFonts w:cs="Arial" w:hAnsi="Arial" w:ascii="Arial"/>
          <w:sz w:val="20"/>
          <w:szCs w:val="20"/>
        </w:rPr>
        <w:t xml:space="preserve"> suvlasnički dio </w:t>
      </w:r>
      <w:r w:rsidR="00F57DF2">
        <w:rPr>
          <w:rFonts w:cs="Arial" w:hAnsi="Arial" w:ascii="Arial"/>
          <w:sz w:val="20"/>
          <w:szCs w:val="20"/>
        </w:rPr>
        <w:t xml:space="preserve">1,03/100 </w:t>
      </w:r>
      <w:r>
        <w:rPr>
          <w:rFonts w:cs="Arial" w:hAnsi="Arial" w:ascii="Arial"/>
          <w:sz w:val="20"/>
          <w:szCs w:val="20"/>
        </w:rPr>
        <w:t xml:space="preserve"> etažno vlasništv</w:t>
      </w:r>
      <w:r w:rsidR="00F57DF2">
        <w:rPr>
          <w:rFonts w:cs="Arial" w:hAnsi="Arial" w:ascii="Arial"/>
          <w:sz w:val="20"/>
          <w:szCs w:val="20"/>
        </w:rPr>
        <w:t>o E-3</w:t>
      </w:r>
      <w:r>
        <w:rPr>
          <w:rFonts w:cs="Arial" w:hAnsi="Arial" w:ascii="Arial"/>
          <w:sz w:val="20"/>
          <w:szCs w:val="20"/>
        </w:rPr>
        <w:t xml:space="preserve">, </w:t>
      </w:r>
      <w:r w:rsidR="00F57DF2">
        <w:rPr>
          <w:rFonts w:cs="Arial" w:hAnsi="Arial" w:ascii="Arial"/>
          <w:sz w:val="20"/>
          <w:szCs w:val="20"/>
        </w:rPr>
        <w:t xml:space="preserve">skladišni prostor broj 3 </w:t>
      </w:r>
      <w:r>
        <w:rPr>
          <w:rFonts w:cs="Arial" w:hAnsi="Arial" w:ascii="Arial"/>
          <w:sz w:val="20"/>
          <w:szCs w:val="20"/>
        </w:rPr>
        <w:t xml:space="preserve"> u </w:t>
      </w:r>
      <w:r w:rsidR="00F57DF2">
        <w:rPr>
          <w:rFonts w:cs="Arial" w:hAnsi="Arial" w:ascii="Arial"/>
          <w:sz w:val="20"/>
          <w:szCs w:val="20"/>
        </w:rPr>
        <w:t xml:space="preserve">podrumu, </w:t>
      </w:r>
      <w:r>
        <w:rPr>
          <w:rFonts w:cs="Arial" w:hAnsi="Arial" w:ascii="Arial"/>
          <w:sz w:val="20"/>
          <w:szCs w:val="20"/>
        </w:rPr>
        <w:t>površine</w:t>
      </w:r>
      <w:r w:rsidR="00F57DF2">
        <w:rPr>
          <w:rFonts w:cs="Arial" w:hAnsi="Arial" w:ascii="Arial"/>
          <w:sz w:val="20"/>
          <w:szCs w:val="20"/>
        </w:rPr>
        <w:t xml:space="preserve"> 18,33 čh</w:t>
      </w:r>
      <w:r>
        <w:rPr>
          <w:rFonts w:cs="Arial" w:hAnsi="Arial" w:ascii="Arial"/>
          <w:sz w:val="20"/>
          <w:szCs w:val="20"/>
        </w:rPr>
        <w:t xml:space="preserve">m2u </w:t>
      </w:r>
      <w:r w:rsidR="00F57DF2">
        <w:rPr>
          <w:rFonts w:cs="Arial" w:hAnsi="Arial" w:ascii="Arial"/>
          <w:sz w:val="20"/>
          <w:szCs w:val="20"/>
        </w:rPr>
        <w:t xml:space="preserve">označeno smeđom bojom 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EF155F" w:rsidP="00485DCE" w:rsidR="00485DCE">
      <w:pPr>
        <w:spacing w:after="0"/>
        <w:ind w:firstLine="12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Z-11979/2017  od 07.03.2017.</w:t>
      </w:r>
      <w:r w:rsidR="00F57DF2" w:rsidRPr="00F57DF2">
        <w:t xml:space="preserve"> </w:t>
      </w:r>
      <w:r w:rsidR="00F57DF2" w:rsidRPr="00F57DF2">
        <w:rPr>
          <w:rFonts w:cs="Arial" w:hAnsi="Arial" w:ascii="Arial"/>
          <w:b/>
          <w:sz w:val="20"/>
          <w:szCs w:val="20"/>
        </w:rPr>
        <w:t>rješenje o ovrsi Ovr-1687/17 od 01.3.2017.</w:t>
      </w:r>
    </w:p>
    <w:p w:rsidRDefault="00485DCE" w:rsidP="00485DCE" w:rsidR="00485DCE">
      <w:pPr>
        <w:spacing w:after="0"/>
        <w:ind w:firstLine="12"/>
        <w:rPr>
          <w:rFonts w:cs="Arial" w:hAnsi="Arial" w:ascii="Arial"/>
          <w:b/>
          <w:sz w:val="20"/>
          <w:szCs w:val="20"/>
        </w:rPr>
      </w:pPr>
    </w:p>
    <w:p w:rsidRDefault="0040700D" w:rsidP="00485DCE" w:rsidR="00155E57">
      <w:pPr>
        <w:spacing w:after="0"/>
        <w:ind w:firstLine="12"/>
        <w:rPr>
          <w:rFonts w:cs="Arial" w:hAnsi="Arial" w:ascii="Arial"/>
          <w:b/>
          <w:sz w:val="20"/>
          <w:szCs w:val="20"/>
        </w:rPr>
      </w:pPr>
      <w:r w:rsidRPr="0040700D">
        <w:rPr>
          <w:rFonts w:cs="Arial" w:hAnsi="Arial" w:ascii="Arial"/>
          <w:b/>
          <w:sz w:val="20"/>
          <w:szCs w:val="20"/>
        </w:rPr>
        <w:t>Iznos tražbine osigurane</w:t>
      </w:r>
      <w:r>
        <w:rPr>
          <w:rFonts w:cs="Arial" w:hAnsi="Arial" w:ascii="Arial"/>
          <w:b/>
          <w:sz w:val="20"/>
          <w:szCs w:val="20"/>
        </w:rPr>
        <w:t xml:space="preserve"> razlučnim pravom:  =166.695,17</w:t>
      </w:r>
      <w:r w:rsidRPr="0040700D">
        <w:rPr>
          <w:rFonts w:cs="Arial" w:hAnsi="Arial" w:ascii="Arial"/>
          <w:b/>
          <w:sz w:val="20"/>
          <w:szCs w:val="20"/>
        </w:rPr>
        <w:t>kn</w:t>
      </w:r>
    </w:p>
    <w:p w:rsidRDefault="00485DCE" w:rsidP="00485DCE" w:rsidR="00485DCE">
      <w:pPr>
        <w:spacing w:after="0"/>
        <w:ind w:firstLine="12"/>
        <w:rPr>
          <w:rFonts w:cs="Arial" w:hAnsi="Arial" w:ascii="Arial"/>
          <w:b/>
          <w:sz w:val="20"/>
          <w:szCs w:val="20"/>
        </w:rPr>
      </w:pPr>
    </w:p>
    <w:p w:rsidRDefault="00485DCE" w:rsidP="00485DCE" w:rsidR="00485DCE" w:rsidRPr="005D6DE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  <w:r w:rsidRPr="005D6DE2">
        <w:rPr>
          <w:rFonts w:cs="Arial" w:hAnsi="Arial" w:ascii="Arial"/>
          <w:sz w:val="20"/>
          <w:szCs w:val="20"/>
        </w:rPr>
        <w:t>stečajni upravitelj će na Općinski građansku sud u Zagrebu po</w:t>
      </w:r>
      <w:r w:rsidR="005D6DE2" w:rsidRPr="005D6DE2">
        <w:rPr>
          <w:rFonts w:cs="Arial" w:hAnsi="Arial" w:ascii="Arial"/>
          <w:sz w:val="20"/>
          <w:szCs w:val="20"/>
        </w:rPr>
        <w:t>s</w:t>
      </w:r>
      <w:r w:rsidRPr="005D6DE2">
        <w:rPr>
          <w:rFonts w:cs="Arial" w:hAnsi="Arial" w:ascii="Arial"/>
          <w:sz w:val="20"/>
          <w:szCs w:val="20"/>
        </w:rPr>
        <w:t xml:space="preserve">l broj Ovr-1687/17 poslati prijedlog  da sud   postupak obustavi u skladu sa člankom 168. Stečajnog zakona, te da Zemljišnoknjižnom odjelu Općinskog građanskog suda  Zagrebu naloži brisanje zabilježbi .obzirom da je prijedlog za otvaranje </w:t>
      </w:r>
      <w:r w:rsidRPr="005D6DE2">
        <w:rPr>
          <w:rFonts w:cs="Arial" w:hAnsi="Arial" w:ascii="Arial"/>
          <w:sz w:val="20"/>
          <w:szCs w:val="20"/>
        </w:rPr>
        <w:lastRenderedPageBreak/>
        <w:t>stečajnog postupka na sudu zaprimljen dana 29.03.2016. godine pa su se stekli su uvjeti za primjenu članka 168. Stečajnog zakona.</w:t>
      </w:r>
    </w:p>
    <w:p w:rsidRDefault="005D6DE2" w:rsidP="00F45678" w:rsidR="005D64C9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_______________________________________________________________________________</w:t>
      </w:r>
    </w:p>
    <w:p w:rsidRDefault="00127960" w:rsidP="00F45678" w:rsidR="00127960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27960" w:rsidP="002632E4" w:rsidR="00127960">
      <w:pPr>
        <w:spacing w:after="0"/>
        <w:rPr>
          <w:rFonts w:cs="Arial" w:hAnsi="Arial" w:ascii="Arial"/>
          <w:sz w:val="20"/>
          <w:szCs w:val="20"/>
        </w:rPr>
      </w:pPr>
      <w:r w:rsidRPr="00127960">
        <w:rPr>
          <w:rFonts w:cs="Arial" w:hAnsi="Arial" w:ascii="Arial"/>
          <w:sz w:val="20"/>
          <w:szCs w:val="20"/>
        </w:rPr>
        <w:t>3.</w:t>
      </w:r>
      <w:r w:rsidRPr="00127960">
        <w:t xml:space="preserve"> </w:t>
      </w:r>
      <w:r w:rsidRPr="00127960">
        <w:rPr>
          <w:rFonts w:cs="Arial" w:hAnsi="Arial" w:ascii="Arial"/>
          <w:sz w:val="20"/>
          <w:szCs w:val="20"/>
        </w:rPr>
        <w:t>NAVA BANKA d.d.u stečaju</w:t>
      </w:r>
      <w:r>
        <w:rPr>
          <w:rFonts w:cs="Arial" w:hAnsi="Arial" w:ascii="Arial"/>
          <w:sz w:val="20"/>
          <w:szCs w:val="20"/>
        </w:rPr>
        <w:t>, OIB:</w:t>
      </w:r>
      <w:r w:rsidRPr="00127960">
        <w:t xml:space="preserve"> </w:t>
      </w:r>
      <w:r w:rsidRPr="00127960">
        <w:rPr>
          <w:rFonts w:cs="Arial" w:hAnsi="Arial" w:ascii="Arial"/>
          <w:sz w:val="20"/>
          <w:szCs w:val="20"/>
        </w:rPr>
        <w:t>07492912398</w:t>
      </w:r>
      <w:r>
        <w:rPr>
          <w:rFonts w:cs="Arial" w:hAnsi="Arial" w:ascii="Arial"/>
          <w:sz w:val="20"/>
          <w:szCs w:val="20"/>
        </w:rPr>
        <w:t xml:space="preserve">, </w:t>
      </w:r>
      <w:r w:rsidRPr="00127960">
        <w:rPr>
          <w:rFonts w:cs="Arial" w:hAnsi="Arial" w:ascii="Arial"/>
          <w:sz w:val="20"/>
          <w:szCs w:val="20"/>
        </w:rPr>
        <w:t>Zagreb, Tratinska 27</w:t>
      </w:r>
    </w:p>
    <w:p w:rsidRDefault="00127960" w:rsidP="00F45678" w:rsidR="00127960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(prijava br 10)</w:t>
      </w:r>
    </w:p>
    <w:p w:rsidRDefault="009A2E38" w:rsidP="00F45678" w:rsidR="00E428EB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</w:t>
      </w:r>
    </w:p>
    <w:p w:rsidRDefault="009A2E38" w:rsidP="00F45678" w:rsidR="00127960">
      <w:pPr>
        <w:spacing w:after="0"/>
        <w:rPr>
          <w:rFonts w:cs="Arial" w:eastAsia="Times New Roman" w:hAnsi="Arial" w:ascii="Arial"/>
          <w:sz w:val="18"/>
          <w:szCs w:val="18"/>
        </w:rPr>
      </w:pPr>
      <w:r w:rsidRPr="00E96066">
        <w:rPr>
          <w:rFonts w:cs="Arial" w:hAnsi="Arial" w:ascii="Arial"/>
          <w:b/>
          <w:sz w:val="20"/>
          <w:szCs w:val="20"/>
        </w:rPr>
        <w:t>Pravna osnova prijavljene tražbine:</w:t>
      </w:r>
      <w:r w:rsidR="000E02B3" w:rsidRPr="000E02B3">
        <w:t xml:space="preserve"> </w:t>
      </w:r>
      <w:r w:rsidR="000E02B3" w:rsidRPr="000E02B3">
        <w:rPr>
          <w:rFonts w:cs="Arial" w:hAnsi="Arial" w:ascii="Arial"/>
          <w:sz w:val="20"/>
          <w:szCs w:val="20"/>
        </w:rPr>
        <w:t>Ugovor o kreditu broj 3264 od 3.12.2012. te dodaci  Ugovora; Sporazum o osiguranju novčane tražbine zasnivanjem založnog prava na nekretninama OV-1515/11 od 02.02.2011. javni bilježnik  N. Tadić;</w:t>
      </w:r>
      <w:r w:rsidR="002632E4">
        <w:rPr>
          <w:rFonts w:cs="Arial" w:hAnsi="Arial" w:ascii="Arial"/>
          <w:sz w:val="20"/>
          <w:szCs w:val="20"/>
        </w:rPr>
        <w:t xml:space="preserve"> </w:t>
      </w:r>
      <w:r w:rsidR="00A1448C">
        <w:rPr>
          <w:rFonts w:cs="Arial" w:eastAsia="Times New Roman" w:hAnsi="Arial" w:ascii="Arial"/>
          <w:sz w:val="18"/>
          <w:szCs w:val="18"/>
        </w:rPr>
        <w:t>Rješenje o ovrsi Općinski građanski sud u Zagrebu,</w:t>
      </w:r>
      <w:r w:rsidR="00A1448C" w:rsidRPr="00BF558D">
        <w:rPr>
          <w:rFonts w:cs="Arial" w:eastAsia="Times New Roman" w:hAnsi="Arial" w:ascii="Arial"/>
          <w:sz w:val="18"/>
          <w:szCs w:val="18"/>
        </w:rPr>
        <w:t xml:space="preserve"> </w:t>
      </w:r>
      <w:r w:rsidR="002632E4">
        <w:rPr>
          <w:rFonts w:cs="Arial" w:eastAsia="Times New Roman" w:hAnsi="Arial" w:ascii="Arial"/>
          <w:sz w:val="18"/>
          <w:szCs w:val="18"/>
        </w:rPr>
        <w:t xml:space="preserve"> za iznos od 750.000,00 € </w:t>
      </w:r>
    </w:p>
    <w:p w:rsidRDefault="002632E4" w:rsidP="00F45678" w:rsidR="002632E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sz w:val="18"/>
          <w:szCs w:val="18"/>
        </w:rPr>
        <w:t xml:space="preserve">Z-12566/11 od 11.3.2011. </w:t>
      </w:r>
    </w:p>
    <w:p w:rsidRDefault="00127960" w:rsidP="00F45678" w:rsidR="009A2E3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9A2E38" w:rsidP="00F45678" w:rsidR="009A2E38">
      <w:pPr>
        <w:spacing w:after="0"/>
        <w:rPr>
          <w:rFonts w:cs="Arial" w:hAnsi="Arial" w:ascii="Arial"/>
          <w:sz w:val="20"/>
          <w:szCs w:val="20"/>
        </w:rPr>
      </w:pPr>
      <w:r w:rsidRPr="00E96066">
        <w:rPr>
          <w:rFonts w:cs="Arial" w:hAnsi="Arial" w:ascii="Arial"/>
          <w:b/>
          <w:sz w:val="20"/>
          <w:szCs w:val="20"/>
        </w:rPr>
        <w:t>Predmet upisa</w:t>
      </w:r>
      <w:r>
        <w:rPr>
          <w:rFonts w:cs="Arial" w:hAnsi="Arial" w:ascii="Arial"/>
          <w:sz w:val="20"/>
          <w:szCs w:val="20"/>
        </w:rPr>
        <w:t xml:space="preserve">: </w:t>
      </w:r>
      <w:r w:rsidR="00A1448C" w:rsidRPr="00D005FF">
        <w:rPr>
          <w:rFonts w:cs="Arial" w:hAnsi="Arial" w:ascii="Arial"/>
          <w:sz w:val="20"/>
          <w:szCs w:val="20"/>
        </w:rPr>
        <w:t>Općinski građanski sud u Zagrebu</w:t>
      </w:r>
      <w:r w:rsidR="00A1448C">
        <w:rPr>
          <w:rFonts w:cs="Arial" w:hAnsi="Arial" w:ascii="Arial"/>
          <w:sz w:val="20"/>
          <w:szCs w:val="20"/>
        </w:rPr>
        <w:t xml:space="preserve"> zemljišno knjižni odjel Zag</w:t>
      </w:r>
      <w:r w:rsidR="006B54E0">
        <w:rPr>
          <w:rFonts w:cs="Arial" w:hAnsi="Arial" w:ascii="Arial"/>
          <w:sz w:val="20"/>
          <w:szCs w:val="20"/>
        </w:rPr>
        <w:t xml:space="preserve">reb </w:t>
      </w:r>
    </w:p>
    <w:p w:rsidRDefault="00A1448C" w:rsidP="00F45678" w:rsidR="006B54E0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- zk ul 8886 kč br 5177  </w:t>
      </w:r>
      <w:r w:rsidR="001C2724">
        <w:rPr>
          <w:rFonts w:cs="Arial" w:hAnsi="Arial" w:ascii="Arial"/>
          <w:sz w:val="20"/>
          <w:szCs w:val="20"/>
        </w:rPr>
        <w:t>zgrada u Ilici br 109, 111 i</w:t>
      </w:r>
      <w:r>
        <w:rPr>
          <w:rFonts w:cs="Arial" w:hAnsi="Arial" w:ascii="Arial"/>
          <w:sz w:val="20"/>
          <w:szCs w:val="20"/>
        </w:rPr>
        <w:t xml:space="preserve"> dvorište, površine 1446 m2 </w:t>
      </w:r>
    </w:p>
    <w:p w:rsidRDefault="006B54E0" w:rsidP="00F45678" w:rsidR="00A1448C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78.</w:t>
      </w:r>
      <w:r w:rsidR="00A1448C">
        <w:rPr>
          <w:rFonts w:cs="Arial" w:hAnsi="Arial" w:ascii="Arial"/>
          <w:sz w:val="20"/>
          <w:szCs w:val="20"/>
        </w:rPr>
        <w:t xml:space="preserve">  suvlasnički dio </w:t>
      </w:r>
      <w:r>
        <w:rPr>
          <w:rFonts w:cs="Arial" w:hAnsi="Arial" w:ascii="Arial"/>
          <w:sz w:val="20"/>
          <w:szCs w:val="20"/>
        </w:rPr>
        <w:t xml:space="preserve">s neodređenim omjerom </w:t>
      </w:r>
      <w:r w:rsidR="00A1448C">
        <w:rPr>
          <w:rFonts w:cs="Arial" w:hAnsi="Arial" w:ascii="Arial"/>
          <w:sz w:val="20"/>
          <w:szCs w:val="20"/>
        </w:rPr>
        <w:t>etažno vlasništv</w:t>
      </w:r>
      <w:r>
        <w:rPr>
          <w:rFonts w:cs="Arial" w:hAnsi="Arial" w:ascii="Arial"/>
          <w:sz w:val="20"/>
          <w:szCs w:val="20"/>
        </w:rPr>
        <w:t>o E-78</w:t>
      </w:r>
      <w:r w:rsidR="00A1448C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poslovni prostor u polukatu desno površine 75,82 m2 neodvojivo povezan sa suvlasničkim dijelom nekretnine koji je jednako velik kao i ostali suvlasnički dijelovi dok se utvrdi drukčije </w:t>
      </w:r>
    </w:p>
    <w:p w:rsidRDefault="006B54E0" w:rsidP="00F45678" w:rsidR="006B54E0">
      <w:pPr>
        <w:spacing w:after="0"/>
        <w:rPr>
          <w:rFonts w:cs="Arial" w:hAnsi="Arial" w:ascii="Arial"/>
          <w:sz w:val="20"/>
          <w:szCs w:val="20"/>
        </w:rPr>
      </w:pPr>
    </w:p>
    <w:p w:rsidRDefault="006B54E0" w:rsidP="00F45678" w:rsidR="00A1448C">
      <w:pPr>
        <w:spacing w:after="0"/>
        <w:ind w:firstLine="1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Z-2</w:t>
      </w:r>
      <w:r w:rsidR="00E3637B">
        <w:rPr>
          <w:rFonts w:cs="Arial" w:hAnsi="Arial" w:ascii="Arial"/>
          <w:b/>
          <w:sz w:val="20"/>
          <w:szCs w:val="20"/>
        </w:rPr>
        <w:t>3509/15 od 10.06.2015.  na temel</w:t>
      </w:r>
      <w:r>
        <w:rPr>
          <w:rFonts w:cs="Arial" w:hAnsi="Arial" w:ascii="Arial"/>
          <w:b/>
          <w:sz w:val="20"/>
          <w:szCs w:val="20"/>
        </w:rPr>
        <w:t>ju rješenje o ovrsi Općinskog građanskog suda u Zagrebu Ovr-619/15 od 05.lipnja 2015. Zabil</w:t>
      </w:r>
      <w:r w:rsidR="00E3637B">
        <w:rPr>
          <w:rFonts w:cs="Arial" w:hAnsi="Arial" w:ascii="Arial"/>
          <w:b/>
          <w:sz w:val="20"/>
          <w:szCs w:val="20"/>
        </w:rPr>
        <w:t>ježuje se ovrha utvrđenjem vrije</w:t>
      </w:r>
      <w:r>
        <w:rPr>
          <w:rFonts w:cs="Arial" w:hAnsi="Arial" w:ascii="Arial"/>
          <w:b/>
          <w:sz w:val="20"/>
          <w:szCs w:val="20"/>
        </w:rPr>
        <w:t>dn</w:t>
      </w:r>
      <w:r w:rsidR="00E3637B">
        <w:rPr>
          <w:rFonts w:cs="Arial" w:hAnsi="Arial" w:ascii="Arial"/>
          <w:b/>
          <w:sz w:val="20"/>
          <w:szCs w:val="20"/>
        </w:rPr>
        <w:t>os</w:t>
      </w:r>
      <w:r>
        <w:rPr>
          <w:rFonts w:cs="Arial" w:hAnsi="Arial" w:ascii="Arial"/>
          <w:b/>
          <w:sz w:val="20"/>
          <w:szCs w:val="20"/>
        </w:rPr>
        <w:t>ti nekretnina</w:t>
      </w:r>
      <w:r w:rsidR="00E3637B">
        <w:rPr>
          <w:rFonts w:cs="Arial" w:hAnsi="Arial" w:ascii="Arial"/>
          <w:b/>
          <w:sz w:val="20"/>
          <w:szCs w:val="20"/>
        </w:rPr>
        <w:t>, njezinom procjenom i prodaj</w:t>
      </w:r>
      <w:r>
        <w:rPr>
          <w:rFonts w:cs="Arial" w:hAnsi="Arial" w:ascii="Arial"/>
          <w:b/>
          <w:sz w:val="20"/>
          <w:szCs w:val="20"/>
        </w:rPr>
        <w:t xml:space="preserve">om i namirenjem ovrhovoditelja Nava banka d.d.  u stečaju Zagreb </w:t>
      </w:r>
    </w:p>
    <w:p w:rsidRDefault="00E60C32" w:rsidP="005D6DE2" w:rsidR="005D6DE2">
      <w:pPr>
        <w:spacing w:after="0"/>
        <w:ind w:firstLine="12"/>
        <w:rPr>
          <w:rFonts w:cs="Arial" w:eastAsia="Times New Roman" w:hAnsi="Arial" w:ascii="Arial"/>
          <w:b/>
          <w:sz w:val="18"/>
          <w:szCs w:val="18"/>
          <w:u w:val="single"/>
        </w:rPr>
      </w:pPr>
      <w:r>
        <w:rPr>
          <w:rFonts w:cs="Arial" w:eastAsia="Times New Roman" w:hAnsi="Arial" w:ascii="Arial"/>
          <w:b/>
          <w:sz w:val="18"/>
          <w:szCs w:val="18"/>
          <w:u w:val="single"/>
        </w:rPr>
        <w:t>Zaključ</w:t>
      </w:r>
      <w:r w:rsidRPr="00E60C32">
        <w:rPr>
          <w:rFonts w:cs="Arial" w:eastAsia="Times New Roman" w:hAnsi="Arial" w:ascii="Arial"/>
          <w:b/>
          <w:sz w:val="18"/>
          <w:szCs w:val="18"/>
          <w:u w:val="single"/>
        </w:rPr>
        <w:t>kom od dana 28.5.2018.  određena prodaja putem  elektroničke javne</w:t>
      </w:r>
      <w:r w:rsidR="002632E4" w:rsidRPr="002632E4">
        <w:t xml:space="preserve"> </w:t>
      </w:r>
      <w:r w:rsidR="002632E4" w:rsidRPr="002632E4">
        <w:rPr>
          <w:rFonts w:cs="Arial" w:eastAsia="Times New Roman" w:hAnsi="Arial" w:ascii="Arial"/>
          <w:b/>
          <w:sz w:val="18"/>
          <w:szCs w:val="18"/>
          <w:u w:val="single"/>
        </w:rPr>
        <w:t xml:space="preserve">dražbe   </w:t>
      </w:r>
    </w:p>
    <w:p w:rsidRDefault="005D6DE2" w:rsidP="005D6DE2" w:rsidR="005D6DE2">
      <w:pPr>
        <w:spacing w:after="0"/>
        <w:ind w:firstLine="12"/>
        <w:rPr>
          <w:rFonts w:cs="Arial" w:eastAsia="Times New Roman" w:hAnsi="Arial" w:ascii="Arial"/>
          <w:b/>
          <w:sz w:val="18"/>
          <w:szCs w:val="18"/>
          <w:u w:val="single"/>
        </w:rPr>
      </w:pPr>
    </w:p>
    <w:p w:rsidRDefault="009A0258" w:rsidP="005D6DE2" w:rsidR="009A2E38" w:rsidRPr="005D6DE2">
      <w:pPr>
        <w:spacing w:after="0"/>
        <w:ind w:firstLine="12"/>
        <w:rPr>
          <w:rFonts w:cs="Arial" w:eastAsia="Times New Roman" w:hAnsi="Arial" w:ascii="Arial"/>
          <w:b/>
          <w:sz w:val="18"/>
          <w:szCs w:val="18"/>
          <w:u w:val="single"/>
        </w:rPr>
      </w:pPr>
      <w:r>
        <w:rPr>
          <w:rFonts w:cs="Arial" w:hAnsi="Arial" w:ascii="Arial"/>
          <w:b/>
          <w:sz w:val="20"/>
          <w:szCs w:val="20"/>
        </w:rPr>
        <w:t>Izno</w:t>
      </w:r>
      <w:r w:rsidR="00127960" w:rsidRPr="00127960">
        <w:rPr>
          <w:rFonts w:cs="Arial" w:hAnsi="Arial" w:ascii="Arial"/>
          <w:b/>
          <w:sz w:val="20"/>
          <w:szCs w:val="20"/>
        </w:rPr>
        <w:t>s tražbine osigurane razlučnim pravom:  =</w:t>
      </w:r>
      <w:r w:rsidR="006B54E0">
        <w:rPr>
          <w:rFonts w:cs="Arial" w:hAnsi="Arial" w:ascii="Arial"/>
          <w:b/>
          <w:sz w:val="20"/>
          <w:szCs w:val="20"/>
        </w:rPr>
        <w:t>3.356.669,56</w:t>
      </w:r>
      <w:r w:rsidR="00127960">
        <w:rPr>
          <w:rFonts w:cs="Arial" w:hAnsi="Arial" w:ascii="Arial"/>
          <w:b/>
          <w:sz w:val="20"/>
          <w:szCs w:val="20"/>
        </w:rPr>
        <w:t xml:space="preserve"> kn </w:t>
      </w:r>
    </w:p>
    <w:p w:rsidRDefault="008F3508" w:rsidP="00F45678" w:rsidR="008F350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5D6DE2" w:rsidP="00F45678" w:rsidR="008F350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---------------------------</w:t>
      </w:r>
      <w:r w:rsidR="00C24FD3">
        <w:rPr>
          <w:rFonts w:cs="Arial" w:hAnsi="Arial" w:ascii="Arial"/>
          <w:b/>
          <w:sz w:val="20"/>
          <w:szCs w:val="20"/>
        </w:rPr>
        <w:t>-----------------------------------------------------------------------------------------------------------------</w:t>
      </w:r>
    </w:p>
    <w:p w:rsidRDefault="00E428EB" w:rsidP="00F45678" w:rsidR="00E428EB" w:rsidRPr="009A2E3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4F10AD" w:rsidP="00F45678" w:rsidR="009A2E38" w:rsidRPr="009A2E38">
      <w:pPr>
        <w:spacing w:lineRule="auto" w:line="276"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>4.</w:t>
      </w:r>
      <w:r w:rsidR="009A2E38" w:rsidRPr="009A2E38"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Republika Hrvatska Ministarstvo financija, Porezna uprava, Područni ured Zagreb </w:t>
      </w:r>
    </w:p>
    <w:p w:rsidRDefault="009A2E38" w:rsidP="00F45678" w:rsidR="009A2E38" w:rsidRPr="009A2E38">
      <w:pPr>
        <w:spacing w:after="0"/>
        <w:rPr>
          <w:rFonts w:cs="Arial" w:hAnsi="Arial" w:ascii="Arial"/>
          <w:b/>
          <w:sz w:val="20"/>
          <w:szCs w:val="20"/>
        </w:rPr>
      </w:pPr>
      <w:r w:rsidRPr="009A2E38">
        <w:rPr>
          <w:rFonts w:cs="Arial" w:eastAsia="Times New Roman" w:hAnsi="Arial" w:ascii="Arial"/>
          <w:bCs/>
          <w:sz w:val="20"/>
          <w:szCs w:val="20"/>
          <w:lang w:eastAsia="hr-HR"/>
        </w:rPr>
        <w:t>OIB:18683136487,zastupa Županijsko državno odvjetništvo u Zagrebu</w:t>
      </w:r>
    </w:p>
    <w:p w:rsidRDefault="004F10AD" w:rsidP="00F45678" w:rsidR="004F10AD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(prijava br 11)</w:t>
      </w:r>
    </w:p>
    <w:p w:rsidRDefault="004F10AD" w:rsidP="00F45678" w:rsidR="00E428EB" w:rsidRPr="009A2E3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</w:t>
      </w:r>
    </w:p>
    <w:p w:rsidRDefault="009A2E38" w:rsidP="00F45678" w:rsidR="008F5C01">
      <w:pPr>
        <w:rPr>
          <w:rFonts w:cs="Arial" w:eastAsia="Times New Roman" w:hAnsi="Arial" w:ascii="Arial"/>
          <w:sz w:val="18"/>
          <w:szCs w:val="18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sz w:val="20"/>
          <w:szCs w:val="20"/>
        </w:rPr>
        <w:t>:</w:t>
      </w:r>
      <w:r w:rsidR="008F5C01" w:rsidRPr="008F5C01">
        <w:rPr>
          <w:rFonts w:cs="Arial" w:eastAsia="Times New Roman" w:hAnsi="Arial" w:ascii="Arial"/>
          <w:sz w:val="18"/>
          <w:szCs w:val="18"/>
        </w:rPr>
        <w:t xml:space="preserve"> </w:t>
      </w:r>
      <w:r w:rsidR="008F5C01">
        <w:rPr>
          <w:rFonts w:cs="Arial" w:eastAsia="Times New Roman" w:hAnsi="Arial" w:ascii="Arial"/>
          <w:sz w:val="18"/>
          <w:szCs w:val="18"/>
        </w:rPr>
        <w:t xml:space="preserve">Ugvoro o založnom pravu  od 25.01.2010. solemiziran po javnom bilježniku N,Tadiću OV-515/10  dana 01.02.2010. Anex Ugovora o založnom pravu  od 23.8.2010. </w:t>
      </w:r>
    </w:p>
    <w:p w:rsidRDefault="009A2E38" w:rsidP="00F45678" w:rsidR="009A2E3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2B0E06" w:rsidP="00F45678" w:rsidR="00AA620B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  <w:r w:rsidR="008F5C01" w:rsidRPr="00AA620B">
        <w:rPr>
          <w:rFonts w:cs="Arial" w:hAnsi="Arial" w:ascii="Arial"/>
          <w:sz w:val="20"/>
          <w:szCs w:val="20"/>
        </w:rPr>
        <w:t xml:space="preserve"> </w:t>
      </w:r>
      <w:r w:rsidR="008F5C01">
        <w:rPr>
          <w:rFonts w:cs="Arial" w:hAnsi="Arial" w:ascii="Arial"/>
          <w:sz w:val="20"/>
          <w:szCs w:val="20"/>
        </w:rPr>
        <w:t>Općinski sud u Koprivnici, Zemlj</w:t>
      </w:r>
      <w:r w:rsidR="00715314">
        <w:rPr>
          <w:rFonts w:cs="Arial" w:hAnsi="Arial" w:ascii="Arial"/>
          <w:sz w:val="20"/>
          <w:szCs w:val="20"/>
        </w:rPr>
        <w:t>išno knjižni odjel Koprivnica, z</w:t>
      </w:r>
      <w:r w:rsidR="008F5C01">
        <w:rPr>
          <w:rFonts w:cs="Arial" w:hAnsi="Arial" w:ascii="Arial"/>
          <w:sz w:val="20"/>
          <w:szCs w:val="20"/>
        </w:rPr>
        <w:t>k ul 886, kč. 1909/2 vočnjak u Zagorskoj</w:t>
      </w:r>
      <w:r w:rsidR="005F5BE4">
        <w:rPr>
          <w:rFonts w:cs="Arial" w:hAnsi="Arial" w:ascii="Arial"/>
          <w:sz w:val="20"/>
          <w:szCs w:val="20"/>
        </w:rPr>
        <w:t xml:space="preserve"> površine 567m</w:t>
      </w:r>
      <w:r w:rsidR="005F5BE4" w:rsidRPr="003E26E7">
        <w:rPr>
          <w:rFonts w:cs="Arial" w:hAnsi="Arial" w:ascii="Arial"/>
          <w:sz w:val="20"/>
          <w:szCs w:val="20"/>
          <w:vertAlign w:val="superscript"/>
        </w:rPr>
        <w:t>2</w:t>
      </w:r>
      <w:r w:rsidR="005F5BE4">
        <w:rPr>
          <w:rFonts w:cs="Arial" w:hAnsi="Arial" w:ascii="Arial"/>
          <w:sz w:val="20"/>
          <w:szCs w:val="20"/>
        </w:rPr>
        <w:t xml:space="preserve">; </w:t>
      </w:r>
      <w:r w:rsidR="005F5BE4" w:rsidRPr="005F5BE4">
        <w:rPr>
          <w:rFonts w:cs="Arial" w:hAnsi="Arial" w:ascii="Arial"/>
          <w:sz w:val="20"/>
          <w:szCs w:val="20"/>
        </w:rPr>
        <w:t>kč 1910</w:t>
      </w:r>
      <w:r w:rsidR="005F5BE4">
        <w:rPr>
          <w:rFonts w:cs="Arial" w:hAnsi="Arial" w:ascii="Arial"/>
          <w:sz w:val="20"/>
          <w:szCs w:val="20"/>
        </w:rPr>
        <w:t xml:space="preserve"> vočnjak u Zagorskoj ulici površine 555 m</w:t>
      </w:r>
      <w:r w:rsidR="005F5BE4" w:rsidRPr="003E26E7">
        <w:rPr>
          <w:rFonts w:cs="Arial" w:hAnsi="Arial" w:ascii="Arial"/>
          <w:sz w:val="20"/>
          <w:szCs w:val="20"/>
          <w:vertAlign w:val="superscript"/>
        </w:rPr>
        <w:t>2</w:t>
      </w:r>
      <w:r w:rsidR="005F5BE4">
        <w:rPr>
          <w:rFonts w:cs="Arial" w:hAnsi="Arial" w:ascii="Arial"/>
          <w:sz w:val="20"/>
          <w:szCs w:val="20"/>
        </w:rPr>
        <w:t>; kč 1911/1 oranica u Zagorskoj uluci 16212 m</w:t>
      </w:r>
      <w:r w:rsidR="005F5BE4" w:rsidRPr="003E26E7">
        <w:rPr>
          <w:rFonts w:cs="Arial" w:hAnsi="Arial" w:ascii="Arial"/>
          <w:sz w:val="20"/>
          <w:szCs w:val="20"/>
          <w:vertAlign w:val="superscript"/>
        </w:rPr>
        <w:t>2</w:t>
      </w:r>
      <w:r w:rsidR="008F5C01">
        <w:rPr>
          <w:rFonts w:cs="Arial" w:hAnsi="Arial" w:ascii="Arial"/>
          <w:sz w:val="20"/>
          <w:szCs w:val="20"/>
        </w:rPr>
        <w:t xml:space="preserve"> </w:t>
      </w:r>
    </w:p>
    <w:p w:rsidRDefault="005F5BE4" w:rsidP="00F45678" w:rsidR="005F5BE4">
      <w:pPr>
        <w:spacing w:after="0"/>
        <w:rPr>
          <w:rFonts w:cs="Arial" w:hAnsi="Arial" w:ascii="Arial"/>
          <w:sz w:val="20"/>
          <w:szCs w:val="20"/>
        </w:rPr>
      </w:pPr>
    </w:p>
    <w:p w:rsidRDefault="005F5BE4" w:rsidP="00F45678" w:rsidR="008F5C01" w:rsidRPr="00FE4A0F">
      <w:pPr>
        <w:spacing w:after="0"/>
        <w:rPr>
          <w:rFonts w:cs="Arial" w:hAnsi="Arial" w:ascii="Arial"/>
          <w:sz w:val="18"/>
          <w:szCs w:val="18"/>
        </w:rPr>
      </w:pPr>
      <w:r w:rsidRPr="00FE4A0F">
        <w:rPr>
          <w:rFonts w:cs="Arial" w:hAnsi="Arial" w:ascii="Arial"/>
          <w:sz w:val="18"/>
          <w:szCs w:val="18"/>
        </w:rPr>
        <w:t>Z-526/10 od  03.02.2010. Ugvoro o založnom pravu  od 25.01.2010. solemiziran po javnom bilježniku N,Tadiću OV-515/10  dana 01.02.2010. radi osiguranja tražbine =1.120.883,98 kn</w:t>
      </w:r>
    </w:p>
    <w:p w:rsidRDefault="005F5BE4" w:rsidP="00F45678" w:rsidR="005F5BE4" w:rsidRPr="00FE4A0F">
      <w:pPr>
        <w:spacing w:after="0"/>
        <w:rPr>
          <w:rFonts w:cs="Arial" w:hAnsi="Arial" w:ascii="Arial"/>
          <w:sz w:val="18"/>
          <w:szCs w:val="18"/>
        </w:rPr>
      </w:pPr>
      <w:r w:rsidRPr="00FE4A0F">
        <w:rPr>
          <w:rFonts w:cs="Arial" w:hAnsi="Arial" w:ascii="Arial"/>
          <w:sz w:val="18"/>
          <w:szCs w:val="18"/>
        </w:rPr>
        <w:t>Z-4595/10 od 17.09.2010. Anex Ugovora o založnom pravu  od 23.8.2010.  promjena upisa Z-</w:t>
      </w:r>
      <w:r w:rsidR="00FE4A0F">
        <w:rPr>
          <w:rFonts w:cs="Arial" w:hAnsi="Arial" w:ascii="Arial"/>
          <w:sz w:val="18"/>
          <w:szCs w:val="18"/>
        </w:rPr>
        <w:t>525</w:t>
      </w:r>
      <w:r w:rsidRPr="00FE4A0F">
        <w:rPr>
          <w:rFonts w:cs="Arial" w:hAnsi="Arial" w:ascii="Arial"/>
          <w:sz w:val="18"/>
          <w:szCs w:val="18"/>
        </w:rPr>
        <w:t>/10 na iznos od =2.088.930,29 kn</w:t>
      </w:r>
    </w:p>
    <w:p w:rsidRDefault="005F5BE4" w:rsidP="00F45678" w:rsidR="005F5BE4" w:rsidRPr="00FE4A0F">
      <w:pPr>
        <w:spacing w:after="0"/>
        <w:rPr>
          <w:rFonts w:cs="Arial" w:hAnsi="Arial" w:ascii="Arial"/>
          <w:sz w:val="18"/>
          <w:szCs w:val="18"/>
        </w:rPr>
      </w:pPr>
    </w:p>
    <w:p w:rsidRDefault="00FE4A0F" w:rsidP="00F45678" w:rsidR="005F5BE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Z-3756/2015 od</w:t>
      </w:r>
      <w:r w:rsidR="005F5BE4">
        <w:rPr>
          <w:rFonts w:cs="Arial" w:hAnsi="Arial" w:ascii="Arial"/>
          <w:sz w:val="20"/>
          <w:szCs w:val="20"/>
        </w:rPr>
        <w:t xml:space="preserve">18.05.2015. </w:t>
      </w:r>
      <w:r w:rsidR="00770CCE">
        <w:rPr>
          <w:rFonts w:cs="Arial" w:hAnsi="Arial" w:ascii="Arial"/>
          <w:sz w:val="20"/>
          <w:szCs w:val="20"/>
        </w:rPr>
        <w:t xml:space="preserve">Rješenje o osiguranju Ovr-1816/12 od 18.05.2015. radi osiguranja tražbine u izonsu od =12.010,00 kn , te troškova postupka osiguranja u iznosu od =56.941,16 kn sa za zakonskom zateznom kamatom </w:t>
      </w:r>
    </w:p>
    <w:p w:rsidRDefault="005F5BE4" w:rsidP="00F45678" w:rsidR="005F5BE4" w:rsidRPr="00AA620B">
      <w:pPr>
        <w:spacing w:after="0"/>
        <w:rPr>
          <w:rFonts w:cs="Arial" w:hAnsi="Arial" w:ascii="Arial"/>
          <w:sz w:val="20"/>
          <w:szCs w:val="20"/>
        </w:rPr>
      </w:pPr>
    </w:p>
    <w:p w:rsidRDefault="008F5C01" w:rsidP="00F45678" w:rsidR="002B0E06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pravom:  =</w:t>
      </w:r>
      <w:r w:rsidR="005F5BE4">
        <w:rPr>
          <w:rFonts w:cs="Arial" w:hAnsi="Arial" w:ascii="Arial"/>
          <w:b/>
          <w:sz w:val="20"/>
          <w:szCs w:val="20"/>
        </w:rPr>
        <w:t>2.088.930,29</w:t>
      </w:r>
      <w:r>
        <w:rPr>
          <w:rFonts w:cs="Arial" w:hAnsi="Arial" w:ascii="Arial"/>
          <w:b/>
          <w:sz w:val="20"/>
          <w:szCs w:val="20"/>
        </w:rPr>
        <w:t xml:space="preserve"> kn</w:t>
      </w:r>
      <w:r w:rsidR="00E3637B">
        <w:rPr>
          <w:rFonts w:cs="Arial" w:hAnsi="Arial" w:ascii="Arial"/>
          <w:b/>
          <w:sz w:val="20"/>
          <w:szCs w:val="20"/>
        </w:rPr>
        <w:t xml:space="preserve"> i =</w:t>
      </w:r>
      <w:r w:rsidR="005F5BE4">
        <w:rPr>
          <w:rFonts w:cs="Arial" w:hAnsi="Arial" w:ascii="Arial"/>
          <w:b/>
          <w:sz w:val="20"/>
          <w:szCs w:val="20"/>
        </w:rPr>
        <w:t xml:space="preserve">12.010,00 kn uvećano za zakonske kamate </w:t>
      </w:r>
    </w:p>
    <w:p w:rsidRDefault="001F72CC" w:rsidP="00F45678" w:rsidR="001F72CC">
      <w:pPr>
        <w:pBdr>
          <w:bottom w:space="1" w:sz="6" w:color="auto" w:val="single"/>
        </w:pBdr>
        <w:spacing w:after="0"/>
        <w:rPr>
          <w:rFonts w:cs="Arial" w:hAnsi="Arial" w:ascii="Arial"/>
          <w:b/>
          <w:sz w:val="20"/>
          <w:szCs w:val="20"/>
        </w:rPr>
      </w:pPr>
    </w:p>
    <w:p w:rsidRDefault="008B407E" w:rsidP="00F45678" w:rsidR="008B407E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8B407E" w:rsidP="00F45678" w:rsidR="008B407E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8B407E" w:rsidP="00F45678" w:rsidR="008B407E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5. </w:t>
      </w:r>
      <w:r w:rsidR="009D3E28" w:rsidRPr="009D3E28">
        <w:rPr>
          <w:rFonts w:cs="Arial" w:eastAsia="Times New Roman" w:hAnsi="Arial" w:ascii="Arial"/>
          <w:sz w:val="20"/>
          <w:szCs w:val="20"/>
        </w:rPr>
        <w:t>Produkt d.o.o, zastupa odvj.društvo Župić &amp; partneri d.o.o  iz Zagreba</w:t>
      </w:r>
      <w:r w:rsidR="009D3E28">
        <w:rPr>
          <w:rFonts w:cs="Arial" w:eastAsia="Times New Roman" w:hAnsi="Arial" w:ascii="Arial"/>
          <w:sz w:val="20"/>
          <w:szCs w:val="20"/>
        </w:rPr>
        <w:t>, OIB:</w:t>
      </w:r>
      <w:r w:rsidR="009D3E28" w:rsidRPr="005D00D2">
        <w:rPr>
          <w:rFonts w:cs="Arial" w:eastAsia="Times New Roman" w:hAnsi="Arial" w:ascii="Arial"/>
          <w:sz w:val="20"/>
          <w:szCs w:val="20"/>
        </w:rPr>
        <w:t>93205471623</w:t>
      </w:r>
      <w:r w:rsidR="009D3E28">
        <w:rPr>
          <w:rFonts w:cs="Arial" w:eastAsia="Times New Roman" w:hAnsi="Arial" w:ascii="Arial"/>
          <w:sz w:val="20"/>
          <w:szCs w:val="20"/>
        </w:rPr>
        <w:t xml:space="preserve">, </w:t>
      </w:r>
      <w:r w:rsidR="009D3E28" w:rsidRPr="005415EF">
        <w:rPr>
          <w:rFonts w:cs="Arial" w:eastAsia="Times New Roman" w:hAnsi="Arial" w:ascii="Arial"/>
          <w:sz w:val="20"/>
          <w:szCs w:val="20"/>
        </w:rPr>
        <w:t>Vrbanićeva 50, Zagreb</w:t>
      </w:r>
    </w:p>
    <w:p w:rsidRDefault="009D3E28" w:rsidP="00F45678" w:rsidR="009D3E28" w:rsidRPr="00A65C2B">
      <w:pPr>
        <w:spacing w:after="0"/>
        <w:rPr>
          <w:rFonts w:cs="Arial" w:hAnsi="Arial" w:ascii="Arial"/>
          <w:sz w:val="20"/>
          <w:szCs w:val="20"/>
        </w:rPr>
      </w:pPr>
      <w:r w:rsidRPr="00A65C2B">
        <w:rPr>
          <w:rFonts w:cs="Arial" w:hAnsi="Arial" w:ascii="Arial"/>
          <w:sz w:val="20"/>
          <w:szCs w:val="20"/>
        </w:rPr>
        <w:t xml:space="preserve">(prijava br 15) </w:t>
      </w:r>
    </w:p>
    <w:p w:rsidRDefault="009D3E28" w:rsidP="00F45678" w:rsidR="009D3E28" w:rsidRPr="009D3E2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9D3E28" w:rsidP="00F45678" w:rsidR="009D3E28" w:rsidRPr="009D3E28">
      <w:pPr>
        <w:rPr>
          <w:rFonts w:cs="Arial" w:eastAsia="Times New Roman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sz w:val="20"/>
          <w:szCs w:val="20"/>
        </w:rPr>
        <w:t>:</w:t>
      </w:r>
      <w:r w:rsidRPr="009D3E28">
        <w:rPr>
          <w:rFonts w:cs="Arial" w:eastAsia="Times New Roman" w:hAnsi="Arial" w:ascii="Arial"/>
          <w:sz w:val="16"/>
          <w:szCs w:val="16"/>
        </w:rPr>
        <w:t xml:space="preserve"> </w:t>
      </w:r>
      <w:r w:rsidRPr="009D3E28">
        <w:rPr>
          <w:rFonts w:cs="Arial" w:eastAsia="Times New Roman" w:hAnsi="Arial" w:ascii="Arial"/>
          <w:sz w:val="20"/>
          <w:szCs w:val="20"/>
        </w:rPr>
        <w:t xml:space="preserve">rješenje o ovrsi </w:t>
      </w:r>
      <w:r>
        <w:rPr>
          <w:rFonts w:cs="Arial" w:eastAsia="Times New Roman" w:hAnsi="Arial" w:ascii="Arial"/>
          <w:sz w:val="20"/>
          <w:szCs w:val="20"/>
        </w:rPr>
        <w:t>Općinskog građanskog suda u Zagrebu Ovr-</w:t>
      </w:r>
      <w:r w:rsidRPr="002C6132">
        <w:rPr>
          <w:rFonts w:cs="Arial" w:eastAsia="Times New Roman" w:hAnsi="Arial" w:ascii="Arial"/>
          <w:b/>
          <w:sz w:val="20"/>
          <w:szCs w:val="20"/>
        </w:rPr>
        <w:t>4039/2016 od 25.5.2016.;</w:t>
      </w:r>
      <w:r>
        <w:rPr>
          <w:rFonts w:cs="Arial" w:eastAsia="Times New Roman" w:hAnsi="Arial" w:ascii="Arial"/>
          <w:sz w:val="20"/>
          <w:szCs w:val="20"/>
        </w:rPr>
        <w:t xml:space="preserve"> </w:t>
      </w:r>
      <w:r w:rsidRPr="009D3E28">
        <w:rPr>
          <w:rFonts w:cs="Arial" w:eastAsia="Times New Roman" w:hAnsi="Arial" w:ascii="Arial"/>
          <w:sz w:val="20"/>
          <w:szCs w:val="20"/>
        </w:rPr>
        <w:t xml:space="preserve"> rješenje o ovrsi Općinsk</w:t>
      </w:r>
      <w:r>
        <w:rPr>
          <w:rFonts w:cs="Arial" w:eastAsia="Times New Roman" w:hAnsi="Arial" w:ascii="Arial"/>
          <w:sz w:val="20"/>
          <w:szCs w:val="20"/>
        </w:rPr>
        <w:t>o</w:t>
      </w:r>
      <w:r w:rsidRPr="009D3E28">
        <w:rPr>
          <w:rFonts w:cs="Arial" w:eastAsia="Times New Roman" w:hAnsi="Arial" w:ascii="Arial"/>
          <w:sz w:val="20"/>
          <w:szCs w:val="20"/>
        </w:rPr>
        <w:t xml:space="preserve">g građanskog suda </w:t>
      </w:r>
      <w:r>
        <w:rPr>
          <w:rFonts w:cs="Arial" w:eastAsia="Times New Roman" w:hAnsi="Arial" w:ascii="Arial"/>
          <w:sz w:val="20"/>
          <w:szCs w:val="20"/>
        </w:rPr>
        <w:t xml:space="preserve"> u Zagrebu Ovr-1740/2016 od 15.3.2016.;</w:t>
      </w:r>
      <w:r w:rsidRPr="009D3E28">
        <w:t xml:space="preserve"> </w:t>
      </w:r>
      <w:r w:rsidRPr="009D3E28">
        <w:rPr>
          <w:rFonts w:cs="Arial" w:eastAsia="Times New Roman" w:hAnsi="Arial" w:ascii="Arial"/>
          <w:sz w:val="20"/>
          <w:szCs w:val="20"/>
        </w:rPr>
        <w:t>rješenje o ovrsi Općinsk</w:t>
      </w:r>
      <w:r>
        <w:rPr>
          <w:rFonts w:cs="Arial" w:eastAsia="Times New Roman" w:hAnsi="Arial" w:ascii="Arial"/>
          <w:sz w:val="20"/>
          <w:szCs w:val="20"/>
        </w:rPr>
        <w:t>o</w:t>
      </w:r>
      <w:r w:rsidRPr="009D3E28">
        <w:rPr>
          <w:rFonts w:cs="Arial" w:eastAsia="Times New Roman" w:hAnsi="Arial" w:ascii="Arial"/>
          <w:sz w:val="20"/>
          <w:szCs w:val="20"/>
        </w:rPr>
        <w:t>g građansk</w:t>
      </w:r>
      <w:r>
        <w:rPr>
          <w:rFonts w:cs="Arial" w:eastAsia="Times New Roman" w:hAnsi="Arial" w:ascii="Arial"/>
          <w:sz w:val="20"/>
          <w:szCs w:val="20"/>
        </w:rPr>
        <w:t>og suda  u Zagrebu Ovr-280/13 od 15.2.2013</w:t>
      </w:r>
      <w:r w:rsidRPr="009D3E28">
        <w:rPr>
          <w:rFonts w:cs="Arial" w:eastAsia="Times New Roman" w:hAnsi="Arial" w:ascii="Arial"/>
          <w:sz w:val="20"/>
          <w:szCs w:val="20"/>
        </w:rPr>
        <w:t>.</w:t>
      </w:r>
      <w:r>
        <w:rPr>
          <w:rFonts w:cs="Arial" w:eastAsia="Times New Roman" w:hAnsi="Arial" w:ascii="Arial"/>
          <w:sz w:val="20"/>
          <w:szCs w:val="20"/>
        </w:rPr>
        <w:t xml:space="preserve">; </w:t>
      </w:r>
      <w:r w:rsidRPr="009D3E28">
        <w:rPr>
          <w:rFonts w:cs="Arial" w:eastAsia="Times New Roman" w:hAnsi="Arial" w:ascii="Arial"/>
          <w:sz w:val="20"/>
          <w:szCs w:val="20"/>
        </w:rPr>
        <w:t>rješenje o ovrsi Općinsk</w:t>
      </w:r>
      <w:r>
        <w:rPr>
          <w:rFonts w:cs="Arial" w:eastAsia="Times New Roman" w:hAnsi="Arial" w:ascii="Arial"/>
          <w:sz w:val="20"/>
          <w:szCs w:val="20"/>
        </w:rPr>
        <w:t>o</w:t>
      </w:r>
      <w:r w:rsidRPr="009D3E28">
        <w:rPr>
          <w:rFonts w:cs="Arial" w:eastAsia="Times New Roman" w:hAnsi="Arial" w:ascii="Arial"/>
          <w:sz w:val="20"/>
          <w:szCs w:val="20"/>
        </w:rPr>
        <w:t>g građansk</w:t>
      </w:r>
      <w:r>
        <w:rPr>
          <w:rFonts w:cs="Arial" w:eastAsia="Times New Roman" w:hAnsi="Arial" w:ascii="Arial"/>
          <w:sz w:val="20"/>
          <w:szCs w:val="20"/>
        </w:rPr>
        <w:t>og suda  u Zagrebu Ovr-35/2011 od 10.01.2011.</w:t>
      </w:r>
    </w:p>
    <w:p w:rsidRDefault="009D3E28" w:rsidP="00F45678" w:rsidR="009D3E2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9D3E28" w:rsidP="00F45678" w:rsidR="008B407E">
      <w:pPr>
        <w:spacing w:after="0"/>
        <w:rPr>
          <w:rFonts w:cs="Arial" w:hAnsi="Arial" w:ascii="Arial"/>
          <w:b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lastRenderedPageBreak/>
        <w:t>Predmet upisa</w:t>
      </w:r>
      <w:r>
        <w:rPr>
          <w:rFonts w:cs="Arial" w:hAnsi="Arial" w:ascii="Arial"/>
          <w:b/>
          <w:sz w:val="20"/>
          <w:szCs w:val="20"/>
        </w:rPr>
        <w:t>:</w:t>
      </w:r>
    </w:p>
    <w:p w:rsidRDefault="009D3E28" w:rsidP="00F45678" w:rsidR="009D3E28">
      <w:pPr>
        <w:suppressAutoHyphens w:val="false"/>
        <w:autoSpaceDE w:val="false"/>
        <w:adjustRightInd w:val="false"/>
        <w:spacing w:after="0"/>
        <w:ind w:firstLine="705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Arial" w:hAnsi="Arial" w:ascii="Arial"/>
          <w:b/>
          <w:sz w:val="20"/>
          <w:szCs w:val="20"/>
        </w:rPr>
        <w:t>-ko grad Zagreb, zk ul 5752,</w:t>
      </w:r>
      <w:r w:rsidR="00C00847">
        <w:rPr>
          <w:rFonts w:cs="Arial" w:hAnsi="Arial" w:ascii="Arial"/>
          <w:b/>
          <w:sz w:val="20"/>
          <w:szCs w:val="20"/>
        </w:rPr>
        <w:t xml:space="preserve"> kč </w:t>
      </w:r>
      <w:r w:rsidR="002C6132">
        <w:rPr>
          <w:rFonts w:cs="Arial" w:hAnsi="Arial" w:ascii="Arial"/>
          <w:b/>
          <w:sz w:val="20"/>
          <w:szCs w:val="20"/>
        </w:rPr>
        <w:t>5033/20,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kuća br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. 21,23 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i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dvorište u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adalićevoj ulici,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671m</w:t>
      </w:r>
      <w:r w:rsidRPr="002C6132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</w:p>
    <w:p w:rsidRDefault="009D3E28" w:rsidP="00F45678" w:rsidR="009D3E2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ab/>
        <w:t xml:space="preserve">22. Suvlasnički dio: 202/10000 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etažno vlasništvo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(E-22)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jednosobni stan na III(trećem) katu , Badalićeva 23, oznake u nacrtu ST-5, korisne površine 31,48 čm a koji se u naravi sastoji od jedne sobe, kuhinje, blagavoone, ulaznog prostora i kupaone, te pripadajućeg dijela spremišta u podrumu, oznake S-5, obračunske površine 1,47 čm ukupno 32,95 čm</w:t>
      </w:r>
    </w:p>
    <w:p w:rsidRDefault="009D3E28" w:rsidP="00F45678" w:rsidR="009D3E2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ab/>
        <w:t xml:space="preserve">24. Suvlasnički dio: 529/10000 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etažno vlasništvo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(E-24)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troipolsobni stan na III(trećem) katu , Badalićeva 23, oznake u nacrtu ST-7, korisne površine 82,42 čm a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koji se u naravi sastoji od tri i pol sobe, kuhinje, blagovaone, ulaznog prostora, izbe, degažmana, kupaone,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WC-a i lođe, te pripadajućeg dijela-spremišta u podrumu, oznake S-7, obračunske površine 1,84 čm ukupno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84,26 čm</w:t>
      </w:r>
    </w:p>
    <w:p w:rsidRDefault="009D3E28" w:rsidP="00F45678" w:rsidR="009D3E2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ab/>
        <w:t xml:space="preserve">26. Suvlasnički dio: 556/10000 </w:t>
      </w:r>
      <w:r w:rsid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etažno vlasništvo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(E-26)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četveroipolsobni dvoetažni stan na IV(četvrtom) katu i potkrovlju , Badalićeva 23, oznake u nacrtu ST-9,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korisne površine 86,51 čm a koji se u naravi sastoji od četiri i pol sobe, kuhinje, blagavaone, ulaznog prostora,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izbe, degažmana, kupaone i WC-a , te pripadajućeg dijela-spremišta u podrumu, oznake S-9, obračunske</w:t>
      </w:r>
    </w:p>
    <w:p w:rsidRDefault="00D62CCA" w:rsidP="00F45678" w:rsidR="00D62CCA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D62CCA">
        <w:rPr>
          <w:rFonts w:cs="Arial" w:hAnsi="Arial" w:ascii="Arial"/>
          <w:bCs/>
          <w:sz w:val="18"/>
          <w:szCs w:val="18"/>
          <w:lang w:eastAsia="hr-HR"/>
        </w:rPr>
        <w:t>površine 2,39 čm</w:t>
      </w:r>
    </w:p>
    <w:p w:rsidRDefault="009D3E28" w:rsidP="00F45678" w:rsidR="009D3E28" w:rsidRPr="00D62CCA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</w:p>
    <w:p w:rsidRDefault="00121A47" w:rsidP="00F45678" w:rsidR="009D3E2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ab/>
        <w:t>Z-25690/2016 od dana 09.06.2016.</w:t>
      </w:r>
    </w:p>
    <w:p w:rsidRDefault="00C00847" w:rsidP="00F45678" w:rsidR="00C00847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</w:p>
    <w:p w:rsidRDefault="00C00847" w:rsidP="00F45678" w:rsidR="00C00847" w:rsidRPr="002C6132">
      <w:pPr>
        <w:numPr>
          <w:ilvl w:val="0"/>
          <w:numId w:val="15"/>
        </w:numPr>
        <w:suppressAutoHyphens w:val="false"/>
        <w:autoSpaceDE w:val="false"/>
        <w:adjustRightInd w:val="false"/>
        <w:spacing w:after="0"/>
        <w:ind w:left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ko grad Zagreb Broj zk ul: 108163, kč. broj 6098/227; </w:t>
      </w:r>
      <w:r w:rsidR="00A37185"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zgrada mješovite uporabe br.</w:t>
      </w:r>
      <w:r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27, 27A, 27B, 27C POV. 1540 </w:t>
      </w:r>
      <w:r w:rsidR="00A37185"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m2 i dvorište pov</w:t>
      </w:r>
      <w:r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. 2984 </w:t>
      </w:r>
      <w:r w:rsidR="00A37185"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m2, ulica,</w:t>
      </w:r>
      <w:r w:rsidRPr="002C613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I. GARDIJSKE BRIGADE "TIGROVI</w:t>
      </w:r>
    </w:p>
    <w:p w:rsidRDefault="00C00847" w:rsidP="00F45678" w:rsidR="00C00847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</w:p>
    <w:p w:rsidRDefault="000A3D0B" w:rsidP="00F45678" w:rsidR="000A3D0B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- 22. Suvlasnički dio: 510/100000 ETAŽNO VLASNIŠTVO (E-22)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garsonjera stan br. 94B u potkrovlju dilatacije A, koji se sastoji od: ulaznog prostora, kupaonice dnevnogboravka s kuhinjom i spavaćom sobom ukupne površine 29,19 čm i pripadak spremište oznake S94B površine5,98 čm u podrumu dilatacije A (u planu posebnih dijelova zgrade označeno svijetlo smeđom bojom)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Arial" w:hAnsi="Arial" w:ascii="Arial"/>
          <w:b/>
          <w:sz w:val="20"/>
          <w:szCs w:val="20"/>
        </w:rPr>
        <w:t>-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29. Suvlasnički dio: 1277/100000 ETAŽNO VLASNIŠTVO (E-29)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lokal oznake PP8 u prizemlju dilatacije B i B1 ukupne površine 74,27 čm + 41,35 čm (u planu posebnih dijelova zgrade označeno modrom vertikalno šrafirano)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- 30. Suvlasnički dio: 520/100000 ETAŽNO VLASNIŠTVO (E-30)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lokal oznake PP8A u prizemlju dilatacije B ukupne površine 15,29 čm (u planu posebnih dijelova zgrade</w:t>
      </w:r>
      <w:r w:rsid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</w:t>
      </w: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označeno svijetlo modrom bojom)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Arial" w:hAnsi="Arial" w:ascii="Arial"/>
          <w:b/>
          <w:sz w:val="20"/>
          <w:szCs w:val="20"/>
        </w:rPr>
        <w:t>-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63. Suvlasnički dio: 757/100000 ETAŽNO VLASNIŠTVO (E-63)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lokal oznake PP11 u prizemlju dilatacije B i spremište oznake PP11 u podrumu dilatacije B1, ukupne površine 43,36 čm (u planu posebnih dijelova zgrade označeno naranđastom bojom šrafirano)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-72. Suvlasnički dio: 918/100000 ETAŽNO VLASNIŠTVO (E-72)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dvoiposobni stan broj 54 u II katu dilatacije B koji se sastoji od: ulaznog prostora, kupaonice, izbe, kuhinje,dnevnog boravka, sobe i balkona ukupne površine 52,59 čm i pripadak spremište oznake S54 u podrumu dilatacije B površine 4,96 čm (u planu posebnih dijelova zgrade označeno svijetlo ljubičastom (lila) bojom unakrsno šrafirano)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- 84. Suvlasnički dio: 943/100000 ETAŽNO VLASNIŠTVO (E-84)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dvoiposobni stan broj 66 u IV katu dilatacije B koji se sastoji od: ulaznog prostora, kupaonice, izbe,kuhinje, dnevnog boravka, sobe i balkona ukupne površine 54,00 čm i pripadak spremište oznake S66 u podrumu dilatacije B površine 4,92 čm (u planu posebnih dijelova zgrade označeno zelenom smaragd bojom unakrsno šrafirano)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91. Suvlasnički dio: 454/100000 ETAŽNO VLASNIŠTVO (E-91)</w:t>
      </w:r>
    </w:p>
    <w:p w:rsidRDefault="000A3D0B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jednosobni stan broj 105 u potkrovlju dilatacije B koji se sastoji od: ulaznog prostora s kuhinjskom nišom,kupaonicom, dnevnog boravka i sobe ukupne površine 26,02 čm i pripadak spremište oznake S105 u podrumu dilatacije B površine 3,77 čm (u planu posebnih dijelova zgrade označeno terakotsmeđom bojom unakrsno šrafirano)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E221B3" w:rsidP="00F45678" w:rsidR="00E221B3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-103. Suvlasnički dio: 1256/100000 ETAŽNO VLASNIŠTVO (E-103)</w:t>
      </w:r>
    </w:p>
    <w:p w:rsidRDefault="00E221B3" w:rsidP="00F45678" w:rsidR="00E221B3" w:rsidRPr="000C47D7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trosobni stan broj 77 u I katu dilatacije C koji se sastoji od: ulaznog prostora, kupaonice, kuhinje s</w:t>
      </w:r>
    </w:p>
    <w:p w:rsidRDefault="00E221B3" w:rsidP="00F45678" w:rsidR="000A3D0B" w:rsidRPr="000C47D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lastRenderedPageBreak/>
        <w:t>blagovanjem, dnevnog boravka, loggie, dvije spavaće sobe i loggie ukupne površine 71,94 čm i pripadak spremište oznake S77 u podrumu dilatacije C površine 4,90 čm (u planu posebnih dijelova zgrade označeno</w:t>
      </w:r>
      <w:r w:rsid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</w:t>
      </w: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svijetlo žutom bojom horizontalno šrafirano</w:t>
      </w:r>
    </w:p>
    <w:p w:rsidRDefault="000A3D0B" w:rsidP="00F45678" w:rsidR="000A3D0B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584839" w:rsidP="00F45678" w:rsidR="00584839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Arial" w:hAnsi="Arial" w:ascii="Arial"/>
          <w:b/>
          <w:sz w:val="20"/>
          <w:szCs w:val="20"/>
        </w:rPr>
        <w:t>-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110. Suvlasnički dio: 637/100000 ETAŽNO VLASNIŠTVO (E-110)</w:t>
      </w:r>
    </w:p>
    <w:p w:rsidRDefault="00584839" w:rsidP="00F45678" w:rsidR="008B407E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 w:rsidRPr="000C47D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jednosobni stan broj 85 u III katu dilatacije C koji se sastoji od: ulaznog prostora, kupaonice, kuhinjske niše, dnevnog boravka i loggie ukupne površine 36,49 čm i pripadak spremište oznake S85 u podrumu dilatacije C površine 3,18 čm (u planu posebnih dijelova zgrade označeno svijetlo ljubičastom bojom horizontalno šrafirano)</w:t>
      </w:r>
    </w:p>
    <w:p w:rsidRDefault="008F4A77" w:rsidP="00F45678" w:rsidR="008F4A77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100. Suvlasnički dio: 1386/100000 ETAŽNO VLASNIŠTVO (E-100)</w:t>
      </w:r>
    </w:p>
    <w:p w:rsidRDefault="008F4A77" w:rsidP="00F45678" w:rsidR="008F4A77" w:rsidRPr="008F4A77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8F4A7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četverosobni stan broj 74 u I katu dilatacije C koji se sastoji od: ulaznog prostora, kupaonice, wc-a, kuhinje,dnevnog boravka, loggie, tri spavaće sobe i terase ukupne površine 79,33 čm + 30,60 čm i pripadak spremište</w:t>
      </w:r>
      <w:r w:rsidR="002C6132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</w:t>
      </w:r>
      <w:r w:rsidRPr="008F4A7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oznake S74 površine 5,84 čm (u planu posebnih dijelova zgrade označeno crvenom cinober tamnom bojom</w:t>
      </w:r>
      <w:r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</w:t>
      </w:r>
      <w:r w:rsidRPr="008F4A77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horizontalno šrafirano</w:t>
      </w:r>
    </w:p>
    <w:p w:rsidRDefault="000C47D7" w:rsidP="00F45678" w:rsidR="000C47D7" w:rsidRPr="008F4A77">
      <w:pPr>
        <w:spacing w:after="0"/>
        <w:rPr>
          <w:rFonts w:cs="Arial" w:hAnsi="Arial" w:ascii="Arial"/>
          <w:sz w:val="20"/>
          <w:szCs w:val="20"/>
        </w:rPr>
      </w:pPr>
    </w:p>
    <w:p w:rsidRDefault="00D57A50" w:rsidP="00F45678" w:rsidR="000C47D7">
      <w:pPr>
        <w:numPr>
          <w:ilvl w:val="0"/>
          <w:numId w:val="15"/>
        </w:numPr>
        <w:spacing w:after="0"/>
        <w:ind w:left="0"/>
        <w:rPr>
          <w:rFonts w:cs="Arial" w:hAnsi="Arial" w:ascii="Arial"/>
          <w:b/>
          <w:sz w:val="20"/>
          <w:szCs w:val="20"/>
        </w:rPr>
      </w:pP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ko grad Zagreb </w:t>
      </w:r>
      <w:r w:rsidR="00CB2DB1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roj zk ul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: </w:t>
      </w:r>
      <w:r w:rsidR="00D70971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9879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kč. broj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 </w:t>
      </w:r>
      <w:r w:rsidR="00D70971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8671/20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                      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;</w:t>
      </w:r>
    </w:p>
    <w:p w:rsidRDefault="000C47D7" w:rsidP="00F45678" w:rsidR="000C47D7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D57A50" w:rsidP="00F45678" w:rsidR="00D57A50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1. Suvlasnički dio: 17,194/100 ETAŽNO VLASNIŠTVO (E-1)</w:t>
      </w:r>
    </w:p>
    <w:p w:rsidRDefault="00D57A50" w:rsidP="00F45678" w:rsidR="000C47D7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 w:rsidRPr="00D57A50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četverosobni stan br. 4 u II (drugoj) etaži i spremište ozn. S2 u I (prvoj) etaži, ukupne pov. 127,59 čm označen u planu posebnih dijelova zgrade zelenom bojom</w:t>
      </w:r>
    </w:p>
    <w:p w:rsidRDefault="00E408CD" w:rsidP="00F45678" w:rsidR="00E408CD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</w:p>
    <w:p w:rsidRDefault="00E408CD" w:rsidP="00F45678" w:rsidR="00E408CD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Zaprimljeno 24.03.2016.g. pod brojem Z-14184/2016, Prvenstveni red upisa: Z-12027/2016</w:t>
      </w:r>
    </w:p>
    <w:p w:rsidRDefault="00E408CD" w:rsidP="00F45678" w:rsidR="00E408CD" w:rsidRPr="00D57A50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zabilježba, ovrha, rješenje o ovrsi OVR-1740/2016 15.03.2016</w:t>
      </w:r>
    </w:p>
    <w:p w:rsidRDefault="000C47D7" w:rsidP="00F45678" w:rsidR="000C47D7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D57A50" w:rsidP="00F45678" w:rsidR="00D57A50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2. Suvlasnički dio: 17,84/100 ETAŽNO VLASNIŠTVO (E-2)</w:t>
      </w:r>
    </w:p>
    <w:p w:rsidRDefault="00D57A50" w:rsidP="00F45678" w:rsidR="000C47D7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 w:rsidRPr="00D57A50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četverosobni stan br. 3 u I (prvoj) etaži i spremište ozn. S7 u I (prvoj) etaži, ukupne pov. 132,38 čm, označenu planu posebnih dijelova zgrade crvenom bojom</w:t>
      </w:r>
    </w:p>
    <w:p w:rsidRDefault="00E408CD" w:rsidP="00F45678" w:rsidR="00E408CD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Zaprimljeno 24.03.2016.g. pod brojem Z-14184/2016, Prvenstveni red upisa: Z-12027/2016</w:t>
      </w:r>
    </w:p>
    <w:p w:rsidRDefault="00E408CD" w:rsidP="00F45678" w:rsidR="00CB5EAF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zabilježba, ovrha, rješenje o ovrsi OVR-1740/2016 15.03.2016</w:t>
      </w:r>
    </w:p>
    <w:p w:rsidRDefault="00E408CD" w:rsidP="00F45678" w:rsidR="00E408CD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Zaprimljeno 23.03.2016.g. pod brojem Z-13949/2016</w:t>
      </w:r>
    </w:p>
    <w:p w:rsidRDefault="00E408CD" w:rsidP="00F45678" w:rsidR="00E408CD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zabilježba, ovrha, rješenje o ovrsi Općinskog građanskog suda</w:t>
      </w:r>
    </w:p>
    <w:p w:rsidRDefault="00E408CD" w:rsidP="00F45678" w:rsidR="00CB5EAF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U ZAGREBU, posl.br. OVR-1692/2016 11.03.2016, ZaključaK Općinskog građanskog suda u Zagrebu broj OVR-1692/16 21.03.2016</w:t>
      </w:r>
    </w:p>
    <w:p w:rsidRDefault="008B407E" w:rsidP="00F45678" w:rsidR="008B407E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4F2EE3" w:rsidP="00F45678" w:rsidR="004F2EE3">
      <w:pPr>
        <w:numPr>
          <w:ilvl w:val="0"/>
          <w:numId w:val="15"/>
        </w:numPr>
        <w:spacing w:after="0"/>
        <w:ind w:left="0"/>
        <w:rPr>
          <w:rFonts w:cs="Arial" w:hAnsi="Arial" w:ascii="Arial"/>
          <w:b/>
          <w:sz w:val="20"/>
          <w:szCs w:val="20"/>
        </w:rPr>
      </w:pP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ko grad Zagreb </w:t>
      </w:r>
      <w:r w:rsidR="00CB2DB1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roj zk ul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:18979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kč. broj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8953/3    </w:t>
      </w:r>
      <w:r w:rsidR="00771280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dvorište   27m</w:t>
      </w:r>
      <w:r w:rsidR="00771280" w:rsidRPr="00771280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</w:p>
    <w:p w:rsidRDefault="00D57A50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771280" w:rsidP="00F45678" w:rsidR="00D57A50">
      <w:pPr>
        <w:suppressAutoHyphens w:val="false"/>
        <w:autoSpaceDE w:val="false"/>
        <w:adjustRightInd w:val="false"/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Zaprimljeno 24.03.2016.g. pod brojem Z-14184/2016; Prvenstveni red upisa: Z-12027/2016</w:t>
      </w:r>
    </w:p>
    <w:p w:rsidRDefault="00771280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 xml:space="preserve"> rješenje o ovrsi OVR-1740/2016 15.03.2016</w:t>
      </w:r>
    </w:p>
    <w:p w:rsidRDefault="00D57A50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177DD" w:rsidP="00F45678" w:rsidR="006102A9">
      <w:pPr>
        <w:suppressAutoHyphens w:val="false"/>
        <w:autoSpaceDE w:val="false"/>
        <w:adjustRightInd w:val="false"/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</w:t>
      </w:r>
      <w:r w:rsidR="006102A9"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ko grad Zagreb </w:t>
      </w:r>
      <w:r w:rsidR="006102A9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</w:t>
      </w:r>
      <w:r w:rsidR="006102A9"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roj zk ul</w:t>
      </w:r>
      <w:r w:rsidR="006102A9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:107413</w:t>
      </w:r>
      <w:r w:rsidR="006102A9"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kč. broj </w:t>
      </w:r>
      <w:r w:rsidR="006102A9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6098/181, stambeno-poslovna zgrada, UL. GRADA CHICAGA 822 BR. 10 površine 634 m2 I dvorište površine 188 m2   </w:t>
      </w:r>
    </w:p>
    <w:p w:rsidRDefault="00D57A50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102A9" w:rsidP="00F45678" w:rsidR="006102A9" w:rsidRPr="006102A9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20"/>
          <w:szCs w:val="20"/>
          <w:lang w:eastAsia="hr-HR"/>
        </w:rPr>
      </w:pPr>
      <w:r w:rsidRPr="006102A9">
        <w:rPr>
          <w:rFonts w:cs="Arial" w:hAnsi="Arial" w:ascii="Arial"/>
          <w:bCs/>
          <w:sz w:val="20"/>
          <w:szCs w:val="20"/>
          <w:lang w:eastAsia="hr-HR"/>
        </w:rPr>
        <w:t>4. Suvlasnički dio: 36/10000 etažno vlasništvo (E-4)</w:t>
      </w:r>
    </w:p>
    <w:p w:rsidRDefault="006102A9" w:rsidP="00F45678" w:rsidR="00D57A50" w:rsidRPr="006102A9">
      <w:pPr>
        <w:spacing w:after="0"/>
        <w:rPr>
          <w:rFonts w:cs="Arial" w:hAnsi="Arial" w:ascii="Arial"/>
          <w:sz w:val="20"/>
          <w:szCs w:val="20"/>
        </w:rPr>
      </w:pPr>
      <w:r w:rsidRPr="006102A9">
        <w:rPr>
          <w:rFonts w:cs="Arial" w:hAnsi="Arial" w:ascii="Arial"/>
          <w:bCs/>
          <w:sz w:val="20"/>
          <w:szCs w:val="20"/>
          <w:lang w:eastAsia="hr-HR"/>
        </w:rPr>
        <w:t>1. garaža u podrumu broj GM-4 ukupne površine 11,50 m</w:t>
      </w:r>
      <w:r w:rsidRPr="0063319E">
        <w:rPr>
          <w:rFonts w:cs="Arial" w:hAnsi="Arial" w:ascii="Arial"/>
          <w:bCs/>
          <w:sz w:val="20"/>
          <w:szCs w:val="20"/>
          <w:vertAlign w:val="superscript"/>
          <w:lang w:eastAsia="hr-HR"/>
        </w:rPr>
        <w:t>2</w:t>
      </w:r>
    </w:p>
    <w:p w:rsidRDefault="00D57A50" w:rsidP="00F45678" w:rsidR="00D57A50" w:rsidRPr="006102A9">
      <w:pPr>
        <w:spacing w:after="0"/>
        <w:rPr>
          <w:rFonts w:cs="Arial" w:hAnsi="Arial" w:ascii="Arial"/>
          <w:sz w:val="20"/>
          <w:szCs w:val="20"/>
        </w:rPr>
      </w:pPr>
    </w:p>
    <w:p w:rsidRDefault="00577C27" w:rsidP="00F45678" w:rsidR="00D57A50" w:rsidRPr="00577C27">
      <w:pPr>
        <w:spacing w:after="0"/>
        <w:rPr>
          <w:rFonts w:cs="Arial" w:hAnsi="Arial" w:ascii="Arial"/>
          <w:b/>
          <w:sz w:val="20"/>
          <w:szCs w:val="20"/>
        </w:rPr>
      </w:pPr>
      <w:r w:rsidRPr="00577C27">
        <w:rPr>
          <w:rFonts w:cs="Arial" w:hAnsi="Arial" w:ascii="Arial"/>
          <w:color w:val="000000"/>
          <w:sz w:val="20"/>
          <w:szCs w:val="20"/>
        </w:rPr>
        <w:t>Zaprimljeno 01.02.2013. broj Z-5134/13 (Z-6393/13)</w:t>
      </w:r>
      <w:r w:rsidRPr="00577C27">
        <w:rPr>
          <w:rFonts w:cs="Arial" w:hAnsi="Arial" w:ascii="Arial"/>
          <w:color w:val="000000"/>
          <w:sz w:val="20"/>
          <w:szCs w:val="20"/>
        </w:rPr>
        <w:br/>
        <w:t>Temeljem zaključka i rješenja o ovrsi posl. br. Ovr-280/13 od 05. veljače 2013. godine zabilježuje se ovrha.</w:t>
      </w:r>
    </w:p>
    <w:p w:rsidRDefault="00D57A50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177DD" w:rsidP="00F45678" w:rsidR="001177DD">
      <w:pPr>
        <w:numPr>
          <w:ilvl w:val="0"/>
          <w:numId w:val="15"/>
        </w:numPr>
        <w:spacing w:after="0"/>
        <w:ind w:left="0"/>
        <w:rPr>
          <w:rFonts w:cs="Arial" w:hAnsi="Arial" w:ascii="Arial"/>
          <w:b/>
          <w:sz w:val="20"/>
          <w:szCs w:val="20"/>
        </w:rPr>
      </w:pP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ko grad Zagreb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roj zk ul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:24936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kč. broj </w:t>
      </w:r>
      <w:r w:rsidR="0063319E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8585/56,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  <w:r w:rsidR="00E63761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kuća br. 26, dvije zgrade i dvorište u Zelengaju 655 m</w:t>
      </w:r>
      <w:r w:rsidR="00E63761" w:rsidRPr="00F93958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</w:p>
    <w:p w:rsidRDefault="00E63761" w:rsidP="00F45678" w:rsidR="00E63761" w:rsidRPr="00F9395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 w:rsidRPr="00F93958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7. Suvlasnički dio: 8,751/100 </w:t>
      </w:r>
      <w:r w:rsidR="00997D78" w:rsidRPr="00F93958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etažno vlasništvo </w:t>
      </w:r>
      <w:r w:rsidRPr="00F93958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(E-7)</w:t>
      </w:r>
    </w:p>
    <w:p w:rsidRDefault="00E63761" w:rsidP="00F45678" w:rsidR="00E63761" w:rsidRPr="00E63761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 w:rsidRPr="00E63761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trosobni stan u prizemlju (kota - 1,50) i spremište broj 2 u suterenu II (kota - 6,00) ukupne površine 87,10</w:t>
      </w:r>
    </w:p>
    <w:p w:rsidRDefault="00E63761" w:rsidP="00F45678" w:rsidR="00D57A50" w:rsidRPr="00E63761">
      <w:pPr>
        <w:spacing w:after="0"/>
        <w:rPr>
          <w:rFonts w:cs="Arial" w:hAnsi="Arial" w:ascii="Arial"/>
          <w:sz w:val="20"/>
          <w:szCs w:val="20"/>
        </w:rPr>
      </w:pPr>
      <w:r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</w:t>
      </w:r>
      <w:r w:rsidRPr="00E63761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čm u etažnom nacrtu označeno tirkiznom bojom</w:t>
      </w:r>
    </w:p>
    <w:p w:rsidRDefault="00D57A50" w:rsidP="00F45678" w:rsidR="00D57A50" w:rsidRPr="00E63761">
      <w:pPr>
        <w:spacing w:after="0"/>
        <w:rPr>
          <w:rFonts w:cs="Arial" w:hAnsi="Arial" w:ascii="Arial"/>
          <w:sz w:val="20"/>
          <w:szCs w:val="20"/>
        </w:rPr>
      </w:pPr>
    </w:p>
    <w:p w:rsidRDefault="00E63761" w:rsidP="00F45678" w:rsidR="00E63761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Zaprimljeno 04.01.2011. broj Z-185/11=ozn. Z-3830/11</w:t>
      </w:r>
    </w:p>
    <w:p w:rsidRDefault="00E63761" w:rsidP="00F45678" w:rsidR="00E63761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Na temelju Rješenja o ovrsi posl.br. Ovr-35/2011 od 10. siječnja 2011.g. zabilježuje se ovrha utvrđenjem</w:t>
      </w:r>
    </w:p>
    <w:p w:rsidRDefault="00E63761" w:rsidP="00F45678" w:rsidR="00E63761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vrijednosti nekretnina, njihovom prodajom i namirenjem ovrhovoditelja PRODUKT d.o.o. iz Zagreba,</w:t>
      </w:r>
    </w:p>
    <w:p w:rsidRDefault="00E63761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Vrbanićeva 50 iz novčanog iznosa dobivenog prodajom.</w:t>
      </w:r>
    </w:p>
    <w:p w:rsidRDefault="00D57A50" w:rsidP="00F45678" w:rsidR="00D57A50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9D2CC6" w:rsidP="00F45678" w:rsidR="009D2CC6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8. Suvlasnički dio: 8,746/100 </w:t>
      </w:r>
      <w:r w:rsidR="00304E83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etažno vlasništvo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(E-8)</w:t>
      </w:r>
    </w:p>
    <w:p w:rsidRDefault="009D2CC6" w:rsidP="00F45678" w:rsidR="00D57A50" w:rsidRPr="009D2CC6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9D2CC6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troipolsobni dvoetažni stan, dio u prizemlju (kota - 0,00) i dio u I katu (kota + 3,00), te spremište broj 3 u suterenu II (kota - 6,00) ukupne površine 87,04 čm u etažnom nacrtu označeno svjetloljubičastom bojom</w:t>
      </w:r>
    </w:p>
    <w:p w:rsidRDefault="00D57A50" w:rsidP="00F45678" w:rsidR="00D57A50" w:rsidRPr="009D2CC6">
      <w:pPr>
        <w:spacing w:after="0"/>
        <w:rPr>
          <w:rFonts w:cs="Arial" w:hAnsi="Arial" w:ascii="Arial"/>
          <w:sz w:val="20"/>
          <w:szCs w:val="20"/>
        </w:rPr>
      </w:pPr>
    </w:p>
    <w:p w:rsidRDefault="009D2CC6" w:rsidP="002C1B47" w:rsidR="002C1B47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 xml:space="preserve">ZABILJEŽBA, SPOR, Tužba zaprimljena na Općinskom sudu u Novom Zagrebu </w:t>
      </w:r>
      <w:r w:rsidR="00242149">
        <w:rPr>
          <w:rFonts w:cs="TimesNewRomanPSMT" w:hAnsi="TimesNewRomanPSMT" w:ascii="TimesNewRomanPSMT"/>
          <w:sz w:val="20"/>
          <w:szCs w:val="20"/>
          <w:lang w:eastAsia="hr-HR"/>
        </w:rPr>
        <w:t>–</w:t>
      </w:r>
      <w:r>
        <w:rPr>
          <w:rFonts w:cs="TimesNewRomanPSMT" w:hAnsi="TimesNewRomanPSMT" w:ascii="TimesNewRomanPSMT"/>
          <w:sz w:val="20"/>
          <w:szCs w:val="20"/>
          <w:lang w:eastAsia="hr-HR"/>
        </w:rPr>
        <w:t xml:space="preserve"> Stalna</w:t>
      </w:r>
      <w:r w:rsidR="00242149">
        <w:rPr>
          <w:rFonts w:cs="TimesNewRomanPSMT" w:hAnsi="TimesNewRomanPSMT" w:ascii="TimesNewRomanPSMT"/>
          <w:sz w:val="20"/>
          <w:szCs w:val="20"/>
          <w:lang w:eastAsia="hr-HR"/>
        </w:rPr>
        <w:t xml:space="preserve"> </w:t>
      </w:r>
      <w:r>
        <w:rPr>
          <w:rFonts w:cs="TimesNewRomanPSMT" w:hAnsi="TimesNewRomanPSMT" w:ascii="TimesNewRomanPSMT"/>
          <w:sz w:val="20"/>
          <w:szCs w:val="20"/>
          <w:lang w:eastAsia="hr-HR"/>
        </w:rPr>
        <w:t>služba u Zaprešiću od 6. veljače 2018.</w:t>
      </w:r>
    </w:p>
    <w:p w:rsidRDefault="002C1B47" w:rsidP="002C1B47" w:rsidR="002C1B47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</w:p>
    <w:p w:rsidRDefault="000C47D7" w:rsidP="00F45678" w:rsidR="000C47D7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 w:rsidR="009D2CC6">
        <w:rPr>
          <w:rFonts w:cs="Arial" w:hAnsi="Arial" w:ascii="Arial"/>
          <w:b/>
          <w:sz w:val="20"/>
          <w:szCs w:val="20"/>
        </w:rPr>
        <w:t xml:space="preserve"> –prijavljeno:</w:t>
      </w:r>
      <w:r w:rsidR="002C1B47">
        <w:rPr>
          <w:rFonts w:cs="Arial" w:hAnsi="Arial" w:ascii="Arial"/>
          <w:b/>
          <w:sz w:val="20"/>
          <w:szCs w:val="20"/>
        </w:rPr>
        <w:t>=</w:t>
      </w:r>
      <w:r w:rsidR="009D2CC6">
        <w:rPr>
          <w:rFonts w:cs="Arial" w:hAnsi="Arial" w:ascii="Arial"/>
          <w:b/>
          <w:sz w:val="20"/>
          <w:szCs w:val="20"/>
        </w:rPr>
        <w:t>6.323.991,23</w:t>
      </w:r>
      <w:r>
        <w:rPr>
          <w:rFonts w:cs="Arial" w:hAnsi="Arial" w:ascii="Arial"/>
          <w:b/>
          <w:sz w:val="20"/>
          <w:szCs w:val="20"/>
        </w:rPr>
        <w:t xml:space="preserve"> kn</w:t>
      </w:r>
    </w:p>
    <w:p w:rsidRDefault="002C1B47" w:rsidP="00F45678" w:rsidR="002C1B47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2C1B47" w:rsidP="00F45678" w:rsidR="000C47D7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  <w:r w:rsidRPr="00C80561">
        <w:rPr>
          <w:rFonts w:cs="Arial" w:hAnsi="Arial" w:ascii="Arial"/>
          <w:sz w:val="20"/>
          <w:szCs w:val="20"/>
        </w:rPr>
        <w:t>zabilježbe ovrhe Ovr-4039/16</w:t>
      </w:r>
      <w:r w:rsidR="00C80561">
        <w:rPr>
          <w:rFonts w:cs="Arial" w:hAnsi="Arial" w:ascii="Arial"/>
          <w:sz w:val="20"/>
          <w:szCs w:val="20"/>
        </w:rPr>
        <w:t xml:space="preserve"> provedena u zemljišnim knjigama dana  07.06.2016. </w:t>
      </w:r>
      <w:r w:rsidRPr="00C80561">
        <w:rPr>
          <w:rFonts w:cs="Arial" w:hAnsi="Arial" w:ascii="Arial"/>
          <w:sz w:val="20"/>
          <w:szCs w:val="20"/>
        </w:rPr>
        <w:t xml:space="preserve"> i Ovr-1740/16 </w:t>
      </w:r>
      <w:r w:rsidR="00C80561">
        <w:rPr>
          <w:rFonts w:cs="Arial" w:hAnsi="Arial" w:ascii="Arial"/>
          <w:sz w:val="20"/>
          <w:szCs w:val="20"/>
        </w:rPr>
        <w:t xml:space="preserve">dana 15.03.2016 dakle </w:t>
      </w:r>
      <w:r w:rsidRPr="00C80561">
        <w:rPr>
          <w:rFonts w:cs="Arial" w:hAnsi="Arial" w:ascii="Arial"/>
          <w:sz w:val="20"/>
          <w:szCs w:val="20"/>
        </w:rPr>
        <w:t xml:space="preserve"> nakon prijed</w:t>
      </w:r>
      <w:r w:rsidR="00C80561" w:rsidRPr="00C80561">
        <w:rPr>
          <w:rFonts w:cs="Arial" w:hAnsi="Arial" w:ascii="Arial"/>
          <w:sz w:val="20"/>
          <w:szCs w:val="20"/>
        </w:rPr>
        <w:t>loga za</w:t>
      </w:r>
      <w:r w:rsidR="00C80561">
        <w:rPr>
          <w:rFonts w:cs="Arial" w:hAnsi="Arial" w:ascii="Arial"/>
          <w:sz w:val="20"/>
          <w:szCs w:val="20"/>
        </w:rPr>
        <w:t xml:space="preserve"> </w:t>
      </w:r>
      <w:r w:rsidR="00C80561" w:rsidRPr="00C80561">
        <w:rPr>
          <w:rFonts w:cs="Arial" w:hAnsi="Arial" w:ascii="Arial"/>
          <w:sz w:val="20"/>
          <w:szCs w:val="20"/>
        </w:rPr>
        <w:t>otvaranje stečajnog postupka</w:t>
      </w:r>
      <w:r w:rsidR="000F729C">
        <w:rPr>
          <w:rFonts w:cs="Arial" w:hAnsi="Arial" w:ascii="Arial"/>
          <w:sz w:val="20"/>
          <w:szCs w:val="20"/>
        </w:rPr>
        <w:t xml:space="preserve">, </w:t>
      </w:r>
      <w:r w:rsidR="00C80561" w:rsidRPr="00C80561">
        <w:rPr>
          <w:rFonts w:cs="Arial" w:hAnsi="Arial" w:ascii="Arial"/>
          <w:sz w:val="20"/>
          <w:szCs w:val="20"/>
        </w:rPr>
        <w:t xml:space="preserve"> </w:t>
      </w:r>
      <w:r w:rsidR="00C80561">
        <w:rPr>
          <w:rFonts w:cs="Arial" w:hAnsi="Arial" w:ascii="Arial"/>
          <w:sz w:val="20"/>
          <w:szCs w:val="20"/>
        </w:rPr>
        <w:t>obustav</w:t>
      </w:r>
      <w:r w:rsidR="000F729C">
        <w:rPr>
          <w:rFonts w:cs="Arial" w:hAnsi="Arial" w:ascii="Arial"/>
          <w:sz w:val="20"/>
          <w:szCs w:val="20"/>
        </w:rPr>
        <w:t xml:space="preserve">a </w:t>
      </w:r>
      <w:r w:rsidR="00C80561" w:rsidRPr="00C80561">
        <w:rPr>
          <w:rFonts w:cs="Arial" w:hAnsi="Arial" w:ascii="Arial"/>
          <w:sz w:val="20"/>
          <w:szCs w:val="20"/>
        </w:rPr>
        <w:t>u skladu sa člankom 168. Stečajnog zakona</w:t>
      </w:r>
      <w:r w:rsidR="00C80561"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>___________________________________________________________________________________</w:t>
      </w:r>
    </w:p>
    <w:p w:rsidRDefault="008B407E" w:rsidP="00F45678" w:rsidR="008B407E" w:rsidRPr="00C04514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C04514" w:rsidP="00F45678" w:rsidR="00C04514" w:rsidRPr="00CB2B5D">
      <w:pPr>
        <w:rPr>
          <w:rFonts w:cs="Arial" w:eastAsia="Times New Roman" w:hAnsi="Arial" w:ascii="Arial"/>
          <w:sz w:val="20"/>
          <w:szCs w:val="20"/>
        </w:rPr>
      </w:pPr>
      <w:r w:rsidRPr="00C04514">
        <w:rPr>
          <w:rFonts w:cs="Arial" w:hAnsi="Arial" w:ascii="Arial"/>
          <w:b/>
          <w:sz w:val="20"/>
          <w:szCs w:val="20"/>
        </w:rPr>
        <w:t xml:space="preserve">6. </w:t>
      </w:r>
      <w:r w:rsidRPr="00C04514">
        <w:rPr>
          <w:rFonts w:cs="Arial" w:eastAsia="Times New Roman" w:hAnsi="Arial" w:ascii="Arial"/>
          <w:b/>
          <w:sz w:val="20"/>
          <w:szCs w:val="20"/>
        </w:rPr>
        <w:t xml:space="preserve">GOI d.d, </w:t>
      </w:r>
      <w:r w:rsidRPr="00CB2B5D">
        <w:rPr>
          <w:rFonts w:cs="Arial" w:eastAsia="Times New Roman" w:hAnsi="Arial" w:ascii="Arial"/>
          <w:sz w:val="20"/>
          <w:szCs w:val="20"/>
        </w:rPr>
        <w:t>zastupa  odvjetničko  društvo Župić &amp;Partneri d.o.o iz Zagreba, OIB: 81377247676, Martićeva 17/1, Zagreb</w:t>
      </w:r>
    </w:p>
    <w:p w:rsidRDefault="006A465A" w:rsidP="00F45678" w:rsidR="006A465A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(prijava br  21)</w:t>
      </w:r>
    </w:p>
    <w:p w:rsidRDefault="00C04514" w:rsidP="00F45678" w:rsidR="00C04514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A465A" w:rsidP="00F45678" w:rsidR="006A465A">
      <w:pPr>
        <w:ind w:firstLine="4"/>
        <w:rPr>
          <w:rFonts w:cs="Arial" w:eastAsia="Times New Roman" w:hAnsi="Arial" w:ascii="Arial"/>
          <w:sz w:val="18"/>
          <w:szCs w:val="18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>:</w:t>
      </w:r>
      <w:r w:rsidRPr="001F72CC">
        <w:rPr>
          <w:rFonts w:cs="Arial" w:eastAsia="Times New Roman" w:hAnsi="Arial" w:ascii="Arial"/>
          <w:sz w:val="18"/>
          <w:szCs w:val="18"/>
        </w:rPr>
        <w:t xml:space="preserve"> </w:t>
      </w:r>
      <w:r w:rsidR="00162E18" w:rsidRPr="009F077D">
        <w:rPr>
          <w:rFonts w:cs="Arial" w:eastAsia="Times New Roman" w:hAnsi="Arial" w:ascii="Arial"/>
          <w:sz w:val="18"/>
          <w:szCs w:val="18"/>
        </w:rPr>
        <w:t>rješenje o ovrsi Trgovačkog suda u Zagrebu Ovr-4684/2012 od 02.10.2012.</w:t>
      </w:r>
    </w:p>
    <w:p w:rsidRDefault="006A465A" w:rsidP="00F45678" w:rsidR="006A465A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A465A" w:rsidP="00F45678" w:rsidR="00162E18">
      <w:pPr>
        <w:spacing w:after="0"/>
        <w:rPr>
          <w:rFonts w:cs="Arial" w:hAnsi="Arial" w:ascii="Arial"/>
          <w:b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</w:p>
    <w:p w:rsidRDefault="00162E18" w:rsidP="00F45678" w:rsidR="00162E18">
      <w:pPr>
        <w:numPr>
          <w:ilvl w:val="0"/>
          <w:numId w:val="15"/>
        </w:numPr>
        <w:spacing w:after="0"/>
        <w:ind w:left="0"/>
        <w:rPr>
          <w:rFonts w:cs="Arial" w:hAnsi="Arial" w:ascii="Arial"/>
          <w:b/>
          <w:sz w:val="20"/>
          <w:szCs w:val="20"/>
        </w:rPr>
      </w:pP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ko grad Zagreb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roj zk ul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:24936</w:t>
      </w:r>
      <w:r w:rsidRPr="00C00847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kč. broj </w:t>
      </w:r>
      <w:r w:rsidR="00626B60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8585/56,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kuća br. 26, dvije zgrade i dvorište u Zelengaju 655 m2</w:t>
      </w:r>
    </w:p>
    <w:p w:rsidRDefault="00162E18" w:rsidP="00F45678" w:rsidR="00162E1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62E18" w:rsidP="00F45678" w:rsidR="00162E18" w:rsidRPr="00162E1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 w:rsidRPr="00162E18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-7. Suvlasnički dio: 8,751/100 etažno vlasništvo (E-7)</w:t>
      </w:r>
    </w:p>
    <w:p w:rsidRDefault="00162E18" w:rsidP="00F45678" w:rsidR="00162E18" w:rsidRPr="00E63761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 w:rsidRPr="00E63761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trosobni stan u prizemlju (kota - 1,50) i spremište broj 2 u suterenu II (kota - 6,00) ukupne površine 87,10</w:t>
      </w:r>
    </w:p>
    <w:p w:rsidRDefault="00162E18" w:rsidP="00F45678" w:rsidR="00162E18" w:rsidRPr="00E63761">
      <w:pPr>
        <w:spacing w:after="0"/>
        <w:rPr>
          <w:rFonts w:cs="Arial" w:hAnsi="Arial" w:ascii="Arial"/>
          <w:sz w:val="20"/>
          <w:szCs w:val="20"/>
        </w:rPr>
      </w:pPr>
      <w:r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</w:t>
      </w:r>
      <w:r w:rsidRPr="00E63761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čm u etažnom nacrtu označeno tirkiznom bojom</w:t>
      </w:r>
    </w:p>
    <w:p w:rsidRDefault="00162E18" w:rsidP="00F45678" w:rsidR="00162E18" w:rsidRPr="00E63761">
      <w:pPr>
        <w:spacing w:after="0"/>
        <w:rPr>
          <w:rFonts w:cs="Arial" w:hAnsi="Arial" w:ascii="Arial"/>
          <w:sz w:val="20"/>
          <w:szCs w:val="20"/>
        </w:rPr>
      </w:pPr>
    </w:p>
    <w:p w:rsidRDefault="00162E18" w:rsidP="00F45678" w:rsidR="00162E1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-8. Suvlasnički dio: 8,746/100 etažno vlasništvo (E-8)</w:t>
      </w:r>
    </w:p>
    <w:p w:rsidRDefault="00162E18" w:rsidP="00F45678" w:rsidR="00162E18" w:rsidRPr="009D2CC6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 w:rsidRPr="009D2CC6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1. troipolsobni dvoetažni stan, dio u prizemlju (kota - 0,00) i dio u I katu (kota + 3,00), te spremište broj 3 u suterenu II (kota - 6,00) ukupne površine 87,04 čm u etažnom nacrtu označeno svjetloljubičastom bojom</w:t>
      </w:r>
    </w:p>
    <w:p w:rsidRDefault="006A465A" w:rsidP="00F45678" w:rsidR="006A465A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</w:t>
      </w:r>
      <w:r w:rsidR="00391754" w:rsidRPr="00391754">
        <w:rPr>
          <w:rFonts w:cs="Arial" w:hAnsi="Arial" w:ascii="Arial"/>
          <w:sz w:val="18"/>
          <w:szCs w:val="18"/>
        </w:rPr>
        <w:t xml:space="preserve"> </w:t>
      </w:r>
      <w:r w:rsidR="00391754">
        <w:rPr>
          <w:rFonts w:cs="Arial" w:hAnsi="Arial" w:ascii="Arial"/>
          <w:sz w:val="18"/>
          <w:szCs w:val="18"/>
        </w:rPr>
        <w:t>Z-45890/12 od 25.9.2011</w:t>
      </w:r>
    </w:p>
    <w:p w:rsidRDefault="006A465A" w:rsidP="00F45678" w:rsidR="006A465A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A465A" w:rsidP="00F45678" w:rsidR="006A465A">
      <w:pPr>
        <w:spacing w:after="0"/>
        <w:rPr>
          <w:rFonts w:cs="Arial" w:hAnsi="Arial" w:ascii="Arial"/>
          <w:b/>
          <w:sz w:val="20"/>
          <w:szCs w:val="20"/>
        </w:rPr>
      </w:pPr>
      <w:r w:rsidRPr="00555A65">
        <w:rPr>
          <w:rFonts w:cs="Arial" w:hAnsi="Arial" w:ascii="Arial"/>
          <w:b/>
          <w:sz w:val="20"/>
          <w:szCs w:val="20"/>
        </w:rPr>
        <w:tab/>
      </w: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>
        <w:rPr>
          <w:rFonts w:cs="Arial" w:hAnsi="Arial" w:ascii="Arial"/>
          <w:b/>
          <w:sz w:val="20"/>
          <w:szCs w:val="20"/>
        </w:rPr>
        <w:t>:</w:t>
      </w:r>
      <w:r w:rsidR="00162E18">
        <w:rPr>
          <w:rFonts w:cs="Arial" w:hAnsi="Arial" w:ascii="Arial"/>
          <w:b/>
          <w:sz w:val="20"/>
          <w:szCs w:val="20"/>
        </w:rPr>
        <w:t xml:space="preserve">691.717,08 </w:t>
      </w:r>
      <w:r>
        <w:rPr>
          <w:rFonts w:cs="Arial" w:hAnsi="Arial" w:ascii="Arial"/>
          <w:b/>
          <w:sz w:val="20"/>
          <w:szCs w:val="20"/>
        </w:rPr>
        <w:t>kn</w:t>
      </w:r>
    </w:p>
    <w:p w:rsidRDefault="00C04514" w:rsidP="00F45678" w:rsidR="00C04514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A465A" w:rsidP="00F45678" w:rsidR="00C04514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_______________________________________________________________________________</w:t>
      </w: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C04514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7</w:t>
      </w:r>
      <w:r w:rsidR="001F72CC">
        <w:rPr>
          <w:rFonts w:cs="Arial" w:hAnsi="Arial" w:ascii="Arial"/>
          <w:b/>
          <w:sz w:val="20"/>
          <w:szCs w:val="20"/>
        </w:rPr>
        <w:t>.</w:t>
      </w:r>
      <w:r w:rsidR="001F72CC" w:rsidRPr="001F72CC">
        <w:rPr>
          <w:rFonts w:cs="Arial" w:eastAsia="Times New Roman" w:hAnsi="Arial" w:ascii="Arial"/>
          <w:sz w:val="20"/>
          <w:szCs w:val="20"/>
        </w:rPr>
        <w:t xml:space="preserve"> </w:t>
      </w:r>
      <w:r w:rsidR="001F72CC" w:rsidRPr="007527F4">
        <w:rPr>
          <w:rFonts w:cs="Arial" w:eastAsia="Times New Roman" w:hAnsi="Arial" w:ascii="Arial"/>
          <w:sz w:val="20"/>
          <w:szCs w:val="20"/>
        </w:rPr>
        <w:t>H – ABDUCO d.o.o</w:t>
      </w:r>
      <w:r w:rsidR="001F72CC">
        <w:rPr>
          <w:rFonts w:cs="Arial" w:eastAsia="Times New Roman" w:hAnsi="Arial" w:ascii="Arial"/>
          <w:sz w:val="20"/>
          <w:szCs w:val="20"/>
        </w:rPr>
        <w:t>, OIB:</w:t>
      </w:r>
      <w:r w:rsidR="001F72CC" w:rsidRPr="007527F4">
        <w:rPr>
          <w:rFonts w:cs="Arial" w:eastAsia="Times New Roman" w:hAnsi="Arial" w:ascii="Arial"/>
          <w:sz w:val="20"/>
          <w:szCs w:val="20"/>
        </w:rPr>
        <w:t>13667298928</w:t>
      </w:r>
      <w:r w:rsidR="001F72CC">
        <w:rPr>
          <w:rFonts w:cs="Arial" w:eastAsia="Times New Roman" w:hAnsi="Arial" w:ascii="Arial"/>
          <w:sz w:val="20"/>
          <w:szCs w:val="20"/>
        </w:rPr>
        <w:t>,</w:t>
      </w:r>
      <w:r w:rsidR="001F72CC" w:rsidRPr="001F72CC">
        <w:rPr>
          <w:rFonts w:cs="Arial" w:eastAsia="Times New Roman" w:hAnsi="Arial" w:ascii="Arial"/>
          <w:sz w:val="20"/>
          <w:szCs w:val="20"/>
        </w:rPr>
        <w:t xml:space="preserve"> </w:t>
      </w:r>
      <w:r w:rsidR="001F72CC">
        <w:rPr>
          <w:rFonts w:cs="Arial" w:eastAsia="Times New Roman" w:hAnsi="Arial" w:ascii="Arial"/>
          <w:sz w:val="20"/>
          <w:szCs w:val="20"/>
        </w:rPr>
        <w:t xml:space="preserve">Zagreb, </w:t>
      </w:r>
      <w:r w:rsidR="001F72CC" w:rsidRPr="007527F4">
        <w:rPr>
          <w:rFonts w:cs="Arial" w:eastAsia="Times New Roman" w:hAnsi="Arial" w:ascii="Arial"/>
          <w:sz w:val="20"/>
          <w:szCs w:val="20"/>
        </w:rPr>
        <w:t>Slavonska avenija 6A</w:t>
      </w:r>
      <w:r w:rsidR="001F72CC">
        <w:rPr>
          <w:rFonts w:cs="Arial" w:eastAsia="Times New Roman" w:hAnsi="Arial" w:ascii="Arial"/>
          <w:sz w:val="20"/>
          <w:szCs w:val="20"/>
        </w:rPr>
        <w:t xml:space="preserve"> </w:t>
      </w:r>
    </w:p>
    <w:p w:rsidRDefault="00B235CD" w:rsidP="00F45678" w:rsidR="00BF03D1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(prijava br  23</w:t>
      </w:r>
      <w:r w:rsidR="004441C0">
        <w:rPr>
          <w:rFonts w:cs="Arial" w:hAnsi="Arial" w:ascii="Arial"/>
          <w:sz w:val="20"/>
          <w:szCs w:val="20"/>
        </w:rPr>
        <w:t>- obavijest o razlučnom pravu)</w:t>
      </w: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F72CC" w:rsidP="00903105" w:rsidR="001F72CC" w:rsidRPr="006F5882">
      <w:pPr>
        <w:rPr>
          <w:rFonts w:cs="Arial" w:eastAsia="Times New Roman" w:hAnsi="Arial" w:ascii="Arial"/>
          <w:sz w:val="18"/>
          <w:szCs w:val="18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>:</w:t>
      </w:r>
      <w:r w:rsidRPr="001F72CC">
        <w:rPr>
          <w:rFonts w:cs="Arial" w:eastAsia="Times New Roman" w:hAnsi="Arial" w:ascii="Arial"/>
          <w:sz w:val="18"/>
          <w:szCs w:val="18"/>
        </w:rPr>
        <w:t xml:space="preserve"> </w:t>
      </w:r>
      <w:r w:rsidRPr="006F5882">
        <w:rPr>
          <w:rFonts w:cs="Arial" w:eastAsia="Times New Roman" w:hAnsi="Arial" w:ascii="Arial"/>
          <w:sz w:val="18"/>
          <w:szCs w:val="18"/>
        </w:rPr>
        <w:t>Otkup tražbine od Hypo Alpe Adria bank d.d. sada Addiko Bank d.d.  potvrđen dana 24.4.2014. javni bilježnik M.Ježek iz Zagreb OV-874/14-2 i Anex Ugovoru o ustupu tražbine od 1.07.2016.</w:t>
      </w:r>
    </w:p>
    <w:p w:rsidRDefault="001F72CC" w:rsidP="00903105" w:rsidR="001F72CC">
      <w:pPr>
        <w:spacing w:after="0"/>
        <w:rPr>
          <w:rFonts w:cs="Arial" w:eastAsia="Times New Roman" w:hAnsi="Arial" w:ascii="Arial"/>
          <w:sz w:val="18"/>
          <w:szCs w:val="18"/>
        </w:rPr>
      </w:pPr>
      <w:r w:rsidRPr="001F72CC">
        <w:rPr>
          <w:rFonts w:cs="Arial" w:eastAsia="Times New Roman" w:hAnsi="Arial" w:ascii="Arial"/>
          <w:sz w:val="18"/>
          <w:szCs w:val="18"/>
        </w:rPr>
        <w:t>Ugovor o kreditu 211-145/2007 sa Sporazumom o osiguranju novčane tražbine solemiziran dana 0</w:t>
      </w:r>
      <w:r>
        <w:rPr>
          <w:rFonts w:cs="Arial" w:eastAsia="Times New Roman" w:hAnsi="Arial" w:ascii="Arial"/>
          <w:sz w:val="18"/>
          <w:szCs w:val="18"/>
        </w:rPr>
        <w:t>6</w:t>
      </w:r>
      <w:r w:rsidRPr="001F72CC">
        <w:rPr>
          <w:rFonts w:cs="Arial" w:eastAsia="Times New Roman" w:hAnsi="Arial" w:ascii="Arial"/>
          <w:sz w:val="18"/>
          <w:szCs w:val="18"/>
        </w:rPr>
        <w:t xml:space="preserve">.06.2007. </w:t>
      </w:r>
      <w:r>
        <w:rPr>
          <w:rFonts w:cs="Arial" w:eastAsia="Times New Roman" w:hAnsi="Arial" w:ascii="Arial"/>
          <w:sz w:val="18"/>
          <w:szCs w:val="18"/>
        </w:rPr>
        <w:t xml:space="preserve"> </w:t>
      </w:r>
      <w:r w:rsidR="000116F2">
        <w:rPr>
          <w:rFonts w:cs="Arial" w:eastAsia="Times New Roman" w:hAnsi="Arial" w:ascii="Arial"/>
          <w:sz w:val="18"/>
          <w:szCs w:val="18"/>
        </w:rPr>
        <w:t xml:space="preserve">korisnik SG GRADITELJSTVO d.o.o. Zagreb, </w:t>
      </w:r>
    </w:p>
    <w:p w:rsidRDefault="001F72CC" w:rsidP="00F45678" w:rsidR="001F72CC">
      <w:pPr>
        <w:spacing w:after="0"/>
        <w:ind w:firstLine="709"/>
        <w:rPr>
          <w:rFonts w:cs="Arial" w:hAnsi="Arial" w:ascii="Arial"/>
          <w:b/>
          <w:sz w:val="20"/>
          <w:szCs w:val="20"/>
        </w:rPr>
      </w:pPr>
    </w:p>
    <w:p w:rsidRDefault="001F72CC" w:rsidP="00F45678" w:rsidR="001F72CC" w:rsidRPr="005A1EDC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  <w:r w:rsidR="005A1EDC" w:rsidRPr="005A1EDC">
        <w:rPr>
          <w:rFonts w:cs="Arial" w:hAnsi="Arial" w:ascii="Arial"/>
          <w:sz w:val="20"/>
          <w:szCs w:val="20"/>
        </w:rPr>
        <w:t>zemljišno knjižni odjel Biograd na moru, ko Biograd n</w:t>
      </w:r>
      <w:r w:rsidR="008C40DF">
        <w:rPr>
          <w:rFonts w:cs="Arial" w:hAnsi="Arial" w:ascii="Arial"/>
          <w:sz w:val="20"/>
          <w:szCs w:val="20"/>
        </w:rPr>
        <w:t>a</w:t>
      </w:r>
      <w:r w:rsidR="005A1EDC" w:rsidRPr="005A1EDC">
        <w:rPr>
          <w:rFonts w:cs="Arial" w:hAnsi="Arial" w:ascii="Arial"/>
          <w:sz w:val="20"/>
          <w:szCs w:val="20"/>
        </w:rPr>
        <w:t xml:space="preserve"> </w:t>
      </w:r>
      <w:r w:rsidR="008C40DF">
        <w:rPr>
          <w:rFonts w:cs="Arial" w:hAnsi="Arial" w:ascii="Arial"/>
          <w:sz w:val="20"/>
          <w:szCs w:val="20"/>
        </w:rPr>
        <w:t>m</w:t>
      </w:r>
      <w:r w:rsidR="005A1EDC" w:rsidRPr="005A1EDC">
        <w:rPr>
          <w:rFonts w:cs="Arial" w:hAnsi="Arial" w:ascii="Arial"/>
          <w:sz w:val="20"/>
          <w:szCs w:val="20"/>
        </w:rPr>
        <w:t>oru, zk ul 107,kč 2290 Grada pašnjak, 2687 m</w:t>
      </w:r>
      <w:r w:rsidR="005A1EDC" w:rsidRPr="00242149">
        <w:rPr>
          <w:rFonts w:cs="Arial" w:hAnsi="Arial" w:ascii="Arial"/>
          <w:sz w:val="20"/>
          <w:szCs w:val="20"/>
          <w:vertAlign w:val="superscript"/>
        </w:rPr>
        <w:t>2</w:t>
      </w:r>
      <w:r w:rsidR="005A1EDC" w:rsidRPr="005A1EDC">
        <w:rPr>
          <w:rFonts w:cs="Arial" w:hAnsi="Arial" w:ascii="Arial"/>
          <w:sz w:val="20"/>
          <w:szCs w:val="20"/>
        </w:rPr>
        <w:t xml:space="preserve"> i kč 2291 Granda, pašnjak 1062 m</w:t>
      </w:r>
      <w:r w:rsidR="005A1EDC" w:rsidRPr="00242149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5A1EDC" w:rsidP="00F45678" w:rsidR="00903105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Z-784/2007/107 od 26.11.2015.</w:t>
      </w:r>
    </w:p>
    <w:p w:rsidRDefault="00903105" w:rsidP="00F45678" w:rsidR="00903105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>
        <w:rPr>
          <w:rFonts w:cs="Arial" w:hAnsi="Arial" w:ascii="Arial"/>
          <w:b/>
          <w:sz w:val="20"/>
          <w:szCs w:val="20"/>
        </w:rPr>
        <w:t>:=5.006.240,88 kn</w:t>
      </w:r>
    </w:p>
    <w:p w:rsidRDefault="000116F2" w:rsidP="00F45678" w:rsidR="000116F2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116F2" w:rsidP="00F45678" w:rsidR="000116F2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  <w:r>
        <w:rPr>
          <w:rFonts w:cs="Arial" w:eastAsia="Times New Roman" w:hAnsi="Arial" w:ascii="Arial"/>
          <w:sz w:val="18"/>
          <w:szCs w:val="18"/>
          <w:lang w:eastAsia="hr-HR"/>
        </w:rPr>
        <w:t xml:space="preserve">STANOGRAD stambeno-graditeljska zadruga kao prodavatelj i SG GRADITELJSTVO d.o.o. kao kupac zaključili su dana 27.travnja 2007.godine Ugovor  o kupoprodaji nekretnina u Biogradu na moru . Dana 28.05.2007. godine zaključili su raskid  Ugovora o kupoprodaji </w:t>
      </w:r>
      <w:r w:rsidRPr="000116F2">
        <w:rPr>
          <w:rFonts w:cs="Arial" w:eastAsia="Times New Roman" w:hAnsi="Arial" w:ascii="Arial"/>
          <w:sz w:val="18"/>
          <w:szCs w:val="18"/>
          <w:lang w:eastAsia="hr-HR"/>
        </w:rPr>
        <w:t>nekretnina u Biogradu na moru</w:t>
      </w:r>
      <w:r>
        <w:rPr>
          <w:rFonts w:cs="Arial" w:eastAsia="Times New Roman" w:hAnsi="Arial" w:ascii="Arial"/>
          <w:sz w:val="18"/>
          <w:szCs w:val="18"/>
          <w:lang w:eastAsia="hr-HR"/>
        </w:rPr>
        <w:t xml:space="preserve"> obzirom da ju kupac nije platio niti ju je mogao platiti. Dana 13.3.2009. zaključili su Anex raskida Ugovora o kupnji nekretnina u Biogradu. </w:t>
      </w:r>
      <w:r w:rsidR="00FE7476">
        <w:rPr>
          <w:rFonts w:cs="Arial" w:eastAsia="Times New Roman" w:hAnsi="Arial" w:ascii="Arial"/>
          <w:sz w:val="18"/>
          <w:szCs w:val="18"/>
          <w:lang w:eastAsia="hr-HR"/>
        </w:rPr>
        <w:t xml:space="preserve">Dakle Ugovor je raskinut 28.05.2007. a kupac je dana 05.06.2007. sa Hypo Alpe Adria  Bank zaključio Ugovor o kreditu sa sporazumom o osiguranju novčane tražbine kojim je nekretninu u Biogradu dao Hypo banci pod razlučno pravo, dakle nakon što je Ugovor o kupoprodaji nekretnina raskinut, a što je kupac znao. U daljnjem tijeku stečajnog postupka stečajni upravitelj će pokrenuti postupak radi ishođenja upisa brisanja hipoteke. </w:t>
      </w: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306A6" w:rsidP="00F45678" w:rsidR="00F851F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--------------------------------------------------------------------------------------------------------------------------</w:t>
      </w: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903105" w:rsidP="00F45678" w:rsidR="00903105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C04514" w:rsidP="00F45678" w:rsidR="00BF03D1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8 </w:t>
      </w:r>
      <w:r w:rsidR="00BF03D1">
        <w:rPr>
          <w:rFonts w:cs="Arial" w:hAnsi="Arial" w:ascii="Arial"/>
          <w:b/>
          <w:sz w:val="20"/>
          <w:szCs w:val="20"/>
        </w:rPr>
        <w:t>.</w:t>
      </w:r>
      <w:r w:rsidR="00BF03D1" w:rsidRPr="00BF03D1">
        <w:rPr>
          <w:rFonts w:cs="Arial" w:eastAsia="Times New Roman" w:hAnsi="Arial" w:ascii="Arial"/>
          <w:sz w:val="20"/>
          <w:szCs w:val="20"/>
        </w:rPr>
        <w:t xml:space="preserve"> </w:t>
      </w:r>
      <w:r w:rsidR="00BF03D1">
        <w:rPr>
          <w:rFonts w:cs="Arial" w:eastAsia="Times New Roman" w:hAnsi="Arial" w:ascii="Arial"/>
          <w:sz w:val="20"/>
          <w:szCs w:val="20"/>
        </w:rPr>
        <w:t>Hrvatska p</w:t>
      </w:r>
      <w:r w:rsidR="00BF03D1" w:rsidRPr="007527F4">
        <w:rPr>
          <w:rFonts w:cs="Arial" w:eastAsia="Times New Roman" w:hAnsi="Arial" w:ascii="Arial"/>
          <w:sz w:val="20"/>
          <w:szCs w:val="20"/>
        </w:rPr>
        <w:t>oštanska banka d.d</w:t>
      </w:r>
      <w:r w:rsidR="00BF03D1">
        <w:rPr>
          <w:rFonts w:cs="Arial" w:eastAsia="Times New Roman" w:hAnsi="Arial" w:ascii="Arial"/>
          <w:sz w:val="20"/>
          <w:szCs w:val="20"/>
        </w:rPr>
        <w:t xml:space="preserve">, OIB:87939104217, </w:t>
      </w:r>
      <w:r w:rsidR="00BF03D1" w:rsidRPr="00BF03D1">
        <w:rPr>
          <w:rFonts w:cs="Arial" w:eastAsia="Times New Roman" w:hAnsi="Arial" w:ascii="Arial"/>
          <w:sz w:val="20"/>
          <w:szCs w:val="20"/>
        </w:rPr>
        <w:t>Jurišićeva 4, Zagreb</w:t>
      </w:r>
    </w:p>
    <w:p w:rsidRDefault="00BF03D1" w:rsidP="00F45678" w:rsidR="00BF03D1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(prijava br 27)</w:t>
      </w: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851F3" w:rsidP="00F45678" w:rsidR="001F72CC">
      <w:pPr>
        <w:spacing w:after="0"/>
        <w:rPr>
          <w:rFonts w:cs="Arial" w:eastAsia="Times New Roman" w:hAnsi="Arial" w:ascii="Arial"/>
          <w:sz w:val="18"/>
          <w:szCs w:val="18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sz w:val="20"/>
          <w:szCs w:val="20"/>
        </w:rPr>
        <w:t>:</w:t>
      </w:r>
      <w:r w:rsidR="00285BBE" w:rsidRPr="00285BBE">
        <w:rPr>
          <w:rFonts w:cs="Arial" w:eastAsia="Times New Roman" w:hAnsi="Arial" w:ascii="Arial"/>
          <w:sz w:val="18"/>
          <w:szCs w:val="18"/>
        </w:rPr>
        <w:t xml:space="preserve"> </w:t>
      </w:r>
      <w:r w:rsidR="00285BBE">
        <w:rPr>
          <w:rFonts w:cs="Arial" w:eastAsia="Times New Roman" w:hAnsi="Arial" w:ascii="Arial"/>
          <w:sz w:val="18"/>
          <w:szCs w:val="18"/>
        </w:rPr>
        <w:t>Sporazum broj 60/10  o zasnivanje založnog prava (simultana hipoteka) na nekretninama od 30.03.2010. OV-2576/10 jb Dolinar iz Zagreba</w:t>
      </w:r>
    </w:p>
    <w:p w:rsidRDefault="00B44C0D" w:rsidP="00F45678" w:rsidR="00B44C0D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B44C0D" w:rsidP="00F45678" w:rsidR="00B44C0D" w:rsidRPr="00D87AB4">
      <w:pPr>
        <w:numPr>
          <w:ilvl w:val="0"/>
          <w:numId w:val="14"/>
        </w:numPr>
        <w:spacing w:after="0"/>
        <w:ind w:left="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sz w:val="18"/>
          <w:szCs w:val="18"/>
        </w:rPr>
        <w:t>Općinski sud u Dubrovniku Ovr-217/15 ,</w:t>
      </w:r>
    </w:p>
    <w:p w:rsidRDefault="001F72CC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851F3" w:rsidP="00F45678" w:rsidR="00285BBE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  <w:r w:rsidR="00285BBE" w:rsidRPr="00285BBE">
        <w:rPr>
          <w:rFonts w:cs="Arial" w:hAnsi="Arial" w:ascii="Arial"/>
          <w:sz w:val="20"/>
          <w:szCs w:val="20"/>
        </w:rPr>
        <w:t xml:space="preserve"> </w:t>
      </w:r>
      <w:r w:rsidR="00285BBE">
        <w:rPr>
          <w:rFonts w:cs="Arial" w:hAnsi="Arial" w:ascii="Arial"/>
          <w:sz w:val="20"/>
          <w:szCs w:val="20"/>
        </w:rPr>
        <w:t>Općinski sud u Dubrovniku,  zemljišno knjižni odjel Dubrovnik , zk ul 3226, ko Gruž</w:t>
      </w:r>
    </w:p>
    <w:p w:rsidRDefault="00285BBE" w:rsidP="00F45678" w:rsidR="00285BB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kč br 183/2 vrt i 184/3 pašnjak,stambena zgrada </w:t>
      </w:r>
    </w:p>
    <w:p w:rsidRDefault="00D87AB4" w:rsidP="00F45678" w:rsidR="00285BBE" w:rsidRPr="00B44C0D">
      <w:pPr>
        <w:numPr>
          <w:ilvl w:val="0"/>
          <w:numId w:val="13"/>
        </w:numPr>
        <w:spacing w:after="0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53.suvalsnički dio</w:t>
      </w:r>
      <w:r w:rsidRPr="00D87AB4">
        <w:rPr>
          <w:rFonts w:cs="Arial" w:hAnsi="Arial" w:ascii="Arial"/>
          <w:sz w:val="20"/>
          <w:szCs w:val="20"/>
        </w:rPr>
        <w:t xml:space="preserve"> :113/10000 etažno vlasništvo </w:t>
      </w:r>
      <w:r w:rsidRPr="00903105">
        <w:rPr>
          <w:rFonts w:cs="Arial" w:hAnsi="Arial" w:ascii="Arial"/>
          <w:b/>
          <w:sz w:val="20"/>
          <w:szCs w:val="20"/>
        </w:rPr>
        <w:t>(E-53)</w:t>
      </w:r>
      <w:r>
        <w:rPr>
          <w:rFonts w:cs="Arial" w:hAnsi="Arial" w:ascii="Arial"/>
          <w:sz w:val="20"/>
          <w:szCs w:val="20"/>
        </w:rPr>
        <w:t xml:space="preserve"> s</w:t>
      </w:r>
      <w:r w:rsidR="00F04A89">
        <w:rPr>
          <w:rFonts w:cs="Arial" w:hAnsi="Arial" w:ascii="Arial"/>
          <w:sz w:val="20"/>
          <w:szCs w:val="20"/>
        </w:rPr>
        <w:t>t</w:t>
      </w:r>
      <w:r>
        <w:rPr>
          <w:rFonts w:cs="Arial" w:hAnsi="Arial" w:ascii="Arial"/>
          <w:sz w:val="20"/>
          <w:szCs w:val="20"/>
        </w:rPr>
        <w:t>an br 26</w:t>
      </w:r>
      <w:r w:rsidR="00F04A89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 IV katu zgrade C ,površine 55,32m</w:t>
      </w:r>
      <w:r w:rsidRPr="00D87AB4">
        <w:rPr>
          <w:rFonts w:cs="Arial" w:hAnsi="Arial" w:ascii="Arial"/>
          <w:sz w:val="20"/>
          <w:szCs w:val="20"/>
          <w:vertAlign w:val="superscript"/>
        </w:rPr>
        <w:t>2</w:t>
      </w:r>
      <w:r>
        <w:rPr>
          <w:rFonts w:cs="Arial" w:hAnsi="Arial" w:ascii="Arial"/>
          <w:sz w:val="20"/>
          <w:szCs w:val="20"/>
        </w:rPr>
        <w:t>, ostava broj 21 površine 2,25m</w:t>
      </w:r>
      <w:r w:rsidRPr="00D87AB4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1F72CC" w:rsidP="00F45678" w:rsidR="001F72CC" w:rsidRPr="00903105">
      <w:pPr>
        <w:spacing w:after="0"/>
        <w:rPr>
          <w:rFonts w:cs="Arial" w:hAnsi="Arial" w:ascii="Arial"/>
          <w:sz w:val="20"/>
          <w:szCs w:val="20"/>
        </w:rPr>
      </w:pPr>
    </w:p>
    <w:p w:rsidRDefault="00F851F3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 xml:space="preserve">Iznos tražbine osigurane razlučnim pravom: </w:t>
      </w:r>
      <w:r w:rsidR="00431060">
        <w:rPr>
          <w:rFonts w:cs="Arial" w:hAnsi="Arial" w:ascii="Arial"/>
          <w:b/>
          <w:sz w:val="20"/>
          <w:szCs w:val="20"/>
        </w:rPr>
        <w:t>=</w:t>
      </w:r>
      <w:r w:rsidR="00B44C0D">
        <w:rPr>
          <w:rFonts w:cs="Arial" w:hAnsi="Arial" w:ascii="Arial"/>
          <w:b/>
          <w:sz w:val="20"/>
          <w:szCs w:val="20"/>
        </w:rPr>
        <w:t xml:space="preserve">17.805.636,40 kn </w:t>
      </w:r>
    </w:p>
    <w:p w:rsidRDefault="00015746" w:rsidP="00F45678" w:rsidR="00015746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15746" w:rsidP="00F45678" w:rsidR="008B153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NAPOMENA:</w:t>
      </w:r>
      <w:r w:rsidR="00431060">
        <w:rPr>
          <w:rFonts w:cs="Arial" w:hAnsi="Arial" w:ascii="Arial"/>
          <w:b/>
          <w:sz w:val="20"/>
          <w:szCs w:val="20"/>
        </w:rPr>
        <w:t xml:space="preserve"> </w:t>
      </w:r>
      <w:r w:rsidR="00995A7F">
        <w:rPr>
          <w:rFonts w:cs="Arial" w:hAnsi="Arial" w:ascii="Arial"/>
          <w:b/>
          <w:sz w:val="20"/>
          <w:szCs w:val="20"/>
        </w:rPr>
        <w:t>za n</w:t>
      </w:r>
      <w:r w:rsidR="00431060">
        <w:rPr>
          <w:rFonts w:cs="Arial" w:hAnsi="Arial" w:ascii="Arial"/>
          <w:b/>
          <w:sz w:val="20"/>
          <w:szCs w:val="20"/>
        </w:rPr>
        <w:t>ekretninu, predmet upisa</w:t>
      </w:r>
      <w:r w:rsidR="00995A7F">
        <w:rPr>
          <w:rFonts w:cs="Arial" w:hAnsi="Arial" w:ascii="Arial"/>
          <w:b/>
          <w:sz w:val="20"/>
          <w:szCs w:val="20"/>
        </w:rPr>
        <w:t xml:space="preserve"> HPB d.d. </w:t>
      </w:r>
      <w:r w:rsidR="00431060">
        <w:rPr>
          <w:rFonts w:cs="Arial" w:hAnsi="Arial" w:ascii="Arial"/>
          <w:b/>
          <w:sz w:val="20"/>
          <w:szCs w:val="20"/>
        </w:rPr>
        <w:t xml:space="preserve"> zaključen Ugovor broj 5126/2008 o kupoprodaji nekretnina, kupac T</w:t>
      </w:r>
      <w:r w:rsidR="00995A7F">
        <w:rPr>
          <w:rFonts w:cs="Arial" w:hAnsi="Arial" w:ascii="Arial"/>
          <w:b/>
          <w:sz w:val="20"/>
          <w:szCs w:val="20"/>
        </w:rPr>
        <w:t>a</w:t>
      </w:r>
      <w:r w:rsidR="00431060">
        <w:rPr>
          <w:rFonts w:cs="Arial" w:hAnsi="Arial" w:ascii="Arial"/>
          <w:b/>
          <w:sz w:val="20"/>
          <w:szCs w:val="20"/>
        </w:rPr>
        <w:t>dić Ana, Zagreb,</w:t>
      </w:r>
      <w:r w:rsidR="00E40834">
        <w:rPr>
          <w:rFonts w:cs="Arial" w:hAnsi="Arial" w:ascii="Arial"/>
          <w:b/>
          <w:sz w:val="20"/>
          <w:szCs w:val="20"/>
        </w:rPr>
        <w:t xml:space="preserve"> Makanč</w:t>
      </w:r>
      <w:r w:rsidR="00431060">
        <w:rPr>
          <w:rFonts w:cs="Arial" w:hAnsi="Arial" w:ascii="Arial"/>
          <w:b/>
          <w:sz w:val="20"/>
          <w:szCs w:val="20"/>
        </w:rPr>
        <w:t>ev</w:t>
      </w:r>
      <w:r w:rsidR="00E40834">
        <w:rPr>
          <w:rFonts w:cs="Arial" w:hAnsi="Arial" w:ascii="Arial"/>
          <w:b/>
          <w:sz w:val="20"/>
          <w:szCs w:val="20"/>
        </w:rPr>
        <w:t xml:space="preserve">a, </w:t>
      </w:r>
      <w:r w:rsidR="00431060">
        <w:rPr>
          <w:rFonts w:cs="Arial" w:hAnsi="Arial" w:ascii="Arial"/>
          <w:b/>
          <w:sz w:val="20"/>
          <w:szCs w:val="20"/>
        </w:rPr>
        <w:t xml:space="preserve"> 16 </w:t>
      </w:r>
      <w:r w:rsidR="00995A7F">
        <w:rPr>
          <w:rFonts w:cs="Arial" w:hAnsi="Arial" w:ascii="Arial"/>
          <w:b/>
          <w:sz w:val="20"/>
          <w:szCs w:val="20"/>
        </w:rPr>
        <w:t xml:space="preserve">dana 01.04.2008. </w:t>
      </w:r>
      <w:r w:rsidR="00A25C4C">
        <w:rPr>
          <w:rFonts w:cs="Arial" w:hAnsi="Arial" w:ascii="Arial"/>
          <w:b/>
          <w:sz w:val="20"/>
          <w:szCs w:val="20"/>
        </w:rPr>
        <w:t>koja je dostavila izlučni zahtjev za pr</w:t>
      </w:r>
      <w:r w:rsidR="00AD5786">
        <w:rPr>
          <w:rFonts w:cs="Arial" w:hAnsi="Arial" w:ascii="Arial"/>
          <w:b/>
          <w:sz w:val="20"/>
          <w:szCs w:val="20"/>
        </w:rPr>
        <w:t>e</w:t>
      </w:r>
      <w:r w:rsidR="00A25C4C">
        <w:rPr>
          <w:rFonts w:cs="Arial" w:hAnsi="Arial" w:ascii="Arial"/>
          <w:b/>
          <w:sz w:val="20"/>
          <w:szCs w:val="20"/>
        </w:rPr>
        <w:t xml:space="preserve">dmetnu nekretninu </w:t>
      </w:r>
    </w:p>
    <w:p w:rsidRDefault="006306A6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------------------------------------------------------------------------------------------------------------------------------</w:t>
      </w:r>
    </w:p>
    <w:p w:rsidRDefault="006306A6" w:rsidP="00F45678" w:rsidR="006306A6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8B407E" w:rsidP="00F45678" w:rsidR="001F72CC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8</w:t>
      </w:r>
      <w:r w:rsidR="00857637">
        <w:rPr>
          <w:rFonts w:cs="Arial" w:hAnsi="Arial" w:ascii="Arial"/>
          <w:b/>
          <w:sz w:val="20"/>
          <w:szCs w:val="20"/>
        </w:rPr>
        <w:t>.</w:t>
      </w:r>
      <w:r w:rsidR="00857637" w:rsidRPr="00857637">
        <w:rPr>
          <w:rFonts w:cs="Arial" w:eastAsia="Times New Roman" w:hAnsi="Arial" w:ascii="Arial"/>
          <w:sz w:val="20"/>
          <w:szCs w:val="20"/>
        </w:rPr>
        <w:t xml:space="preserve"> </w:t>
      </w:r>
      <w:r w:rsidR="00857637" w:rsidRPr="00751DDF">
        <w:rPr>
          <w:rFonts w:cs="Arial" w:eastAsia="Times New Roman" w:hAnsi="Arial" w:ascii="Arial"/>
          <w:sz w:val="20"/>
          <w:szCs w:val="20"/>
        </w:rPr>
        <w:t>Nova kreditna banka Maribor</w:t>
      </w:r>
      <w:r w:rsidR="00857637">
        <w:rPr>
          <w:rFonts w:cs="Arial" w:eastAsia="Times New Roman" w:hAnsi="Arial" w:ascii="Arial"/>
          <w:sz w:val="20"/>
          <w:szCs w:val="20"/>
        </w:rPr>
        <w:t xml:space="preserve"> d.d.,OIB:</w:t>
      </w:r>
      <w:r w:rsidR="00857637" w:rsidRPr="00751DDF">
        <w:rPr>
          <w:rFonts w:cs="Arial" w:eastAsia="Times New Roman" w:hAnsi="Arial" w:ascii="Arial"/>
          <w:sz w:val="20"/>
          <w:szCs w:val="20"/>
        </w:rPr>
        <w:t>58602216763</w:t>
      </w:r>
      <w:r w:rsidR="00857637">
        <w:rPr>
          <w:rFonts w:cs="Arial" w:eastAsia="Times New Roman" w:hAnsi="Arial" w:ascii="Arial"/>
          <w:sz w:val="20"/>
          <w:szCs w:val="20"/>
        </w:rPr>
        <w:t>,</w:t>
      </w:r>
      <w:r w:rsidR="00857637" w:rsidRPr="00857637">
        <w:rPr>
          <w:rFonts w:cs="Arial" w:eastAsia="Times New Roman" w:hAnsi="Arial" w:ascii="Arial"/>
          <w:sz w:val="20"/>
          <w:szCs w:val="20"/>
        </w:rPr>
        <w:t xml:space="preserve"> </w:t>
      </w:r>
      <w:r w:rsidR="00857637">
        <w:rPr>
          <w:rFonts w:cs="Arial" w:eastAsia="Times New Roman" w:hAnsi="Arial" w:ascii="Arial"/>
          <w:sz w:val="20"/>
          <w:szCs w:val="20"/>
        </w:rPr>
        <w:t xml:space="preserve">Republika Slovenija , Maribor </w:t>
      </w:r>
      <w:r w:rsidR="00857637" w:rsidRPr="00751DDF">
        <w:rPr>
          <w:rFonts w:cs="Arial" w:eastAsia="Times New Roman" w:hAnsi="Arial" w:ascii="Arial"/>
          <w:sz w:val="20"/>
          <w:szCs w:val="20"/>
        </w:rPr>
        <w:t xml:space="preserve">Ul.Vita Kraigherja 4 </w:t>
      </w:r>
      <w:r w:rsidR="00857637">
        <w:rPr>
          <w:rFonts w:cs="Arial" w:eastAsia="Times New Roman" w:hAnsi="Arial" w:ascii="Arial"/>
          <w:sz w:val="20"/>
          <w:szCs w:val="20"/>
        </w:rPr>
        <w:t xml:space="preserve"> </w:t>
      </w:r>
    </w:p>
    <w:p w:rsidRDefault="00D92324" w:rsidP="00F45678" w:rsidR="00443C0E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(prijava br 32</w:t>
      </w:r>
      <w:r w:rsidR="00443C0E">
        <w:rPr>
          <w:rFonts w:cs="Arial" w:hAnsi="Arial" w:ascii="Arial"/>
          <w:sz w:val="20"/>
          <w:szCs w:val="20"/>
        </w:rPr>
        <w:t>)</w:t>
      </w:r>
    </w:p>
    <w:p w:rsidRDefault="00443C0E" w:rsidP="00F45678" w:rsidR="00443C0E">
      <w:pPr>
        <w:rPr>
          <w:rFonts w:cs="Arial" w:hAnsi="Arial" w:ascii="Arial"/>
          <w:b/>
          <w:sz w:val="20"/>
          <w:szCs w:val="20"/>
        </w:rPr>
      </w:pPr>
    </w:p>
    <w:p w:rsidRDefault="00857637" w:rsidP="00F45678" w:rsidR="008B153C" w:rsidRPr="003769C6">
      <w:pPr>
        <w:rPr>
          <w:rFonts w:cs="Arial" w:eastAsia="Times New Roman" w:hAnsi="Arial" w:ascii="Arial"/>
          <w:sz w:val="18"/>
          <w:szCs w:val="18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>:</w:t>
      </w:r>
      <w:r w:rsidR="008B153C" w:rsidRPr="008B153C">
        <w:rPr>
          <w:rFonts w:cs="Arial" w:eastAsia="Times New Roman" w:hAnsi="Arial" w:ascii="Arial"/>
          <w:sz w:val="18"/>
          <w:szCs w:val="18"/>
        </w:rPr>
        <w:t xml:space="preserve"> </w:t>
      </w:r>
      <w:r w:rsidR="008B153C">
        <w:rPr>
          <w:rFonts w:cs="Arial" w:eastAsia="Times New Roman" w:hAnsi="Arial" w:ascii="Arial"/>
          <w:sz w:val="18"/>
          <w:szCs w:val="18"/>
        </w:rPr>
        <w:t>Ugovor o osiguranju tražbine zasnivanjem hipoteke na nekretnina</w:t>
      </w:r>
      <w:r w:rsidR="002461AF">
        <w:rPr>
          <w:rFonts w:cs="Arial" w:eastAsia="Times New Roman" w:hAnsi="Arial" w:ascii="Arial"/>
          <w:sz w:val="18"/>
          <w:szCs w:val="18"/>
        </w:rPr>
        <w:t xml:space="preserve">ma solemiziran po jb  N.Tadić </w:t>
      </w:r>
      <w:r w:rsidR="008B153C">
        <w:rPr>
          <w:rFonts w:cs="Arial" w:eastAsia="Times New Roman" w:hAnsi="Arial" w:ascii="Arial"/>
          <w:sz w:val="18"/>
          <w:szCs w:val="18"/>
        </w:rPr>
        <w:t>iz Zagreba, O</w:t>
      </w:r>
      <w:r w:rsidR="002461AF">
        <w:rPr>
          <w:rFonts w:cs="Arial" w:eastAsia="Times New Roman" w:hAnsi="Arial" w:ascii="Arial"/>
          <w:sz w:val="18"/>
          <w:szCs w:val="18"/>
        </w:rPr>
        <w:t>V-3866/13 od dana  28.6.2013</w:t>
      </w:r>
      <w:r w:rsidR="008B153C">
        <w:rPr>
          <w:rFonts w:cs="Arial" w:eastAsia="Times New Roman" w:hAnsi="Arial" w:ascii="Arial"/>
          <w:sz w:val="18"/>
          <w:szCs w:val="18"/>
        </w:rPr>
        <w:t xml:space="preserve">; Ugovor o osiguranju novčane tražbine zasnivanjem hipoteke na nekretninama  </w:t>
      </w:r>
      <w:r w:rsidR="008B153C" w:rsidRPr="003769C6">
        <w:rPr>
          <w:rFonts w:cs="Arial" w:eastAsia="Times New Roman" w:hAnsi="Arial" w:ascii="Arial"/>
          <w:sz w:val="18"/>
          <w:szCs w:val="18"/>
        </w:rPr>
        <w:t>solem</w:t>
      </w:r>
      <w:r w:rsidR="00D051D4">
        <w:rPr>
          <w:rFonts w:cs="Arial" w:eastAsia="Times New Roman" w:hAnsi="Arial" w:ascii="Arial"/>
          <w:sz w:val="18"/>
          <w:szCs w:val="18"/>
        </w:rPr>
        <w:t>n</w:t>
      </w:r>
      <w:r w:rsidR="008B153C" w:rsidRPr="003769C6">
        <w:rPr>
          <w:rFonts w:cs="Arial" w:eastAsia="Times New Roman" w:hAnsi="Arial" w:ascii="Arial"/>
          <w:sz w:val="18"/>
          <w:szCs w:val="18"/>
        </w:rPr>
        <w:t>iziran po jb L.</w:t>
      </w:r>
      <w:r w:rsidR="008B153C">
        <w:rPr>
          <w:rFonts w:cs="Arial" w:eastAsia="Times New Roman" w:hAnsi="Arial" w:ascii="Arial"/>
          <w:sz w:val="18"/>
          <w:szCs w:val="18"/>
        </w:rPr>
        <w:t xml:space="preserve">Škaričić iz Zagreba, OV-14734/08 </w:t>
      </w:r>
      <w:r w:rsidR="008B153C" w:rsidRPr="003769C6">
        <w:rPr>
          <w:rFonts w:cs="Arial" w:eastAsia="Times New Roman" w:hAnsi="Arial" w:ascii="Arial"/>
          <w:sz w:val="18"/>
          <w:szCs w:val="18"/>
        </w:rPr>
        <w:t xml:space="preserve">od dana  </w:t>
      </w:r>
      <w:r w:rsidR="008945B4">
        <w:rPr>
          <w:rFonts w:cs="Arial" w:eastAsia="Times New Roman" w:hAnsi="Arial" w:ascii="Arial"/>
          <w:sz w:val="18"/>
          <w:szCs w:val="18"/>
        </w:rPr>
        <w:t>11.12.2008.</w:t>
      </w:r>
      <w:r w:rsidR="008B153C" w:rsidRPr="003769C6">
        <w:rPr>
          <w:rFonts w:cs="Arial" w:eastAsia="Times New Roman" w:hAnsi="Arial" w:ascii="Arial"/>
          <w:sz w:val="18"/>
          <w:szCs w:val="18"/>
        </w:rPr>
        <w:t>;</w:t>
      </w:r>
      <w:r w:rsidR="008945B4">
        <w:rPr>
          <w:rFonts w:cs="Arial" w:eastAsia="Times New Roman" w:hAnsi="Arial" w:ascii="Arial"/>
          <w:sz w:val="18"/>
          <w:szCs w:val="18"/>
        </w:rPr>
        <w:t xml:space="preserve"> Ugovor o cesiji javnobilježnički solem</w:t>
      </w:r>
      <w:r w:rsidR="00D051D4">
        <w:rPr>
          <w:rFonts w:cs="Arial" w:eastAsia="Times New Roman" w:hAnsi="Arial" w:ascii="Arial"/>
          <w:sz w:val="18"/>
          <w:szCs w:val="18"/>
        </w:rPr>
        <w:t>n</w:t>
      </w:r>
      <w:r w:rsidR="008945B4">
        <w:rPr>
          <w:rFonts w:cs="Arial" w:eastAsia="Times New Roman" w:hAnsi="Arial" w:ascii="Arial"/>
          <w:sz w:val="18"/>
          <w:szCs w:val="18"/>
        </w:rPr>
        <w:t>iziran po javnom bilježniku Ilinki Lisonek dana 04.3.2015. , OV-1827/2015  kojim ADRIA BANK ag  i Ugov</w:t>
      </w:r>
      <w:r w:rsidR="00D051D4">
        <w:rPr>
          <w:rFonts w:cs="Arial" w:eastAsia="Times New Roman" w:hAnsi="Arial" w:ascii="Arial"/>
          <w:sz w:val="18"/>
          <w:szCs w:val="18"/>
        </w:rPr>
        <w:t>o</w:t>
      </w:r>
      <w:r w:rsidR="008945B4">
        <w:rPr>
          <w:rFonts w:cs="Arial" w:eastAsia="Times New Roman" w:hAnsi="Arial" w:ascii="Arial"/>
          <w:sz w:val="18"/>
          <w:szCs w:val="18"/>
        </w:rPr>
        <w:t>r o cesiji solemnizirana dana 04.03.2015. OV-1826/2015.</w:t>
      </w:r>
    </w:p>
    <w:p w:rsidRDefault="00857637" w:rsidP="00E96066" w:rsidR="0005361C">
      <w:pPr>
        <w:spacing w:after="0"/>
        <w:rPr>
          <w:rFonts w:cs="Arial" w:hAnsi="Arial" w:ascii="Arial"/>
          <w:b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  <w:r w:rsidR="000D2618" w:rsidRPr="000D2618">
        <w:t xml:space="preserve"> </w:t>
      </w:r>
      <w:r w:rsidR="000D2618">
        <w:rPr>
          <w:rFonts w:cs="Arial" w:hAnsi="Arial" w:ascii="Arial"/>
          <w:b/>
          <w:sz w:val="20"/>
          <w:szCs w:val="20"/>
        </w:rPr>
        <w:t xml:space="preserve"> </w:t>
      </w:r>
      <w:r w:rsidR="00E96066" w:rsidRPr="00D005FF">
        <w:rPr>
          <w:rFonts w:cs="Arial" w:hAnsi="Arial" w:ascii="Arial"/>
          <w:sz w:val="20"/>
          <w:szCs w:val="20"/>
        </w:rPr>
        <w:t>Općinski građanski sud u Zagrebu</w:t>
      </w:r>
      <w:r w:rsidR="00E96066">
        <w:rPr>
          <w:rFonts w:cs="Arial" w:hAnsi="Arial" w:ascii="Arial"/>
          <w:sz w:val="20"/>
          <w:szCs w:val="20"/>
        </w:rPr>
        <w:t xml:space="preserve"> zemljišno knjižni odjel Zagreb i to</w:t>
      </w:r>
      <w:r w:rsidR="000D2618">
        <w:rPr>
          <w:rFonts w:cs="Arial" w:hAnsi="Arial" w:ascii="Arial"/>
          <w:b/>
          <w:sz w:val="20"/>
          <w:szCs w:val="20"/>
        </w:rPr>
        <w:t xml:space="preserve"> </w:t>
      </w:r>
      <w:r w:rsidR="000D2618" w:rsidRPr="000D2618">
        <w:rPr>
          <w:rFonts w:cs="Arial" w:hAnsi="Arial" w:ascii="Arial"/>
          <w:b/>
          <w:sz w:val="20"/>
          <w:szCs w:val="20"/>
        </w:rPr>
        <w:t>ko Grad Zagreb</w:t>
      </w:r>
      <w:r w:rsidR="000D2618">
        <w:rPr>
          <w:rFonts w:cs="Arial" w:hAnsi="Arial" w:ascii="Arial"/>
          <w:b/>
          <w:sz w:val="20"/>
          <w:szCs w:val="20"/>
        </w:rPr>
        <w:t xml:space="preserve">  </w:t>
      </w:r>
    </w:p>
    <w:p w:rsidRDefault="000D2618" w:rsidP="00E96066" w:rsidR="001F72C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zk ul 3903 </w:t>
      </w:r>
    </w:p>
    <w:p w:rsidRDefault="00857637" w:rsidP="00E96066" w:rsidR="00857637" w:rsidRPr="00857637">
      <w:pPr>
        <w:spacing w:after="0"/>
        <w:rPr>
          <w:rFonts w:cs="Arial" w:hAnsi="Arial" w:ascii="Arial"/>
          <w:sz w:val="20"/>
          <w:szCs w:val="20"/>
        </w:rPr>
      </w:pPr>
      <w:r w:rsidRPr="00857637">
        <w:rPr>
          <w:rFonts w:cs="Arial" w:hAnsi="Arial" w:ascii="Arial"/>
          <w:sz w:val="20"/>
          <w:szCs w:val="20"/>
        </w:rPr>
        <w:t xml:space="preserve">-suvlasnički dio s neodređenim omjerom nekretnine označene kao </w:t>
      </w:r>
      <w:r w:rsidRPr="00D92324">
        <w:rPr>
          <w:rFonts w:cs="Arial" w:hAnsi="Arial" w:ascii="Arial"/>
          <w:b/>
          <w:sz w:val="20"/>
          <w:szCs w:val="20"/>
        </w:rPr>
        <w:t>zkč broj 5166/1</w:t>
      </w:r>
      <w:r w:rsidRPr="00857637">
        <w:rPr>
          <w:rFonts w:cs="Arial" w:hAnsi="Arial" w:ascii="Arial"/>
          <w:sz w:val="20"/>
          <w:szCs w:val="20"/>
        </w:rPr>
        <w:t xml:space="preserve"> u naravi stambena zgrada br 10, 10/1 10/2, pomoćna zgrada, izgrađeno zemljište i dvorište Primorska ulica površine 1055m2, , koji suvlasnički dio je neodvojivo poveza sa pravom vlasništva posebnog dijela upisanog u </w:t>
      </w:r>
      <w:r w:rsidRPr="00D43ECE">
        <w:rPr>
          <w:rFonts w:cs="Arial" w:hAnsi="Arial" w:ascii="Arial"/>
          <w:b/>
          <w:sz w:val="20"/>
          <w:szCs w:val="20"/>
        </w:rPr>
        <w:t>poduložak 28</w:t>
      </w:r>
      <w:r w:rsidR="008B153C">
        <w:rPr>
          <w:rFonts w:cs="Arial" w:hAnsi="Arial" w:ascii="Arial"/>
          <w:sz w:val="20"/>
          <w:szCs w:val="20"/>
        </w:rPr>
        <w:t xml:space="preserve"> u naravi poslovni prostor u prizemlju dvorišne zgrade površine 292,06 m</w:t>
      </w:r>
      <w:r w:rsidR="008B153C" w:rsidRPr="008B153C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D43ECE" w:rsidP="00E96066" w:rsidR="00D43ECE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E96066" w:rsidP="00E96066" w:rsidR="00D43ECE" w:rsidRPr="00D43EC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Z-32461</w:t>
      </w:r>
      <w:r w:rsidR="00D43ECE">
        <w:rPr>
          <w:rFonts w:cs="Arial" w:hAnsi="Arial" w:ascii="Arial"/>
          <w:b/>
          <w:sz w:val="20"/>
          <w:szCs w:val="20"/>
        </w:rPr>
        <w:t xml:space="preserve">/15 </w:t>
      </w:r>
      <w:r w:rsidR="00D43ECE" w:rsidRPr="008B153C">
        <w:rPr>
          <w:rFonts w:cs="Arial" w:hAnsi="Arial" w:ascii="Arial"/>
          <w:sz w:val="20"/>
          <w:szCs w:val="20"/>
        </w:rPr>
        <w:t>založno pravo</w:t>
      </w:r>
      <w:r w:rsidR="00D43ECE">
        <w:rPr>
          <w:rFonts w:cs="Arial" w:hAnsi="Arial" w:ascii="Arial"/>
          <w:b/>
          <w:sz w:val="20"/>
          <w:szCs w:val="20"/>
        </w:rPr>
        <w:t xml:space="preserve"> </w:t>
      </w:r>
      <w:r w:rsidR="00D43ECE" w:rsidRPr="008B153C">
        <w:rPr>
          <w:rFonts w:cs="Arial" w:hAnsi="Arial" w:ascii="Arial"/>
          <w:sz w:val="20"/>
          <w:szCs w:val="20"/>
        </w:rPr>
        <w:t xml:space="preserve">pod prvenstvenim </w:t>
      </w:r>
      <w:r w:rsidR="00D43ECE" w:rsidRPr="00D43ECE">
        <w:rPr>
          <w:rFonts w:cs="Arial" w:hAnsi="Arial" w:ascii="Arial"/>
          <w:sz w:val="20"/>
          <w:szCs w:val="20"/>
        </w:rPr>
        <w:t xml:space="preserve">redom založnog prava upisanog pod posl brojem Z-72000/08 </w:t>
      </w:r>
      <w:r w:rsidR="00170327">
        <w:rPr>
          <w:rFonts w:cs="Arial" w:hAnsi="Arial" w:ascii="Arial"/>
          <w:sz w:val="20"/>
          <w:szCs w:val="20"/>
        </w:rPr>
        <w:t>primlje</w:t>
      </w:r>
      <w:r w:rsidR="00170327" w:rsidRPr="00D43ECE">
        <w:rPr>
          <w:rFonts w:cs="Arial" w:hAnsi="Arial" w:ascii="Arial"/>
          <w:sz w:val="20"/>
          <w:szCs w:val="20"/>
        </w:rPr>
        <w:t xml:space="preserve">no </w:t>
      </w:r>
      <w:r w:rsidR="00D43ECE" w:rsidRPr="00D43ECE">
        <w:rPr>
          <w:rFonts w:cs="Arial" w:hAnsi="Arial" w:ascii="Arial"/>
          <w:sz w:val="20"/>
          <w:szCs w:val="20"/>
        </w:rPr>
        <w:t>12,12,2008, prijenosom hipotekarne tražbine koja je osigurana tim založnim pravom u iznosu od =3.400.000,00 €, sa imena nosioca tog prava ADRIA BANK AG BEČ</w:t>
      </w:r>
    </w:p>
    <w:p w:rsidRDefault="00857637" w:rsidP="00E96066" w:rsidR="00857637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D2618" w:rsidP="00E96066" w:rsidR="00162BC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</w:t>
      </w:r>
      <w:r w:rsidR="00162BC4">
        <w:rPr>
          <w:rFonts w:cs="Arial" w:hAnsi="Arial" w:ascii="Arial"/>
          <w:sz w:val="20"/>
          <w:szCs w:val="20"/>
        </w:rPr>
        <w:t xml:space="preserve"> </w:t>
      </w:r>
      <w:r w:rsidR="00B041E0" w:rsidRPr="00B041E0">
        <w:rPr>
          <w:rFonts w:cs="Arial" w:hAnsi="Arial" w:ascii="Arial"/>
          <w:b/>
          <w:sz w:val="20"/>
          <w:szCs w:val="20"/>
        </w:rPr>
        <w:t>Općinski sud u Rijeci</w:t>
      </w:r>
      <w:r w:rsidR="00B041E0">
        <w:rPr>
          <w:rFonts w:cs="Arial" w:hAnsi="Arial" w:ascii="Arial"/>
          <w:sz w:val="20"/>
          <w:szCs w:val="20"/>
        </w:rPr>
        <w:t xml:space="preserve">, </w:t>
      </w:r>
      <w:r w:rsidR="00CE418E" w:rsidRPr="00D92324">
        <w:rPr>
          <w:rFonts w:cs="Arial" w:hAnsi="Arial" w:ascii="Arial"/>
          <w:b/>
          <w:sz w:val="20"/>
          <w:szCs w:val="20"/>
        </w:rPr>
        <w:t xml:space="preserve">zemljišno knjižni odjel Mali Lošinj, ko Martinščica, </w:t>
      </w:r>
      <w:r w:rsidR="009F4226">
        <w:rPr>
          <w:rFonts w:cs="Arial" w:hAnsi="Arial" w:ascii="Arial"/>
          <w:b/>
          <w:sz w:val="20"/>
          <w:szCs w:val="20"/>
        </w:rPr>
        <w:t>z</w:t>
      </w:r>
      <w:r w:rsidR="00CE418E" w:rsidRPr="00D92324">
        <w:rPr>
          <w:rFonts w:cs="Arial" w:hAnsi="Arial" w:ascii="Arial"/>
          <w:b/>
          <w:sz w:val="20"/>
          <w:szCs w:val="20"/>
        </w:rPr>
        <w:t>k ul 1926</w:t>
      </w:r>
      <w:r w:rsidR="00CE418E">
        <w:rPr>
          <w:rFonts w:cs="Arial" w:hAnsi="Arial" w:ascii="Arial"/>
          <w:sz w:val="20"/>
          <w:szCs w:val="20"/>
        </w:rPr>
        <w:t xml:space="preserve"> </w:t>
      </w:r>
    </w:p>
    <w:p w:rsidRDefault="00162BC4" w:rsidP="00E96066" w:rsidR="00162BC4" w:rsidRPr="002461AF">
      <w:pPr>
        <w:spacing w:after="0"/>
        <w:ind w:firstLine="6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</w:t>
      </w:r>
      <w:r w:rsidRPr="002461AF">
        <w:rPr>
          <w:rFonts w:cs="Arial" w:hAnsi="Arial" w:ascii="Arial"/>
          <w:sz w:val="20"/>
          <w:szCs w:val="20"/>
        </w:rPr>
        <w:t>naravi  zkč br 1781/10 ŠUMA 820 m</w:t>
      </w:r>
      <w:r w:rsidRPr="002461AF">
        <w:rPr>
          <w:rFonts w:cs="Arial" w:hAnsi="Arial" w:ascii="Arial"/>
          <w:sz w:val="20"/>
          <w:szCs w:val="20"/>
          <w:vertAlign w:val="superscript"/>
        </w:rPr>
        <w:t>2</w:t>
      </w:r>
      <w:r w:rsidRPr="002461AF">
        <w:rPr>
          <w:rFonts w:cs="Arial" w:hAnsi="Arial" w:ascii="Arial"/>
          <w:sz w:val="20"/>
          <w:szCs w:val="20"/>
        </w:rPr>
        <w:t>; zkč br 1793/1 ŠUMA 6808 m</w:t>
      </w:r>
      <w:r w:rsidRPr="002461AF">
        <w:rPr>
          <w:rFonts w:cs="Arial" w:hAnsi="Arial" w:ascii="Arial"/>
          <w:sz w:val="20"/>
          <w:szCs w:val="20"/>
          <w:vertAlign w:val="superscript"/>
        </w:rPr>
        <w:t>2</w:t>
      </w:r>
      <w:r w:rsidRPr="002461AF">
        <w:rPr>
          <w:rFonts w:cs="Arial" w:hAnsi="Arial" w:ascii="Arial"/>
          <w:sz w:val="20"/>
          <w:szCs w:val="20"/>
        </w:rPr>
        <w:t>; zkč br 1793/33 PARK 1303 m</w:t>
      </w:r>
      <w:r w:rsidRPr="002461AF">
        <w:rPr>
          <w:rFonts w:cs="Arial" w:hAnsi="Arial" w:ascii="Arial"/>
          <w:sz w:val="20"/>
          <w:szCs w:val="20"/>
          <w:vertAlign w:val="superscript"/>
        </w:rPr>
        <w:t>2</w:t>
      </w:r>
      <w:r w:rsidRPr="002461AF">
        <w:rPr>
          <w:rFonts w:cs="Arial" w:hAnsi="Arial" w:ascii="Arial"/>
          <w:sz w:val="20"/>
          <w:szCs w:val="20"/>
        </w:rPr>
        <w:t>;</w:t>
      </w:r>
      <w:r w:rsidRPr="002461AF">
        <w:t xml:space="preserve"> </w:t>
      </w:r>
      <w:r w:rsidRPr="002461AF">
        <w:rPr>
          <w:rFonts w:cs="Arial" w:hAnsi="Arial" w:ascii="Arial"/>
          <w:sz w:val="20"/>
          <w:szCs w:val="20"/>
        </w:rPr>
        <w:t>zkč br 1802/1 ŠUMA 28943 m</w:t>
      </w:r>
      <w:r w:rsidRPr="00431060">
        <w:rPr>
          <w:rFonts w:cs="Arial" w:hAnsi="Arial" w:ascii="Arial"/>
          <w:sz w:val="20"/>
          <w:szCs w:val="20"/>
          <w:vertAlign w:val="superscript"/>
        </w:rPr>
        <w:t>2</w:t>
      </w:r>
      <w:r w:rsidRPr="002461AF">
        <w:t xml:space="preserve"> </w:t>
      </w:r>
      <w:r w:rsidR="002461AF">
        <w:t xml:space="preserve">; </w:t>
      </w:r>
      <w:r w:rsidRPr="002461AF">
        <w:rPr>
          <w:rFonts w:cs="Arial" w:hAnsi="Arial" w:ascii="Arial"/>
          <w:sz w:val="20"/>
          <w:szCs w:val="20"/>
        </w:rPr>
        <w:t>zkč br 1802/5 PARK 2991 m</w:t>
      </w:r>
      <w:r w:rsidRPr="002461AF">
        <w:rPr>
          <w:rFonts w:cs="Arial" w:hAnsi="Arial" w:ascii="Arial"/>
          <w:sz w:val="20"/>
          <w:szCs w:val="20"/>
          <w:vertAlign w:val="superscript"/>
        </w:rPr>
        <w:t>2</w:t>
      </w:r>
      <w:r w:rsidR="002461AF">
        <w:t>;</w:t>
      </w:r>
      <w:r w:rsidRPr="002461AF">
        <w:rPr>
          <w:rFonts w:cs="Arial" w:hAnsi="Arial" w:ascii="Arial"/>
          <w:sz w:val="20"/>
          <w:szCs w:val="20"/>
        </w:rPr>
        <w:t>zkč br 1802/6 PARK 10756 m</w:t>
      </w:r>
      <w:r w:rsidRPr="002461AF">
        <w:rPr>
          <w:rFonts w:cs="Arial" w:hAnsi="Arial" w:ascii="Arial"/>
          <w:sz w:val="20"/>
          <w:szCs w:val="20"/>
          <w:vertAlign w:val="superscript"/>
        </w:rPr>
        <w:t>2</w:t>
      </w:r>
      <w:r w:rsidRPr="002461AF">
        <w:t xml:space="preserve"> </w:t>
      </w:r>
      <w:r w:rsidRPr="002461AF">
        <w:rPr>
          <w:rFonts w:cs="Arial" w:hAnsi="Arial" w:ascii="Arial"/>
          <w:sz w:val="20"/>
          <w:szCs w:val="20"/>
        </w:rPr>
        <w:t>zkč br 1802/173 PARK 1885 m</w:t>
      </w:r>
      <w:r w:rsidRPr="00431060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162BC4" w:rsidP="00E96066" w:rsidR="00162BC4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2461AF" w:rsidP="00E96066" w:rsidR="002A0689" w:rsidRPr="002A0689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b/>
          <w:sz w:val="20"/>
          <w:szCs w:val="20"/>
        </w:rPr>
        <w:t xml:space="preserve">Z-2107/15 </w:t>
      </w:r>
      <w:r w:rsidR="002A0689">
        <w:rPr>
          <w:rFonts w:cs="Arial" w:hAnsi="Arial" w:ascii="Arial"/>
          <w:b/>
          <w:sz w:val="20"/>
          <w:szCs w:val="20"/>
        </w:rPr>
        <w:t xml:space="preserve"> od 03.09.2015. </w:t>
      </w:r>
      <w:r w:rsidR="002A0689" w:rsidRPr="002A0689">
        <w:rPr>
          <w:rFonts w:cs="Arial" w:hAnsi="Arial" w:ascii="Arial"/>
          <w:sz w:val="20"/>
          <w:szCs w:val="20"/>
        </w:rPr>
        <w:t>ustupanje</w:t>
      </w:r>
      <w:r w:rsidR="002A0689">
        <w:rPr>
          <w:rFonts w:cs="Arial" w:hAnsi="Arial" w:ascii="Arial"/>
          <w:b/>
          <w:sz w:val="20"/>
          <w:szCs w:val="20"/>
        </w:rPr>
        <w:t xml:space="preserve"> </w:t>
      </w:r>
      <w:r w:rsidRPr="008B153C">
        <w:rPr>
          <w:rFonts w:cs="Arial" w:hAnsi="Arial" w:ascii="Arial"/>
          <w:sz w:val="20"/>
          <w:szCs w:val="20"/>
        </w:rPr>
        <w:t>založno</w:t>
      </w:r>
      <w:r w:rsidR="002A0689">
        <w:rPr>
          <w:rFonts w:cs="Arial" w:hAnsi="Arial" w:ascii="Arial"/>
          <w:sz w:val="20"/>
          <w:szCs w:val="20"/>
        </w:rPr>
        <w:t xml:space="preserve">g prava , Ugovor o cesiji  na uknjiženom založnom </w:t>
      </w:r>
      <w:r w:rsidR="002A0689" w:rsidRPr="002A0689">
        <w:rPr>
          <w:rFonts w:cs="Arial" w:hAnsi="Arial" w:ascii="Arial"/>
          <w:sz w:val="18"/>
          <w:szCs w:val="18"/>
        </w:rPr>
        <w:t>pravu Z-1947/13 za iznos  od =4.167.788,87 €,</w:t>
      </w:r>
      <w:r w:rsidR="002A0689">
        <w:rPr>
          <w:rFonts w:cs="Arial" w:hAnsi="Arial" w:ascii="Arial"/>
          <w:sz w:val="18"/>
          <w:szCs w:val="18"/>
        </w:rPr>
        <w:t xml:space="preserve">  </w:t>
      </w:r>
      <w:r w:rsidR="002A0689" w:rsidRPr="002A0689">
        <w:rPr>
          <w:rFonts w:cs="Arial" w:hAnsi="Arial" w:ascii="Arial"/>
          <w:sz w:val="18"/>
          <w:szCs w:val="18"/>
        </w:rPr>
        <w:t>sa imena nosioca tog prava ADRIA BANK AG BEČ</w:t>
      </w:r>
    </w:p>
    <w:p w:rsidRDefault="002A0689" w:rsidP="00E96066" w:rsidR="002A0689" w:rsidRPr="002A0689">
      <w:pPr>
        <w:spacing w:after="0"/>
        <w:rPr>
          <w:rFonts w:cs="Arial" w:hAnsi="Arial" w:ascii="Arial"/>
          <w:sz w:val="18"/>
          <w:szCs w:val="18"/>
        </w:rPr>
      </w:pPr>
    </w:p>
    <w:p w:rsidRDefault="00857637" w:rsidP="00E96066" w:rsidR="001F72CC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 w:rsidR="006306A6">
        <w:rPr>
          <w:rFonts w:cs="Arial" w:hAnsi="Arial" w:ascii="Arial"/>
          <w:b/>
          <w:sz w:val="20"/>
          <w:szCs w:val="20"/>
        </w:rPr>
        <w:t>:39.968.102,22 kn</w:t>
      </w:r>
    </w:p>
    <w:p w:rsidRDefault="00D92324" w:rsidP="00E96066" w:rsidR="00D92324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D92324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  <w:r w:rsidR="00A019BE">
        <w:rPr>
          <w:rFonts w:cs="Arial" w:hAnsi="Arial" w:ascii="Arial"/>
          <w:b/>
          <w:sz w:val="20"/>
          <w:szCs w:val="20"/>
        </w:rPr>
        <w:t xml:space="preserve">U zemljišnim knjigama </w:t>
      </w:r>
      <w:r w:rsidR="00A019BE" w:rsidRPr="00A019BE">
        <w:rPr>
          <w:rFonts w:cs="Arial" w:hAnsi="Arial" w:ascii="Arial"/>
          <w:b/>
          <w:sz w:val="20"/>
          <w:szCs w:val="20"/>
        </w:rPr>
        <w:t>ko Grad Zagreb  zk ul 3903</w:t>
      </w:r>
      <w:r w:rsidR="00A019BE">
        <w:rPr>
          <w:rFonts w:cs="Arial" w:hAnsi="Arial" w:ascii="Arial"/>
          <w:b/>
          <w:sz w:val="20"/>
          <w:szCs w:val="20"/>
        </w:rPr>
        <w:t xml:space="preserve"> </w:t>
      </w:r>
      <w:r w:rsidR="00A019BE" w:rsidRPr="00A019BE">
        <w:rPr>
          <w:rFonts w:cs="Arial" w:hAnsi="Arial" w:ascii="Arial"/>
          <w:b/>
          <w:sz w:val="20"/>
          <w:szCs w:val="20"/>
        </w:rPr>
        <w:t>zkč broj 5166/1</w:t>
      </w:r>
      <w:r w:rsidR="00A019BE">
        <w:rPr>
          <w:rFonts w:cs="Arial" w:hAnsi="Arial" w:ascii="Arial"/>
          <w:b/>
          <w:sz w:val="20"/>
          <w:szCs w:val="20"/>
        </w:rPr>
        <w:t xml:space="preserve"> dana 24.10.2017 zabilježba prigovora STANOGRAD stambeno graditeljska zadruga;  </w:t>
      </w:r>
      <w:r w:rsidR="00A019BE" w:rsidRPr="00D92324">
        <w:rPr>
          <w:rFonts w:cs="Arial" w:hAnsi="Arial" w:ascii="Arial"/>
          <w:b/>
          <w:sz w:val="20"/>
          <w:szCs w:val="20"/>
        </w:rPr>
        <w:t>zemljišno knjižni odjel Mali Lošinj, ko Martinščica, uk ul 1926</w:t>
      </w:r>
      <w:r w:rsidR="00A019BE">
        <w:rPr>
          <w:rFonts w:cs="Arial" w:hAnsi="Arial" w:ascii="Arial"/>
          <w:b/>
          <w:sz w:val="20"/>
          <w:szCs w:val="20"/>
        </w:rPr>
        <w:t xml:space="preserve"> zabilježba spora radi utvrđivanja i uspostave ranije zemljišno knjižnog stanja; </w:t>
      </w:r>
    </w:p>
    <w:p w:rsidRDefault="006306A6" w:rsidP="00F45678" w:rsidR="001F72CC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---------------------------------------------------------------------------------------------------------------------------</w:t>
      </w:r>
    </w:p>
    <w:p w:rsidRDefault="002B0E06" w:rsidP="00F45678" w:rsidR="002B0E06">
      <w:pPr>
        <w:spacing w:after="0"/>
        <w:rPr>
          <w:rFonts w:cs="Arial" w:hAnsi="Arial" w:ascii="Arial"/>
          <w:sz w:val="20"/>
          <w:szCs w:val="20"/>
        </w:rPr>
      </w:pPr>
    </w:p>
    <w:p w:rsidRDefault="008B407E" w:rsidP="00F45678" w:rsidR="00F137CA">
      <w:pPr>
        <w:spacing w:after="0"/>
        <w:ind w:firstLine="705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9</w:t>
      </w:r>
      <w:r w:rsidR="00F137CA">
        <w:rPr>
          <w:rFonts w:cs="Arial" w:hAnsi="Arial" w:ascii="Arial"/>
          <w:sz w:val="20"/>
          <w:szCs w:val="20"/>
        </w:rPr>
        <w:t>.</w:t>
      </w:r>
      <w:r w:rsidR="00F137CA" w:rsidRPr="00F137CA">
        <w:t xml:space="preserve"> </w:t>
      </w:r>
      <w:r w:rsidR="00F137CA" w:rsidRPr="00F137CA">
        <w:rPr>
          <w:rFonts w:cs="Arial" w:hAnsi="Arial" w:ascii="Arial"/>
          <w:sz w:val="20"/>
          <w:szCs w:val="20"/>
        </w:rPr>
        <w:t>BUŠAC d.o.o.</w:t>
      </w:r>
      <w:r w:rsidR="00F137CA">
        <w:rPr>
          <w:rFonts w:cs="Arial" w:hAnsi="Arial" w:ascii="Arial"/>
          <w:sz w:val="20"/>
          <w:szCs w:val="20"/>
        </w:rPr>
        <w:t>, OIB:</w:t>
      </w:r>
      <w:r w:rsidR="00F137CA" w:rsidRPr="00F137CA">
        <w:t xml:space="preserve"> </w:t>
      </w:r>
      <w:r w:rsidR="00F137CA" w:rsidRPr="00F137CA">
        <w:rPr>
          <w:rFonts w:cs="Arial" w:hAnsi="Arial" w:ascii="Arial"/>
          <w:sz w:val="20"/>
          <w:szCs w:val="20"/>
        </w:rPr>
        <w:t>49575697018</w:t>
      </w:r>
      <w:r w:rsidR="00F137CA">
        <w:rPr>
          <w:rFonts w:cs="Arial" w:hAnsi="Arial" w:ascii="Arial"/>
          <w:sz w:val="20"/>
          <w:szCs w:val="20"/>
        </w:rPr>
        <w:t xml:space="preserve">, </w:t>
      </w:r>
      <w:r w:rsidR="00F137CA" w:rsidRPr="00F137CA">
        <w:rPr>
          <w:rFonts w:cs="Arial" w:hAnsi="Arial" w:ascii="Arial"/>
          <w:sz w:val="20"/>
          <w:szCs w:val="20"/>
        </w:rPr>
        <w:t>V.Novaka 34, Zaprešić</w:t>
      </w:r>
    </w:p>
    <w:p w:rsidRDefault="00F137CA" w:rsidP="00F45678" w:rsidR="00F137CA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(prijava br 40)</w:t>
      </w:r>
    </w:p>
    <w:p w:rsidRDefault="00F137CA" w:rsidP="00F45678" w:rsidR="00F137CA">
      <w:pPr>
        <w:spacing w:after="0"/>
        <w:ind w:firstLine="708"/>
        <w:rPr>
          <w:rFonts w:cs="Arial" w:hAnsi="Arial" w:ascii="Arial"/>
          <w:sz w:val="20"/>
          <w:szCs w:val="20"/>
        </w:rPr>
      </w:pPr>
    </w:p>
    <w:p w:rsidRDefault="00F137CA" w:rsidP="00F45678" w:rsidR="00F137CA" w:rsidRPr="00F137CA">
      <w:pPr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>:</w:t>
      </w:r>
      <w:r w:rsidRPr="00F137CA">
        <w:t xml:space="preserve"> </w:t>
      </w:r>
      <w:r w:rsidRPr="00F137CA">
        <w:rPr>
          <w:rFonts w:cs="Arial" w:hAnsi="Arial" w:ascii="Arial"/>
          <w:sz w:val="20"/>
          <w:szCs w:val="20"/>
        </w:rPr>
        <w:t>rješenje o ovrsi Općinski građanski sud u Zagrebu posl.broj Ovr-7565/15 od 9.7.</w:t>
      </w:r>
      <w:r w:rsidR="005C5640">
        <w:rPr>
          <w:rFonts w:cs="Arial" w:hAnsi="Arial" w:ascii="Arial"/>
          <w:sz w:val="20"/>
          <w:szCs w:val="20"/>
        </w:rPr>
        <w:t>20</w:t>
      </w:r>
      <w:r w:rsidRPr="00F137CA">
        <w:rPr>
          <w:rFonts w:cs="Arial" w:hAnsi="Arial" w:ascii="Arial"/>
          <w:sz w:val="20"/>
          <w:szCs w:val="20"/>
        </w:rPr>
        <w:t xml:space="preserve">15; </w:t>
      </w:r>
    </w:p>
    <w:p w:rsidRDefault="00F137CA" w:rsidP="00F45678" w:rsidR="00791FB9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="00847192">
        <w:rPr>
          <w:rFonts w:cs="Arial" w:hAnsi="Arial" w:ascii="Arial"/>
          <w:b/>
          <w:sz w:val="20"/>
          <w:szCs w:val="20"/>
        </w:rPr>
        <w:t>-</w:t>
      </w:r>
      <w:r w:rsidRPr="00F137CA">
        <w:rPr>
          <w:rFonts w:cs="Arial" w:hAnsi="Arial" w:ascii="Arial"/>
          <w:sz w:val="20"/>
          <w:szCs w:val="20"/>
        </w:rPr>
        <w:t xml:space="preserve">ko Grad Zagreb </w:t>
      </w:r>
      <w:r w:rsidRPr="00847192">
        <w:rPr>
          <w:rFonts w:cs="Arial" w:hAnsi="Arial" w:ascii="Arial"/>
          <w:b/>
          <w:sz w:val="20"/>
          <w:szCs w:val="20"/>
        </w:rPr>
        <w:t>zk.ul.</w:t>
      </w:r>
      <w:r w:rsidR="00791FB9" w:rsidRPr="00847192">
        <w:rPr>
          <w:b/>
        </w:rPr>
        <w:t xml:space="preserve"> </w:t>
      </w:r>
      <w:r w:rsidR="00791FB9" w:rsidRPr="00847192">
        <w:rPr>
          <w:rFonts w:cs="Arial" w:hAnsi="Arial" w:ascii="Arial"/>
          <w:b/>
          <w:sz w:val="20"/>
          <w:szCs w:val="20"/>
        </w:rPr>
        <w:t>9876</w:t>
      </w:r>
      <w:r w:rsidR="00791FB9">
        <w:rPr>
          <w:rFonts w:cs="Arial" w:hAnsi="Arial" w:ascii="Arial"/>
          <w:sz w:val="20"/>
          <w:szCs w:val="20"/>
        </w:rPr>
        <w:t xml:space="preserve">, kč </w:t>
      </w:r>
      <w:r w:rsidR="00791FB9" w:rsidRPr="00791FB9">
        <w:t xml:space="preserve"> </w:t>
      </w:r>
      <w:r w:rsidR="00791FB9" w:rsidRPr="00791FB9">
        <w:rPr>
          <w:rFonts w:cs="Arial" w:hAnsi="Arial" w:ascii="Arial"/>
          <w:sz w:val="20"/>
          <w:szCs w:val="20"/>
        </w:rPr>
        <w:t>8671/19 S</w:t>
      </w:r>
      <w:r w:rsidR="003C3FC2" w:rsidRPr="00791FB9">
        <w:rPr>
          <w:rFonts w:cs="Arial" w:hAnsi="Arial" w:ascii="Arial"/>
          <w:sz w:val="20"/>
          <w:szCs w:val="20"/>
        </w:rPr>
        <w:t xml:space="preserve">tambena zgrada broj </w:t>
      </w:r>
      <w:r w:rsidR="00791FB9" w:rsidRPr="00791FB9">
        <w:rPr>
          <w:rFonts w:cs="Arial" w:hAnsi="Arial" w:ascii="Arial"/>
          <w:sz w:val="20"/>
          <w:szCs w:val="20"/>
        </w:rPr>
        <w:t xml:space="preserve">11/A I </w:t>
      </w:r>
      <w:r w:rsidR="003C3FC2" w:rsidRPr="00791FB9">
        <w:rPr>
          <w:rFonts w:cs="Arial" w:hAnsi="Arial" w:ascii="Arial"/>
          <w:sz w:val="20"/>
          <w:szCs w:val="20"/>
        </w:rPr>
        <w:t>dvorište</w:t>
      </w:r>
      <w:r w:rsidR="00791FB9" w:rsidRPr="00791FB9">
        <w:rPr>
          <w:rFonts w:cs="Arial" w:hAnsi="Arial" w:ascii="Arial"/>
          <w:sz w:val="20"/>
          <w:szCs w:val="20"/>
        </w:rPr>
        <w:t xml:space="preserve"> VIDIKOVAC 403</w:t>
      </w:r>
      <w:r w:rsidR="00D60385">
        <w:rPr>
          <w:rFonts w:cs="Arial" w:hAnsi="Arial" w:ascii="Arial"/>
          <w:sz w:val="20"/>
          <w:szCs w:val="20"/>
        </w:rPr>
        <w:t>m</w:t>
      </w:r>
      <w:r w:rsidR="00D60385" w:rsidRPr="00D60385">
        <w:rPr>
          <w:rFonts w:cs="Arial" w:hAnsi="Arial" w:ascii="Arial"/>
          <w:sz w:val="20"/>
          <w:szCs w:val="20"/>
          <w:vertAlign w:val="superscript"/>
        </w:rPr>
        <w:t>2</w:t>
      </w:r>
      <w:r w:rsidR="00D60385">
        <w:rPr>
          <w:rFonts w:cs="Arial" w:hAnsi="Arial" w:ascii="Arial"/>
          <w:sz w:val="20"/>
          <w:szCs w:val="20"/>
        </w:rPr>
        <w:t xml:space="preserve">;  etažno vlasništvo </w:t>
      </w:r>
      <w:r w:rsidRPr="00F137CA">
        <w:rPr>
          <w:rFonts w:cs="Arial" w:hAnsi="Arial" w:ascii="Arial"/>
          <w:sz w:val="20"/>
          <w:szCs w:val="20"/>
        </w:rPr>
        <w:t xml:space="preserve"> </w:t>
      </w:r>
      <w:r w:rsidR="003C3FC2" w:rsidRPr="003C3FC2">
        <w:rPr>
          <w:rFonts w:cs="Arial" w:hAnsi="Arial" w:ascii="Arial"/>
          <w:b/>
          <w:sz w:val="20"/>
          <w:szCs w:val="20"/>
        </w:rPr>
        <w:t>(</w:t>
      </w:r>
      <w:r w:rsidRPr="003C3FC2">
        <w:rPr>
          <w:rFonts w:cs="Arial" w:hAnsi="Arial" w:ascii="Arial"/>
          <w:b/>
          <w:sz w:val="20"/>
          <w:szCs w:val="20"/>
        </w:rPr>
        <w:t>E-4</w:t>
      </w:r>
      <w:r w:rsidR="003C3FC2" w:rsidRPr="003C3FC2">
        <w:rPr>
          <w:rFonts w:cs="Arial" w:hAnsi="Arial" w:ascii="Arial"/>
          <w:b/>
          <w:sz w:val="20"/>
          <w:szCs w:val="20"/>
        </w:rPr>
        <w:t>)</w:t>
      </w:r>
      <w:r w:rsidR="003C3FC2">
        <w:rPr>
          <w:rFonts w:cs="Arial" w:hAnsi="Arial" w:ascii="Arial"/>
          <w:sz w:val="20"/>
          <w:szCs w:val="20"/>
        </w:rPr>
        <w:t xml:space="preserve"> </w:t>
      </w:r>
      <w:r w:rsidR="00D60385">
        <w:rPr>
          <w:rFonts w:cs="Arial" w:hAnsi="Arial" w:ascii="Arial"/>
          <w:sz w:val="20"/>
          <w:szCs w:val="20"/>
        </w:rPr>
        <w:t>u naravi četverosobni stan br 4, u II etaži, s</w:t>
      </w:r>
      <w:r w:rsidR="00177313">
        <w:rPr>
          <w:rFonts w:cs="Arial" w:hAnsi="Arial" w:ascii="Arial"/>
          <w:sz w:val="20"/>
          <w:szCs w:val="20"/>
        </w:rPr>
        <w:t>premište br 5 u II. etaži ukupne</w:t>
      </w:r>
      <w:r w:rsidR="00D60385">
        <w:rPr>
          <w:rFonts w:cs="Arial" w:hAnsi="Arial" w:ascii="Arial"/>
          <w:sz w:val="20"/>
          <w:szCs w:val="20"/>
        </w:rPr>
        <w:t xml:space="preserve"> površine 109,75 m</w:t>
      </w:r>
      <w:r w:rsidR="00D60385" w:rsidRPr="00D60385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791FB9" w:rsidP="00F45678" w:rsidR="00791FB9">
      <w:pPr>
        <w:spacing w:after="0"/>
        <w:rPr>
          <w:rFonts w:cs="Arial" w:hAnsi="Arial" w:ascii="Arial"/>
          <w:sz w:val="20"/>
          <w:szCs w:val="20"/>
        </w:rPr>
      </w:pPr>
    </w:p>
    <w:p w:rsidRDefault="00670357" w:rsidP="00F45678" w:rsidR="003C3FC2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</w:rPr>
        <w:t xml:space="preserve">- </w:t>
      </w:r>
      <w:r w:rsidR="00AD069C" w:rsidRPr="00AD069C">
        <w:rPr>
          <w:rFonts w:cs="Arial" w:hAnsi="Arial" w:ascii="Arial"/>
          <w:sz w:val="20"/>
          <w:szCs w:val="20"/>
        </w:rPr>
        <w:t>ko Grad Zagreb</w:t>
      </w:r>
      <w:r w:rsidR="00F137CA" w:rsidRPr="00F137CA">
        <w:rPr>
          <w:rFonts w:cs="Arial" w:hAnsi="Arial" w:ascii="Arial"/>
          <w:sz w:val="20"/>
          <w:szCs w:val="20"/>
        </w:rPr>
        <w:t xml:space="preserve"> </w:t>
      </w:r>
      <w:r w:rsidR="00F137CA" w:rsidRPr="00847192">
        <w:rPr>
          <w:rFonts w:cs="Arial" w:hAnsi="Arial" w:ascii="Arial"/>
          <w:b/>
          <w:sz w:val="20"/>
          <w:szCs w:val="20"/>
        </w:rPr>
        <w:t>zk ul 108163</w:t>
      </w:r>
      <w:r w:rsidR="00847192" w:rsidRPr="00847192">
        <w:rPr>
          <w:rFonts w:cs="Arial" w:hAnsi="Arial" w:ascii="Arial"/>
          <w:b/>
          <w:sz w:val="20"/>
          <w:szCs w:val="20"/>
        </w:rPr>
        <w:t>,</w:t>
      </w:r>
      <w:r w:rsidR="00847192">
        <w:rPr>
          <w:rFonts w:cs="Arial" w:hAnsi="Arial" w:ascii="Arial"/>
          <w:sz w:val="20"/>
          <w:szCs w:val="20"/>
        </w:rPr>
        <w:t xml:space="preserve"> kč br, </w:t>
      </w:r>
      <w:r w:rsidR="00F137CA" w:rsidRPr="00F137CA">
        <w:rPr>
          <w:rFonts w:cs="Arial" w:hAnsi="Arial" w:ascii="Arial"/>
          <w:sz w:val="20"/>
          <w:szCs w:val="20"/>
        </w:rPr>
        <w:t xml:space="preserve"> 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6098/227 </w:t>
      </w:r>
      <w:r w:rsidR="003C3FC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zgrada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  <w:r w:rsidR="003C3FC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mješovite uporabe br</w:t>
      </w:r>
      <w:r w:rsidR="0084719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. 27, 27A, 27B, 27C pov. 1540 m</w:t>
      </w:r>
      <w:r w:rsidR="00847192" w:rsidRPr="00847192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  <w:r w:rsidR="0084719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 i dvorište površine 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2984 </w:t>
      </w:r>
      <w:r w:rsidR="0084719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m</w:t>
      </w:r>
      <w:r w:rsidR="00847192" w:rsidRPr="00847192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, ULICA, I. GARDIJSKE</w:t>
      </w:r>
      <w:r w:rsidR="00AD069C" w:rsidRPr="00AD069C">
        <w:t xml:space="preserve"> </w:t>
      </w:r>
      <w:r w:rsidR="00AD069C" w:rsidRP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BRIGADE "TIGROVI"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i to</w:t>
      </w:r>
      <w:r w:rsidR="003C3FC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:</w:t>
      </w:r>
    </w:p>
    <w:p w:rsidRDefault="00AD069C" w:rsidP="00F45678" w:rsidR="00791FB9">
      <w:pPr>
        <w:suppressAutoHyphens w:val="false"/>
        <w:autoSpaceDE w:val="false"/>
        <w:adjustRightInd w:val="false"/>
        <w:spacing w:after="0"/>
        <w:rPr>
          <w:rFonts w:cs="Arial" w:hAnsi="Arial" w:ascii="Arial"/>
          <w:sz w:val="20"/>
          <w:szCs w:val="20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</w:p>
    <w:p w:rsidRDefault="00670357" w:rsidP="00F45678" w:rsidR="00AD069C" w:rsidRPr="00AD069C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</w:rPr>
        <w:t>-</w:t>
      </w:r>
      <w:r w:rsidR="00AD069C">
        <w:rPr>
          <w:rFonts w:cs="Arial" w:hAnsi="Arial" w:ascii="Arial"/>
          <w:sz w:val="20"/>
          <w:szCs w:val="20"/>
        </w:rPr>
        <w:t xml:space="preserve">etažno vlasništvo 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(E-1) </w:t>
      </w:r>
      <w:r w:rsidR="00AD069C">
        <w:rPr>
          <w:rFonts w:cs="Arial" w:hAnsi="Arial" w:ascii="Arial"/>
          <w:sz w:val="20"/>
          <w:szCs w:val="20"/>
        </w:rPr>
        <w:t xml:space="preserve">: 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Suvlasnič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ki dio: 2291/100000;</w:t>
      </w:r>
      <w:r w:rsidR="00AD069C" w:rsidRPr="00AD069C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 xml:space="preserve"> lokal oznake PP 1 u prizemlju dilatacije A i spremište oznake PP1 u podrumu dilatacije A,  ukupne površine  110,89 čm (u planu posebnih dijelova zgrade označeno sivom bojom)</w:t>
      </w:r>
    </w:p>
    <w:p w:rsidRDefault="00670357" w:rsidP="00F45678" w:rsidR="00AD069C" w:rsidRPr="00AD069C">
      <w:pPr>
        <w:spacing w:after="0"/>
        <w:rPr>
          <w:rFonts w:cs="TimesNewRomanPS-BoldMT" w:hAnsi="TimesNewRomanPS-BoldMT" w:ascii="TimesNewRomanPS-BoldMT"/>
          <w:bCs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</w:rPr>
        <w:t xml:space="preserve">-  </w:t>
      </w:r>
      <w:r w:rsidR="00AD069C">
        <w:rPr>
          <w:rFonts w:cs="Arial" w:hAnsi="Arial" w:ascii="Arial"/>
          <w:sz w:val="20"/>
          <w:szCs w:val="20"/>
        </w:rPr>
        <w:t xml:space="preserve">etažno vlasništvo </w:t>
      </w:r>
      <w:r w:rsidR="00AD069C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(E-6), Suvlasnički dio: 1220/100000 </w:t>
      </w:r>
      <w:r w:rsidR="00AD069C" w:rsidRPr="00AD069C">
        <w:rPr>
          <w:rFonts w:cs="TimesNewRomanPS-BoldMT" w:hAnsi="TimesNewRomanPS-BoldMT" w:ascii="TimesNewRomanPS-BoldMT"/>
          <w:bCs/>
          <w:sz w:val="20"/>
          <w:szCs w:val="20"/>
          <w:lang w:eastAsia="hr-HR"/>
        </w:rPr>
        <w:t>dvoiposobni stan br. 4 u I katu dilatacije A, koji se sastoji od: ulaznog prostora, dnevnog boravka, kuhinje,loggie, kupaonice, dvije spavaće sobe i loggie, ukupne neto površine 69,86 čm i pripadak spremište oznake S4, u podrumu dilatacije A površine 5,86 čm (u planu posebnih dijelova zgrade označeno žutom bojom)</w:t>
      </w:r>
    </w:p>
    <w:p w:rsidRDefault="00AD069C" w:rsidP="00F45678" w:rsidR="00AD069C">
      <w:pPr>
        <w:spacing w:after="0"/>
        <w:rPr>
          <w:rFonts w:cs="Arial" w:hAnsi="Arial" w:ascii="Arial"/>
          <w:sz w:val="20"/>
          <w:szCs w:val="20"/>
        </w:rPr>
      </w:pPr>
    </w:p>
    <w:p w:rsidRDefault="00670357" w:rsidP="00F45678" w:rsidR="00847192" w:rsidRPr="00F137CA">
      <w:pPr>
        <w:numPr>
          <w:ilvl w:val="0"/>
          <w:numId w:val="13"/>
        </w:numPr>
        <w:spacing w:after="0"/>
        <w:ind w:left="0"/>
        <w:rPr>
          <w:rFonts w:cs="Arial" w:hAnsi="Arial" w:ascii="Arial"/>
          <w:sz w:val="20"/>
          <w:szCs w:val="20"/>
        </w:rPr>
      </w:pPr>
      <w:r w:rsidRPr="00670357">
        <w:rPr>
          <w:rFonts w:cs="Arial" w:hAnsi="Arial" w:ascii="Arial"/>
          <w:sz w:val="20"/>
          <w:szCs w:val="20"/>
        </w:rPr>
        <w:t>ko Grad Zagreb</w:t>
      </w:r>
      <w:r>
        <w:rPr>
          <w:rFonts w:cs="Arial" w:hAnsi="Arial" w:ascii="Arial"/>
          <w:sz w:val="20"/>
          <w:szCs w:val="20"/>
        </w:rPr>
        <w:t xml:space="preserve">, </w:t>
      </w:r>
      <w:r w:rsidR="00F137CA" w:rsidRPr="00F137CA">
        <w:rPr>
          <w:rFonts w:cs="Arial" w:hAnsi="Arial" w:ascii="Arial"/>
          <w:sz w:val="20"/>
          <w:szCs w:val="20"/>
        </w:rPr>
        <w:t xml:space="preserve"> </w:t>
      </w:r>
      <w:r w:rsidR="00F137CA" w:rsidRPr="00A2253E">
        <w:rPr>
          <w:rFonts w:cs="Arial" w:hAnsi="Arial" w:ascii="Arial"/>
          <w:b/>
          <w:sz w:val="20"/>
          <w:szCs w:val="20"/>
        </w:rPr>
        <w:t>zk ul 18979</w:t>
      </w:r>
      <w:r w:rsidR="00847192">
        <w:rPr>
          <w:rFonts w:cs="Arial" w:hAnsi="Arial" w:ascii="Arial"/>
          <w:sz w:val="20"/>
          <w:szCs w:val="20"/>
        </w:rPr>
        <w:t xml:space="preserve">, kč </w:t>
      </w:r>
      <w:r w:rsidR="00847192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8953/3 dvorište 27m</w:t>
      </w:r>
      <w:r w:rsidR="00847192" w:rsidRPr="00847192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</w:p>
    <w:p w:rsidRDefault="00F137CA" w:rsidP="00F45678" w:rsidR="00F137CA" w:rsidRPr="00F137CA">
      <w:pPr>
        <w:spacing w:after="0"/>
        <w:rPr>
          <w:rFonts w:cs="Arial" w:hAnsi="Arial" w:ascii="Arial"/>
          <w:sz w:val="20"/>
          <w:szCs w:val="20"/>
        </w:rPr>
      </w:pPr>
    </w:p>
    <w:p w:rsidRDefault="00F137CA" w:rsidP="00F45678" w:rsidR="00F137CA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>
        <w:rPr>
          <w:rFonts w:cs="Arial" w:hAnsi="Arial" w:ascii="Arial"/>
          <w:b/>
          <w:sz w:val="20"/>
          <w:szCs w:val="20"/>
        </w:rPr>
        <w:t>:</w:t>
      </w:r>
      <w:r w:rsidR="00D60385">
        <w:rPr>
          <w:rFonts w:cs="Arial" w:hAnsi="Arial" w:ascii="Arial"/>
          <w:b/>
          <w:sz w:val="20"/>
          <w:szCs w:val="20"/>
        </w:rPr>
        <w:t>=</w:t>
      </w:r>
      <w:r>
        <w:rPr>
          <w:rFonts w:cs="Arial" w:hAnsi="Arial" w:ascii="Arial"/>
          <w:b/>
          <w:sz w:val="20"/>
          <w:szCs w:val="20"/>
        </w:rPr>
        <w:t>610.470,32</w:t>
      </w:r>
      <w:r w:rsidR="00D60385">
        <w:rPr>
          <w:rFonts w:cs="Arial" w:hAnsi="Arial" w:ascii="Arial"/>
          <w:b/>
          <w:sz w:val="20"/>
          <w:szCs w:val="20"/>
        </w:rPr>
        <w:t xml:space="preserve"> kn</w:t>
      </w:r>
    </w:p>
    <w:p w:rsidRDefault="004E764F" w:rsidP="00F45678" w:rsidR="004E764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4E764F" w:rsidP="00F45678" w:rsidR="004E764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Napomena: nije u prijavi upis na ko Grad Zagreb, zk ul 223706, kč8 953/2, Z-32135/2016 od  15.07.2016.</w:t>
      </w:r>
    </w:p>
    <w:p w:rsidRDefault="00C24FD3" w:rsidP="00F45678" w:rsidR="00F137CA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-----------------------------------------------------------------------------------------------------------------------</w:t>
      </w:r>
    </w:p>
    <w:p w:rsidRDefault="00D2027E" w:rsidP="00F45678" w:rsidR="00D2027E">
      <w:pPr>
        <w:spacing w:after="0"/>
        <w:rPr>
          <w:rFonts w:cs="Arial" w:hAnsi="Arial" w:ascii="Arial"/>
          <w:sz w:val="20"/>
          <w:szCs w:val="20"/>
        </w:rPr>
      </w:pPr>
    </w:p>
    <w:p w:rsidRDefault="00D2027E" w:rsidP="00F45678" w:rsidR="00D2027E">
      <w:pPr>
        <w:spacing w:after="0"/>
        <w:rPr>
          <w:rFonts w:cs="Arial" w:hAnsi="Arial" w:ascii="Arial"/>
          <w:sz w:val="20"/>
          <w:szCs w:val="20"/>
        </w:rPr>
      </w:pPr>
    </w:p>
    <w:p w:rsidRDefault="008B407E" w:rsidP="00320750" w:rsidR="00F137CA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10</w:t>
      </w:r>
      <w:r w:rsidR="00F137CA">
        <w:rPr>
          <w:rFonts w:cs="Arial" w:hAnsi="Arial" w:ascii="Arial"/>
          <w:b/>
          <w:sz w:val="20"/>
          <w:szCs w:val="20"/>
        </w:rPr>
        <w:t xml:space="preserve">. </w:t>
      </w:r>
      <w:r w:rsidR="00F137CA" w:rsidRPr="00793E2F">
        <w:rPr>
          <w:rFonts w:cs="Arial" w:eastAsia="Times New Roman" w:hAnsi="Arial" w:ascii="Arial"/>
          <w:sz w:val="20"/>
          <w:szCs w:val="20"/>
        </w:rPr>
        <w:t>Imex Banka d.d.</w:t>
      </w:r>
      <w:r w:rsidR="00F137CA">
        <w:rPr>
          <w:rFonts w:cs="Arial" w:eastAsia="Times New Roman" w:hAnsi="Arial" w:ascii="Arial"/>
          <w:sz w:val="20"/>
          <w:szCs w:val="20"/>
        </w:rPr>
        <w:t>OIB:</w:t>
      </w:r>
      <w:r w:rsidR="00F137CA" w:rsidRPr="007A411B">
        <w:rPr>
          <w:rFonts w:cs="Arial" w:eastAsia="Times New Roman" w:hAnsi="Arial" w:ascii="Arial"/>
          <w:sz w:val="20"/>
          <w:szCs w:val="20"/>
        </w:rPr>
        <w:t xml:space="preserve"> </w:t>
      </w:r>
      <w:r w:rsidR="00F137CA" w:rsidRPr="00793E2F">
        <w:rPr>
          <w:rFonts w:cs="Arial" w:eastAsia="Times New Roman" w:hAnsi="Arial" w:ascii="Arial"/>
          <w:sz w:val="20"/>
          <w:szCs w:val="20"/>
        </w:rPr>
        <w:t>99326633206</w:t>
      </w:r>
      <w:r w:rsidR="00F137CA">
        <w:rPr>
          <w:rFonts w:cs="Arial" w:eastAsia="Times New Roman" w:hAnsi="Arial" w:ascii="Arial"/>
          <w:sz w:val="20"/>
          <w:szCs w:val="20"/>
        </w:rPr>
        <w:t xml:space="preserve">, </w:t>
      </w:r>
      <w:r w:rsidR="00F137CA" w:rsidRPr="00793E2F">
        <w:rPr>
          <w:rFonts w:cs="Arial" w:eastAsia="Times New Roman" w:hAnsi="Arial" w:ascii="Arial"/>
          <w:sz w:val="20"/>
          <w:szCs w:val="20"/>
        </w:rPr>
        <w:t>Tolstojeva 6, Split</w:t>
      </w:r>
      <w:r w:rsidR="00F137CA">
        <w:rPr>
          <w:rFonts w:cs="Arial" w:eastAsia="Times New Roman" w:hAnsi="Arial" w:ascii="Arial"/>
          <w:sz w:val="20"/>
          <w:szCs w:val="20"/>
        </w:rPr>
        <w:t xml:space="preserve"> (Zastupa odvjetnik T.</w:t>
      </w:r>
      <w:r w:rsidR="00780F35">
        <w:rPr>
          <w:rFonts w:cs="Arial" w:eastAsia="Times New Roman" w:hAnsi="Arial" w:ascii="Arial"/>
          <w:sz w:val="20"/>
          <w:szCs w:val="20"/>
        </w:rPr>
        <w:t xml:space="preserve"> </w:t>
      </w:r>
      <w:r w:rsidR="00F137CA">
        <w:rPr>
          <w:rFonts w:cs="Arial" w:eastAsia="Times New Roman" w:hAnsi="Arial" w:ascii="Arial"/>
          <w:sz w:val="20"/>
          <w:szCs w:val="20"/>
        </w:rPr>
        <w:t>Pluščec iz Sesveta)</w:t>
      </w:r>
    </w:p>
    <w:p w:rsidRDefault="00F137CA" w:rsidP="00F45678" w:rsidR="00F137CA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(prijava br 42)</w:t>
      </w:r>
    </w:p>
    <w:p w:rsidRDefault="00F137CA" w:rsidP="00F45678" w:rsidR="00F137CA">
      <w:pPr>
        <w:spacing w:after="0"/>
        <w:rPr>
          <w:rFonts w:cs="Arial" w:hAnsi="Arial" w:ascii="Arial"/>
          <w:b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 xml:space="preserve">: </w:t>
      </w:r>
    </w:p>
    <w:p w:rsidRDefault="00F96AA8" w:rsidP="0099265E" w:rsidR="0099265E">
      <w:pPr>
        <w:spacing w:after="0"/>
        <w:rPr>
          <w:rFonts w:cs="Arial" w:hAnsi="Arial" w:ascii="Arial"/>
          <w:sz w:val="20"/>
          <w:szCs w:val="20"/>
        </w:rPr>
      </w:pPr>
      <w:r w:rsidRPr="00F96AA8">
        <w:rPr>
          <w:rFonts w:cs="Arial" w:hAnsi="Arial" w:ascii="Arial"/>
          <w:color w:val="000000"/>
          <w:sz w:val="20"/>
          <w:szCs w:val="20"/>
        </w:rPr>
        <w:t>Temeljem Sporazuma o osiguranju novčane tražbine zasnivanjem založnog prava na nekretninama od 16. 05. 2011. god.</w:t>
      </w:r>
      <w:r>
        <w:rPr>
          <w:rFonts w:cs="Arial" w:hAnsi="Arial" w:ascii="Arial"/>
          <w:color w:val="000000"/>
          <w:sz w:val="20"/>
          <w:szCs w:val="20"/>
        </w:rPr>
        <w:t xml:space="preserve">  </w:t>
      </w:r>
      <w:r>
        <w:rPr>
          <w:rFonts w:cs="TimesNewRomanPSMT" w:hAnsi="TimesNewRomanPSMT" w:ascii="TimesNewRomanPSMT"/>
          <w:sz w:val="20"/>
          <w:szCs w:val="20"/>
          <w:lang w:eastAsia="hr-HR"/>
        </w:rPr>
        <w:t>400.000,00 EUR</w:t>
      </w:r>
      <w:r w:rsidR="0099265E">
        <w:rPr>
          <w:rFonts w:cs="TimesNewRomanPSMT" w:hAnsi="TimesNewRomanPSMT" w:ascii="TimesNewRomanPSMT"/>
          <w:sz w:val="20"/>
          <w:szCs w:val="20"/>
          <w:lang w:eastAsia="hr-HR"/>
        </w:rPr>
        <w:t>, Zaprimljeno 30.05.2011. broj Z-27761/11</w:t>
      </w:r>
    </w:p>
    <w:p w:rsidRDefault="00F96AA8" w:rsidP="00F45678" w:rsidR="00F96AA8" w:rsidRPr="00F96AA8">
      <w:pPr>
        <w:spacing w:after="0"/>
        <w:rPr>
          <w:rFonts w:cs="Arial" w:hAnsi="Arial" w:ascii="Arial"/>
          <w:sz w:val="20"/>
          <w:szCs w:val="20"/>
        </w:rPr>
      </w:pPr>
    </w:p>
    <w:p w:rsidRDefault="00F96AA8" w:rsidP="00320750" w:rsidR="00F96AA8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Temeljem Sporazuma o osiguranju novčane tražbine zasnivanjem založnog prava na</w:t>
      </w:r>
    </w:p>
    <w:p w:rsidRDefault="00F96AA8" w:rsidP="0099265E" w:rsidR="0099265E">
      <w:pPr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 xml:space="preserve">nekretninama od 12. studenoga 2012. g  </w:t>
      </w:r>
      <w:r w:rsidRPr="00F96AA8">
        <w:rPr>
          <w:rFonts w:cs="TimesNewRomanPSMT" w:hAnsi="TimesNewRomanPSMT" w:ascii="TimesNewRomanPSMT"/>
          <w:sz w:val="20"/>
          <w:szCs w:val="20"/>
          <w:lang w:eastAsia="hr-HR"/>
        </w:rPr>
        <w:t>31.245,59 EUR</w:t>
      </w:r>
      <w:r w:rsidR="0099265E">
        <w:rPr>
          <w:rFonts w:cs="TimesNewRomanPSMT" w:hAnsi="TimesNewRomanPSMT" w:ascii="TimesNewRomanPSMT"/>
          <w:sz w:val="20"/>
          <w:szCs w:val="20"/>
          <w:lang w:eastAsia="hr-HR"/>
        </w:rPr>
        <w:t xml:space="preserve">, </w:t>
      </w:r>
      <w:r w:rsidR="0099265E" w:rsidRPr="0099265E">
        <w:rPr>
          <w:rFonts w:cs="TimesNewRomanPSMT" w:hAnsi="TimesNewRomanPSMT" w:ascii="TimesNewRomanPSMT"/>
          <w:sz w:val="20"/>
          <w:szCs w:val="20"/>
          <w:lang w:eastAsia="hr-HR"/>
        </w:rPr>
        <w:t>Zaprimljeno 13.11.2012. broj Z-53980/12</w:t>
      </w:r>
    </w:p>
    <w:p w:rsidRDefault="00F96AA8" w:rsidP="00F45678" w:rsidR="00F96AA8">
      <w:pPr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</w:p>
    <w:p w:rsidRDefault="00C918F7" w:rsidP="00F45678" w:rsidR="00F96AA8">
      <w:pPr>
        <w:suppressAutoHyphens w:val="false"/>
        <w:autoSpaceDE w:val="false"/>
        <w:adjustRightInd w:val="false"/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  <w:r>
        <w:rPr>
          <w:rFonts w:cs="TimesNewRomanPSMT" w:hAnsi="TimesNewRomanPSMT" w:ascii="TimesNewRomanPSMT"/>
          <w:sz w:val="20"/>
          <w:szCs w:val="20"/>
          <w:lang w:eastAsia="hr-HR"/>
        </w:rPr>
        <w:t>Na temelju Sporazuma o osiguranju novčane tražbine zasnivanjem založnog prava na nekretninama od 20.svibnja 2013.g., 136.885,37 EUR</w:t>
      </w:r>
      <w:r w:rsidR="0099265E">
        <w:rPr>
          <w:rFonts w:cs="TimesNewRomanPSMT" w:hAnsi="TimesNewRomanPSMT" w:ascii="TimesNewRomanPSMT"/>
          <w:sz w:val="20"/>
          <w:szCs w:val="20"/>
          <w:lang w:eastAsia="hr-HR"/>
        </w:rPr>
        <w:t xml:space="preserve">, </w:t>
      </w:r>
      <w:r w:rsidR="0099265E" w:rsidRPr="0099265E">
        <w:rPr>
          <w:rFonts w:cs="TimesNewRomanPSMT" w:hAnsi="TimesNewRomanPSMT" w:ascii="TimesNewRomanPSMT"/>
          <w:sz w:val="20"/>
          <w:szCs w:val="20"/>
          <w:lang w:eastAsia="hr-HR"/>
        </w:rPr>
        <w:t>Zaprimljeno 24.05.2013. broj Z-25674/13</w:t>
      </w:r>
    </w:p>
    <w:p w:rsidRDefault="00F96AA8" w:rsidP="00F45678" w:rsidR="00F96AA8">
      <w:pPr>
        <w:spacing w:after="0"/>
        <w:rPr>
          <w:rFonts w:cs="TimesNewRomanPSMT" w:hAnsi="TimesNewRomanPSMT" w:ascii="TimesNewRomanPSMT"/>
          <w:sz w:val="20"/>
          <w:szCs w:val="20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321"/>
        <w:gridCol w:w="1604"/>
      </w:tblGrid>
      <w:tr w:rsidTr="00822255" w:rsidR="00822255" w:rsidRPr="00822255">
        <w:tc>
          <w:tcPr>
            <w:tcW w:type="dxa" w:w="547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22255" w:rsidP="00F45678" w:rsidR="00822255" w:rsidRPr="00822255">
            <w:pPr>
              <w:suppressAutoHyphens w:val="false"/>
              <w:autoSpaceDE w:val="false"/>
              <w:adjustRightInd w:val="false"/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NewRomanPSMT" w:hAnsi="TimesNewRomanPSMT" w:ascii="TimesNewRomanPSMT"/>
                <w:sz w:val="20"/>
                <w:szCs w:val="20"/>
                <w:lang w:eastAsia="hr-HR"/>
              </w:rPr>
              <w:t>Temeljem Sporazuma o osiguranju novčane tražbine zasnivanjem založnog prava od 09.srpnja 2013.br. OV-996/13., 100.000,00 EUR</w:t>
            </w:r>
            <w:r w:rsidR="0099265E">
              <w:rPr>
                <w:rFonts w:cs="TimesNewRomanPSMT" w:hAnsi="TimesNewRomanPSMT" w:ascii="TimesNewRomanPSMT"/>
                <w:sz w:val="20"/>
                <w:szCs w:val="20"/>
                <w:lang w:eastAsia="hr-HR"/>
              </w:rPr>
              <w:t xml:space="preserve">, Zaprimljeno 10.07.2013. broj Z-33692/13  </w:t>
            </w:r>
          </w:p>
        </w:tc>
        <w:tc>
          <w:tcPr>
            <w:tcW w:type="dxa" w:w="120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22255" w:rsidP="00F45678" w:rsidR="00822255" w:rsidRPr="00822255">
            <w:pPr>
              <w:suppressAutoHyphens w:val="false"/>
              <w:autoSpaceDN/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F96AA8" w:rsidP="00F45678" w:rsidR="00F96AA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137CA" w:rsidP="00F45678" w:rsidR="00F137CA">
      <w:pPr>
        <w:spacing w:after="0"/>
        <w:rPr>
          <w:rFonts w:cs="Arial" w:hAnsi="Arial" w:ascii="Arial"/>
          <w:b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</w:p>
    <w:p w:rsidRDefault="00F96AA8" w:rsidP="00F45678" w:rsidR="00F137CA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- ko Grad Zagreb  zk ul 8886 kč br 5177  zgrada u Ilici br 109, 111 i dvorište, površine 1446 m2 </w:t>
      </w:r>
    </w:p>
    <w:p w:rsidRDefault="00822255" w:rsidP="00F45678" w:rsidR="00F96AA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  </w:t>
      </w:r>
      <w:r w:rsidR="00F96AA8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77. Suvlasnički dio s neodređenim omjerom ETAŽNO VLASNIŠTVO (E-77)</w:t>
      </w:r>
    </w:p>
    <w:p w:rsidRDefault="00F96AA8" w:rsidP="00F45678" w:rsidR="00F96AA8">
      <w:pPr>
        <w:suppressAutoHyphens w:val="false"/>
        <w:autoSpaceDE w:val="false"/>
        <w:adjustRightInd w:val="false"/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1. Poslovni prostor u polukatu lijevo površine 157.27 m2 neodvojivo povezan sa suvlasničkim dijelom nekretnine koji je jednako velik kao i ostali suvlasnički dijelovi dok se ne utvrdi drukčije</w:t>
      </w:r>
    </w:p>
    <w:p w:rsidRDefault="00F96AA8" w:rsidP="00F45678" w:rsidR="00F96AA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137CA" w:rsidP="00F45678" w:rsidR="00F137CA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>
        <w:rPr>
          <w:rFonts w:cs="Arial" w:hAnsi="Arial" w:ascii="Arial"/>
          <w:b/>
          <w:sz w:val="20"/>
          <w:szCs w:val="20"/>
        </w:rPr>
        <w:t>:</w:t>
      </w:r>
      <w:r w:rsidR="00822255">
        <w:rPr>
          <w:rFonts w:cs="Arial" w:hAnsi="Arial" w:ascii="Arial"/>
          <w:b/>
          <w:sz w:val="20"/>
          <w:szCs w:val="20"/>
        </w:rPr>
        <w:t>3.260.522,07 kn</w:t>
      </w:r>
    </w:p>
    <w:p w:rsidRDefault="003E4B55" w:rsidP="00F45678" w:rsidR="003E4B55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3E4B55" w:rsidP="00F45678" w:rsidR="00D2027E">
      <w:pPr>
        <w:spacing w:after="0"/>
        <w:rPr>
          <w:rFonts w:cs="Arial" w:hAnsi="Arial" w:ascii="Arial"/>
          <w:sz w:val="20"/>
          <w:szCs w:val="20"/>
        </w:rPr>
      </w:pPr>
      <w:r w:rsidRPr="003E4B55">
        <w:rPr>
          <w:rFonts w:cs="Arial" w:hAnsi="Arial" w:ascii="Arial"/>
          <w:sz w:val="20"/>
          <w:szCs w:val="20"/>
        </w:rPr>
        <w:t xml:space="preserve">Napomena: stečajni dužnik hipotekarni dužnik za iznos tražbine osigurane razlučnim pravom </w:t>
      </w:r>
      <w:r>
        <w:rPr>
          <w:rFonts w:cs="Arial" w:hAnsi="Arial" w:ascii="Arial"/>
          <w:sz w:val="20"/>
          <w:szCs w:val="20"/>
        </w:rPr>
        <w:t>prema SG SJEVER 1978 d.o.o. u s</w:t>
      </w:r>
      <w:r w:rsidRPr="003E4B55">
        <w:rPr>
          <w:rFonts w:cs="Arial" w:hAnsi="Arial" w:ascii="Arial"/>
          <w:sz w:val="20"/>
          <w:szCs w:val="20"/>
        </w:rPr>
        <w:t>tečaju</w:t>
      </w:r>
      <w:r w:rsidR="00692A51">
        <w:rPr>
          <w:rFonts w:cs="Arial" w:hAnsi="Arial" w:ascii="Arial"/>
          <w:sz w:val="20"/>
          <w:szCs w:val="20"/>
        </w:rPr>
        <w:t xml:space="preserve"> kao</w:t>
      </w:r>
      <w:r>
        <w:rPr>
          <w:rFonts w:cs="Arial" w:hAnsi="Arial" w:ascii="Arial"/>
          <w:sz w:val="20"/>
          <w:szCs w:val="20"/>
        </w:rPr>
        <w:t xml:space="preserve"> glavni dužnik za iznos od =123.707,71€. Vjerovniku IMEX banka d.d. priznata novčana tražbina u iznosu od =931.661,33 kn u stečajnom postupku nad SG </w:t>
      </w:r>
      <w:r w:rsidRPr="003E4B55">
        <w:rPr>
          <w:rFonts w:cs="Arial" w:hAnsi="Arial" w:ascii="Arial"/>
          <w:sz w:val="20"/>
          <w:szCs w:val="20"/>
        </w:rPr>
        <w:t>SJEVER 1978 d.o.o.</w:t>
      </w:r>
      <w:r>
        <w:rPr>
          <w:rFonts w:cs="Arial" w:hAnsi="Arial" w:ascii="Arial"/>
          <w:sz w:val="20"/>
          <w:szCs w:val="20"/>
        </w:rPr>
        <w:t xml:space="preserve"> u stečaju. </w:t>
      </w:r>
    </w:p>
    <w:p w:rsidRDefault="00E8628C" w:rsidP="00F45678" w:rsidR="00D2027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--------</w:t>
      </w:r>
      <w:r w:rsidR="00C24FD3">
        <w:rPr>
          <w:rFonts w:cs="Arial" w:hAnsi="Arial" w:ascii="Arial"/>
          <w:sz w:val="20"/>
          <w:szCs w:val="20"/>
        </w:rPr>
        <w:t>--------------------------------------------------------------------------------------------------------------------</w:t>
      </w:r>
    </w:p>
    <w:p w:rsidRDefault="008B407E" w:rsidP="00F45678" w:rsidR="00D2027E">
      <w:pPr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11</w:t>
      </w:r>
      <w:r w:rsidR="00595B27">
        <w:rPr>
          <w:rFonts w:cs="Arial" w:hAnsi="Arial" w:ascii="Arial"/>
          <w:sz w:val="20"/>
          <w:szCs w:val="20"/>
        </w:rPr>
        <w:t xml:space="preserve">. </w:t>
      </w:r>
      <w:r w:rsidR="00595B27" w:rsidRPr="00595B27">
        <w:rPr>
          <w:rFonts w:cs="Arial" w:hAnsi="Arial" w:ascii="Arial"/>
          <w:sz w:val="20"/>
          <w:szCs w:val="20"/>
        </w:rPr>
        <w:t>Branka Delfin, zastupa odvjetnik R.Gottwald iz Zagreb</w:t>
      </w:r>
      <w:r w:rsidR="00595B27">
        <w:rPr>
          <w:rFonts w:cs="Arial" w:hAnsi="Arial" w:ascii="Arial"/>
          <w:sz w:val="20"/>
          <w:szCs w:val="20"/>
        </w:rPr>
        <w:t>, OIB:</w:t>
      </w:r>
      <w:r w:rsidR="00595B27" w:rsidRPr="00595B27">
        <w:t xml:space="preserve"> </w:t>
      </w:r>
      <w:r w:rsidR="00595B27" w:rsidRPr="00595B27">
        <w:rPr>
          <w:rFonts w:cs="Arial" w:hAnsi="Arial" w:ascii="Arial"/>
          <w:sz w:val="20"/>
          <w:szCs w:val="20"/>
        </w:rPr>
        <w:t>77491388148</w:t>
      </w:r>
      <w:r w:rsidR="00595B27">
        <w:rPr>
          <w:rFonts w:cs="Arial" w:hAnsi="Arial" w:ascii="Arial"/>
          <w:sz w:val="20"/>
          <w:szCs w:val="20"/>
        </w:rPr>
        <w:t xml:space="preserve">, </w:t>
      </w:r>
      <w:r w:rsidR="00595B27" w:rsidRPr="00595B27">
        <w:rPr>
          <w:rFonts w:cs="Arial" w:hAnsi="Arial" w:ascii="Arial"/>
          <w:sz w:val="20"/>
          <w:szCs w:val="20"/>
        </w:rPr>
        <w:t>Krajiška 36, Zagreb</w:t>
      </w:r>
    </w:p>
    <w:p w:rsidRDefault="00595B27" w:rsidP="00F45678" w:rsidR="00595B27">
      <w:pPr>
        <w:spacing w:after="0"/>
        <w:ind w:firstLine="708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(prijava br 46)</w:t>
      </w:r>
    </w:p>
    <w:p w:rsidRDefault="00595B27" w:rsidP="00F45678" w:rsidR="00595B27">
      <w:pPr>
        <w:spacing w:after="0"/>
        <w:jc w:val="both"/>
        <w:rPr>
          <w:rFonts w:cs="Arial" w:hAnsi="Arial" w:ascii="Arial"/>
          <w:b/>
          <w:sz w:val="20"/>
          <w:szCs w:val="20"/>
        </w:rPr>
      </w:pPr>
    </w:p>
    <w:p w:rsidRDefault="00595B27" w:rsidP="00F45678" w:rsidR="00595B27" w:rsidRPr="00595B27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 xml:space="preserve"> : </w:t>
      </w:r>
      <w:r w:rsidRPr="00595B27">
        <w:rPr>
          <w:rFonts w:cs="Arial" w:hAnsi="Arial" w:ascii="Arial"/>
          <w:sz w:val="20"/>
          <w:szCs w:val="20"/>
        </w:rPr>
        <w:t>Općinski građanski sud u Zagreb posl broj P-3604/18 od 19.11.2018.</w:t>
      </w:r>
      <w:r w:rsidRPr="00AD5786">
        <w:rPr>
          <w:rFonts w:cs="Arial" w:hAnsi="Arial" w:ascii="Arial"/>
          <w:sz w:val="20"/>
          <w:szCs w:val="20"/>
          <w:u w:val="single"/>
        </w:rPr>
        <w:t xml:space="preserve">privremena mjera </w:t>
      </w:r>
      <w:r w:rsidRPr="00AD5786">
        <w:rPr>
          <w:rFonts w:cs="Arial" w:eastAsia="Times New Roman" w:hAnsi="Arial" w:ascii="Arial"/>
          <w:sz w:val="20"/>
          <w:szCs w:val="20"/>
          <w:u w:val="single"/>
        </w:rPr>
        <w:t>zabrane otuđenja ili opterećenja nekretnina</w:t>
      </w:r>
      <w:r w:rsidR="009D6D14">
        <w:rPr>
          <w:rFonts w:cs="Arial" w:eastAsia="Times New Roman" w:hAnsi="Arial" w:ascii="Arial"/>
          <w:sz w:val="20"/>
          <w:szCs w:val="20"/>
        </w:rPr>
        <w:t xml:space="preserve"> P</w:t>
      </w:r>
      <w:r w:rsidR="00E8628C">
        <w:rPr>
          <w:rFonts w:cs="Arial" w:eastAsia="Times New Roman" w:hAnsi="Arial" w:ascii="Arial"/>
          <w:sz w:val="20"/>
          <w:szCs w:val="20"/>
        </w:rPr>
        <w:t xml:space="preserve">rotivniku osiguranja </w:t>
      </w:r>
    </w:p>
    <w:p w:rsidRDefault="00595B27" w:rsidP="00F45678" w:rsidR="00595B27">
      <w:pPr>
        <w:spacing w:after="0"/>
        <w:jc w:val="both"/>
        <w:rPr>
          <w:rFonts w:cs="Arial" w:hAnsi="Arial" w:ascii="Arial"/>
          <w:b/>
          <w:sz w:val="20"/>
          <w:szCs w:val="20"/>
        </w:rPr>
      </w:pPr>
    </w:p>
    <w:p w:rsidRDefault="00595B27" w:rsidP="00F45678" w:rsidR="00595B27">
      <w:pPr>
        <w:spacing w:after="0"/>
        <w:jc w:val="both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 w:rsidRPr="00AA620B">
        <w:rPr>
          <w:rFonts w:cs="Arial" w:hAnsi="Arial" w:ascii="Arial"/>
          <w:b/>
          <w:sz w:val="20"/>
          <w:szCs w:val="20"/>
        </w:rPr>
        <w:t>Predmet upisa:</w:t>
      </w:r>
      <w:r w:rsidR="009E16AE" w:rsidRPr="009E16AE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  <w:r w:rsidR="009E16AE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ko Grad Zagreb , zk u</w:t>
      </w:r>
      <w:r w:rsidR="00953E05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l</w:t>
      </w:r>
      <w:r w:rsidR="009E16AE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. </w:t>
      </w:r>
      <w:r w:rsidR="00953E05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1366 </w:t>
      </w:r>
      <w:r w:rsidR="009E16AE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kč 1945/2 stambeno poslovna zgrada SVETICE BR. 24 I 24/1 </w:t>
      </w:r>
    </w:p>
    <w:p w:rsidRDefault="009E16AE" w:rsidP="00F45678" w:rsidR="009E16AE">
      <w:pPr>
        <w:spacing w:after="0"/>
        <w:jc w:val="both"/>
        <w:rPr>
          <w:rFonts w:cs="Arial" w:hAnsi="Arial" w:ascii="Arial"/>
          <w:b/>
          <w:sz w:val="20"/>
          <w:szCs w:val="20"/>
        </w:rPr>
      </w:pPr>
    </w:p>
    <w:p w:rsidRDefault="009E16AE" w:rsidP="00F45678" w:rsidR="009E16AE" w:rsidRPr="009E16AE">
      <w:pPr>
        <w:suppressAutoHyphens w:val="false"/>
        <w:autoSpaceDE w:val="false"/>
        <w:adjustRightInd w:val="false"/>
        <w:spacing w:after="0"/>
        <w:jc w:val="both"/>
        <w:rPr>
          <w:rFonts w:cs="Arial" w:hAnsi="Arial" w:ascii="Arial"/>
          <w:bCs/>
          <w:sz w:val="18"/>
          <w:szCs w:val="18"/>
          <w:lang w:eastAsia="hr-HR"/>
        </w:rPr>
      </w:pPr>
      <w:r>
        <w:rPr>
          <w:rFonts w:cs="Arial" w:hAnsi="Arial" w:ascii="Arial"/>
          <w:bCs/>
          <w:sz w:val="18"/>
          <w:szCs w:val="18"/>
          <w:lang w:eastAsia="hr-HR"/>
        </w:rPr>
        <w:t>-</w:t>
      </w:r>
      <w:r w:rsidRPr="009E16AE">
        <w:rPr>
          <w:rFonts w:cs="Arial" w:hAnsi="Arial" w:ascii="Arial"/>
          <w:bCs/>
          <w:sz w:val="18"/>
          <w:szCs w:val="18"/>
          <w:lang w:eastAsia="hr-HR"/>
        </w:rPr>
        <w:t>86. Suvlasnički dio: 135/10000 ETAŽNO VLASNIŠTVO (E-86)</w:t>
      </w:r>
    </w:p>
    <w:p w:rsidRDefault="009E16AE" w:rsidP="00F45678" w:rsidR="00555C87">
      <w:pPr>
        <w:suppressAutoHyphens w:val="false"/>
        <w:autoSpaceDE w:val="false"/>
        <w:adjustRightInd w:val="false"/>
        <w:spacing w:after="0"/>
        <w:jc w:val="both"/>
        <w:rPr>
          <w:rFonts w:cs="Arial" w:hAnsi="Arial" w:ascii="Arial"/>
          <w:bCs/>
          <w:sz w:val="18"/>
          <w:szCs w:val="18"/>
          <w:lang w:eastAsia="hr-HR"/>
        </w:rPr>
      </w:pPr>
      <w:r w:rsidRPr="009E16AE">
        <w:rPr>
          <w:rFonts w:cs="Arial" w:hAnsi="Arial" w:ascii="Arial"/>
          <w:bCs/>
          <w:sz w:val="18"/>
          <w:szCs w:val="18"/>
          <w:lang w:eastAsia="hr-HR"/>
        </w:rPr>
        <w:lastRenderedPageBreak/>
        <w:t xml:space="preserve">1. Spremište u podrumu -1 spremište oznake S2 u prizemlju stan broj </w:t>
      </w:r>
      <w:r w:rsidR="00555C87">
        <w:rPr>
          <w:rFonts w:cs="Arial" w:hAnsi="Arial" w:ascii="Arial"/>
          <w:bCs/>
          <w:sz w:val="18"/>
          <w:szCs w:val="18"/>
          <w:lang w:eastAsia="hr-HR"/>
        </w:rPr>
        <w:t xml:space="preserve"> </w:t>
      </w:r>
      <w:r w:rsidRPr="009E16AE">
        <w:rPr>
          <w:rFonts w:cs="Arial" w:hAnsi="Arial" w:ascii="Arial"/>
          <w:bCs/>
          <w:sz w:val="18"/>
          <w:szCs w:val="18"/>
          <w:lang w:eastAsia="hr-HR"/>
        </w:rPr>
        <w:t>PRSO2 ukupne    površine 59,06 čm,</w:t>
      </w:r>
      <w:r>
        <w:rPr>
          <w:rFonts w:cs="Arial" w:hAnsi="Arial" w:ascii="Arial"/>
          <w:bCs/>
          <w:sz w:val="18"/>
          <w:szCs w:val="18"/>
          <w:lang w:eastAsia="hr-HR"/>
        </w:rPr>
        <w:t xml:space="preserve"> </w:t>
      </w:r>
      <w:r w:rsidR="00555C87">
        <w:rPr>
          <w:rFonts w:cs="Arial" w:hAnsi="Arial" w:ascii="Arial"/>
          <w:bCs/>
          <w:sz w:val="18"/>
          <w:szCs w:val="18"/>
          <w:lang w:eastAsia="hr-HR"/>
        </w:rPr>
        <w:t>kućni broj 24/1.</w:t>
      </w:r>
    </w:p>
    <w:p w:rsidRDefault="009E16AE" w:rsidP="00F45678" w:rsidR="009E16AE" w:rsidRPr="00555C87">
      <w:pPr>
        <w:suppressAutoHyphens w:val="false"/>
        <w:autoSpaceDE w:val="false"/>
        <w:adjustRightInd w:val="false"/>
        <w:spacing w:after="0"/>
        <w:jc w:val="both"/>
        <w:rPr>
          <w:rFonts w:cs="Arial" w:hAnsi="Arial" w:ascii="Arial"/>
          <w:bCs/>
          <w:sz w:val="18"/>
          <w:szCs w:val="18"/>
          <w:lang w:eastAsia="hr-HR"/>
        </w:rPr>
      </w:pPr>
      <w:r>
        <w:rPr>
          <w:rFonts w:cs="Arial" w:hAnsi="Arial" w:ascii="Arial"/>
          <w:bCs/>
          <w:sz w:val="20"/>
          <w:szCs w:val="20"/>
          <w:lang w:eastAsia="hr-HR"/>
        </w:rPr>
        <w:t xml:space="preserve"> </w:t>
      </w:r>
      <w:r w:rsidRPr="009E16AE">
        <w:rPr>
          <w:rFonts w:cs="Arial" w:hAnsi="Arial" w:ascii="Arial"/>
          <w:bCs/>
          <w:sz w:val="20"/>
          <w:szCs w:val="20"/>
          <w:lang w:eastAsia="hr-HR"/>
        </w:rPr>
        <w:t>-141. Suvlasnički dio: 138/10000 ETAŽNO VLASNIŠTVO (E-141)</w:t>
      </w:r>
    </w:p>
    <w:p w:rsidRDefault="009E16AE" w:rsidP="00F45678" w:rsidR="009E16AE" w:rsidRPr="009E16AE">
      <w:pPr>
        <w:suppressAutoHyphens w:val="false"/>
        <w:autoSpaceDE w:val="false"/>
        <w:adjustRightInd w:val="false"/>
        <w:spacing w:after="0"/>
        <w:jc w:val="both"/>
        <w:rPr>
          <w:rFonts w:cs="Arial" w:hAnsi="Arial" w:ascii="Arial"/>
          <w:bCs/>
          <w:sz w:val="20"/>
          <w:szCs w:val="20"/>
          <w:lang w:eastAsia="hr-HR"/>
        </w:rPr>
      </w:pPr>
      <w:r w:rsidRPr="009E16AE">
        <w:rPr>
          <w:rFonts w:cs="Arial" w:hAnsi="Arial" w:ascii="Arial"/>
          <w:bCs/>
          <w:sz w:val="20"/>
          <w:szCs w:val="20"/>
          <w:lang w:eastAsia="hr-HR"/>
        </w:rPr>
        <w:t xml:space="preserve"> Spremište u podrumu -2 spremište oznake S57 te u V (petom) katu stan broj 5KS55 ukupne površine 60,49 čm kućni broj 24/1</w:t>
      </w:r>
    </w:p>
    <w:p w:rsidRDefault="00595B27" w:rsidP="00F45678" w:rsidR="00595B27">
      <w:pPr>
        <w:spacing w:after="0"/>
        <w:jc w:val="both"/>
        <w:rPr>
          <w:rFonts w:cs="Arial" w:hAnsi="Arial" w:ascii="Arial"/>
          <w:b/>
          <w:sz w:val="20"/>
          <w:szCs w:val="20"/>
        </w:rPr>
      </w:pPr>
    </w:p>
    <w:p w:rsidRDefault="00595B27" w:rsidP="00F45678" w:rsidR="00595B27">
      <w:pPr>
        <w:spacing w:after="0"/>
        <w:jc w:val="both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>
        <w:rPr>
          <w:rFonts w:cs="Arial" w:hAnsi="Arial" w:ascii="Arial"/>
          <w:b/>
          <w:sz w:val="20"/>
          <w:szCs w:val="20"/>
        </w:rPr>
        <w:t>:</w:t>
      </w:r>
      <w:r w:rsidR="00E8628C">
        <w:rPr>
          <w:rFonts w:cs="Arial" w:hAnsi="Arial" w:ascii="Arial"/>
          <w:b/>
          <w:sz w:val="20"/>
          <w:szCs w:val="20"/>
        </w:rPr>
        <w:t>=2.063.931,48</w:t>
      </w:r>
      <w:r w:rsidR="00555C87">
        <w:rPr>
          <w:rFonts w:cs="Arial" w:hAnsi="Arial" w:ascii="Arial"/>
          <w:b/>
          <w:sz w:val="20"/>
          <w:szCs w:val="20"/>
        </w:rPr>
        <w:t xml:space="preserve"> </w:t>
      </w:r>
      <w:r w:rsidR="00E8628C">
        <w:rPr>
          <w:rFonts w:cs="Arial" w:hAnsi="Arial" w:ascii="Arial"/>
          <w:b/>
          <w:sz w:val="20"/>
          <w:szCs w:val="20"/>
        </w:rPr>
        <w:t xml:space="preserve">kn </w:t>
      </w:r>
    </w:p>
    <w:p w:rsidRDefault="00654B0E" w:rsidP="00F45678" w:rsidR="00654B0E">
      <w:pPr>
        <w:spacing w:after="0"/>
        <w:jc w:val="both"/>
        <w:rPr>
          <w:rFonts w:cs="Arial" w:hAnsi="Arial" w:ascii="Arial"/>
          <w:sz w:val="20"/>
          <w:szCs w:val="20"/>
          <w:u w:val="single"/>
        </w:rPr>
      </w:pPr>
    </w:p>
    <w:p w:rsidRDefault="00654B0E" w:rsidP="00F45678" w:rsidR="00654B0E" w:rsidRPr="00C23636">
      <w:pPr>
        <w:spacing w:after="0"/>
        <w:rPr>
          <w:rFonts w:cs="Arial" w:hAnsi="Arial" w:ascii="Arial"/>
          <w:b/>
          <w:color w:val="FF0000"/>
          <w:sz w:val="28"/>
          <w:szCs w:val="28"/>
        </w:rPr>
      </w:pPr>
      <w:r w:rsidRPr="00654B0E">
        <w:rPr>
          <w:rFonts w:cs="Arial" w:hAnsi="Arial" w:ascii="Arial"/>
          <w:sz w:val="20"/>
          <w:szCs w:val="20"/>
        </w:rPr>
        <w:t xml:space="preserve">Napomena: U tijeku spor </w:t>
      </w:r>
      <w:r>
        <w:rPr>
          <w:rFonts w:cs="Arial" w:hAnsi="Arial" w:ascii="Arial"/>
          <w:sz w:val="20"/>
          <w:szCs w:val="20"/>
        </w:rPr>
        <w:t xml:space="preserve">pred Općinskim građanskim sudom u Zgrebu P-7375/10 nepravomoćna presuda 16.3.2018.; </w:t>
      </w:r>
    </w:p>
    <w:p w:rsidRDefault="008B407E" w:rsidP="00F45678" w:rsidR="008B407E" w:rsidRPr="008B407E">
      <w:pPr>
        <w:spacing w:after="0"/>
        <w:jc w:val="both"/>
        <w:rPr>
          <w:rFonts w:cs="Arial" w:hAnsi="Arial" w:ascii="Arial"/>
          <w:sz w:val="20"/>
          <w:szCs w:val="20"/>
          <w:u w:val="single"/>
        </w:rPr>
      </w:pPr>
      <w:r w:rsidRPr="008B407E">
        <w:rPr>
          <w:rFonts w:cs="Arial" w:hAnsi="Arial" w:ascii="Arial"/>
          <w:sz w:val="20"/>
          <w:szCs w:val="20"/>
          <w:u w:val="single"/>
        </w:rPr>
        <w:t>_________________________________________________________________________</w:t>
      </w:r>
    </w:p>
    <w:p w:rsidRDefault="00595B27" w:rsidP="00F45678" w:rsidR="00595B27">
      <w:pPr>
        <w:spacing w:after="0"/>
        <w:rPr>
          <w:rFonts w:cs="Arial" w:hAnsi="Arial" w:ascii="Arial"/>
          <w:sz w:val="20"/>
          <w:szCs w:val="20"/>
        </w:rPr>
      </w:pPr>
    </w:p>
    <w:p w:rsidRDefault="008B407E" w:rsidP="00F45678" w:rsidR="00595B27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12</w:t>
      </w:r>
      <w:r w:rsidR="004859AF">
        <w:rPr>
          <w:rFonts w:cs="Arial" w:hAnsi="Arial" w:ascii="Arial"/>
          <w:sz w:val="20"/>
          <w:szCs w:val="20"/>
        </w:rPr>
        <w:t xml:space="preserve">. </w:t>
      </w:r>
      <w:r w:rsidR="004859AF" w:rsidRPr="004859AF">
        <w:rPr>
          <w:rFonts w:cs="Arial" w:hAnsi="Arial" w:ascii="Arial"/>
          <w:sz w:val="20"/>
          <w:szCs w:val="20"/>
        </w:rPr>
        <w:t>BLANKA ŠKEGRO</w:t>
      </w:r>
      <w:r w:rsidR="004859AF">
        <w:rPr>
          <w:rFonts w:cs="Arial" w:hAnsi="Arial" w:ascii="Arial"/>
          <w:sz w:val="20"/>
          <w:szCs w:val="20"/>
        </w:rPr>
        <w:t>, OIB:</w:t>
      </w:r>
      <w:r w:rsidR="004859AF" w:rsidRPr="004859AF">
        <w:t xml:space="preserve"> </w:t>
      </w:r>
      <w:r w:rsidR="004859AF" w:rsidRPr="004859AF">
        <w:rPr>
          <w:rFonts w:cs="Arial" w:hAnsi="Arial" w:ascii="Arial"/>
          <w:sz w:val="20"/>
          <w:szCs w:val="20"/>
        </w:rPr>
        <w:t>27855236095</w:t>
      </w:r>
      <w:r w:rsidR="004859AF">
        <w:rPr>
          <w:rFonts w:cs="Arial" w:hAnsi="Arial" w:ascii="Arial"/>
          <w:sz w:val="20"/>
          <w:szCs w:val="20"/>
        </w:rPr>
        <w:t xml:space="preserve">, </w:t>
      </w:r>
      <w:r w:rsidR="004859AF" w:rsidRPr="004859AF">
        <w:rPr>
          <w:rFonts w:cs="Arial" w:hAnsi="Arial" w:ascii="Arial"/>
          <w:sz w:val="20"/>
          <w:szCs w:val="20"/>
        </w:rPr>
        <w:t>Zelengaj 71,</w:t>
      </w:r>
      <w:r w:rsidR="00506DBD">
        <w:rPr>
          <w:rFonts w:cs="Arial" w:hAnsi="Arial" w:ascii="Arial"/>
          <w:sz w:val="20"/>
          <w:szCs w:val="20"/>
        </w:rPr>
        <w:t xml:space="preserve"> </w:t>
      </w:r>
      <w:r w:rsidR="004859AF" w:rsidRPr="004859AF">
        <w:rPr>
          <w:rFonts w:cs="Arial" w:hAnsi="Arial" w:ascii="Arial"/>
          <w:sz w:val="20"/>
          <w:szCs w:val="20"/>
        </w:rPr>
        <w:t>Zagreb</w:t>
      </w:r>
    </w:p>
    <w:p w:rsidRDefault="004859AF" w:rsidP="00F45678" w:rsidR="004859AF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(prijava br </w:t>
      </w:r>
      <w:r w:rsidR="00913BDD">
        <w:rPr>
          <w:rFonts w:cs="Arial" w:hAnsi="Arial" w:ascii="Arial"/>
          <w:sz w:val="20"/>
          <w:szCs w:val="20"/>
        </w:rPr>
        <w:t>54</w:t>
      </w:r>
      <w:r w:rsidR="001D4F7F">
        <w:rPr>
          <w:rFonts w:cs="Arial" w:hAnsi="Arial" w:ascii="Arial"/>
          <w:sz w:val="20"/>
          <w:szCs w:val="20"/>
        </w:rPr>
        <w:t xml:space="preserve"> samo obavijest o razlučnom pravu</w:t>
      </w:r>
      <w:r>
        <w:rPr>
          <w:rFonts w:cs="Arial" w:hAnsi="Arial" w:ascii="Arial"/>
          <w:sz w:val="20"/>
          <w:szCs w:val="20"/>
        </w:rPr>
        <w:t>)</w:t>
      </w:r>
    </w:p>
    <w:p w:rsidRDefault="00913BDD" w:rsidP="00F45678" w:rsidR="00913BDD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/>
          <w:sz w:val="20"/>
          <w:szCs w:val="20"/>
        </w:rPr>
        <w:t>:</w:t>
      </w:r>
      <w:r w:rsidR="00C54C01">
        <w:rPr>
          <w:rFonts w:cs="Arial" w:hAnsi="Arial" w:ascii="Arial"/>
          <w:b/>
          <w:sz w:val="20"/>
          <w:szCs w:val="20"/>
        </w:rPr>
        <w:t>Sporazum o zasnivanju založnog prava</w:t>
      </w:r>
      <w:r w:rsidR="00561A80">
        <w:rPr>
          <w:rFonts w:cs="Arial" w:hAnsi="Arial" w:ascii="Arial"/>
          <w:b/>
          <w:sz w:val="20"/>
          <w:szCs w:val="20"/>
        </w:rPr>
        <w:t xml:space="preserve"> </w:t>
      </w:r>
      <w:r w:rsidR="00C54C01">
        <w:rPr>
          <w:rFonts w:cs="Arial" w:hAnsi="Arial" w:ascii="Arial"/>
          <w:b/>
          <w:sz w:val="20"/>
          <w:szCs w:val="20"/>
        </w:rPr>
        <w:t xml:space="preserve">od </w:t>
      </w:r>
    </w:p>
    <w:p w:rsidRDefault="00561A80" w:rsidP="00F45678" w:rsidR="00913BD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06.03.2015. radi osiguranja novčane tražbine u iznosu od =290.000,00 €</w:t>
      </w:r>
    </w:p>
    <w:p w:rsidRDefault="006C4BA7" w:rsidP="00F45678" w:rsidR="006C4BA7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913BDD" w:rsidP="00F45678" w:rsidR="00913BDD">
      <w:pPr>
        <w:spacing w:after="0"/>
        <w:rPr>
          <w:rFonts w:cs="Arial" w:hAnsi="Arial" w:ascii="Arial"/>
          <w:sz w:val="20"/>
          <w:szCs w:val="20"/>
        </w:rPr>
      </w:pPr>
      <w:r w:rsidRPr="00AA620B">
        <w:rPr>
          <w:rFonts w:cs="Arial" w:hAnsi="Arial" w:ascii="Arial"/>
          <w:b/>
          <w:sz w:val="20"/>
          <w:szCs w:val="20"/>
        </w:rPr>
        <w:t>Predmet upisa</w:t>
      </w:r>
      <w:r>
        <w:rPr>
          <w:rFonts w:cs="Arial" w:hAnsi="Arial" w:ascii="Arial"/>
          <w:b/>
          <w:sz w:val="20"/>
          <w:szCs w:val="20"/>
        </w:rPr>
        <w:t>:</w:t>
      </w:r>
    </w:p>
    <w:p w:rsidRDefault="00913BDD" w:rsidP="009E2FFC" w:rsidR="00EB503D">
      <w:pPr>
        <w:spacing w:after="0"/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k.o Grad  Zagreb, zk ul  12916</w:t>
      </w:r>
      <w:r w:rsid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kč </w:t>
      </w:r>
      <w:r w:rsidR="00EB503D" w:rsidRP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478/3 kuća br. </w:t>
      </w:r>
      <w:r w:rsid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134 i</w:t>
      </w:r>
      <w:r w:rsidR="00EB503D" w:rsidRP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dvorište u Ilici</w:t>
      </w:r>
      <w:r w:rsid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,  </w:t>
      </w:r>
      <w:r w:rsidR="00EB503D" w:rsidRP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911</w:t>
      </w:r>
      <w:r w:rsidR="00EB503D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m</w:t>
      </w:r>
      <w:r w:rsidR="00EB503D" w:rsidRPr="00EB503D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</w:p>
    <w:p w:rsidRDefault="00B45E57" w:rsidP="00F45678" w:rsidR="00B45E57" w:rsidRPr="00B45E57">
      <w:pPr>
        <w:spacing w:after="0"/>
        <w:rPr>
          <w:rFonts w:cs="Arial" w:hAnsi="Arial" w:ascii="Arial"/>
          <w:bCs/>
          <w:sz w:val="20"/>
          <w:szCs w:val="20"/>
          <w:lang w:eastAsia="hr-HR"/>
        </w:rPr>
      </w:pPr>
      <w:r w:rsidRPr="00B45E57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24. Suvlasnički dio: 1,322/100 etažno vlasništvo </w:t>
      </w:r>
      <w:r w:rsidRPr="00B45E57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(E-24)</w:t>
      </w:r>
      <w:r w:rsidRPr="006C15E3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,</w:t>
      </w:r>
      <w:r w:rsidRPr="00B45E57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 Lokal br. 4, površine 35,93 čm, u prizemlju (kota 0,00), u  planu posebnih dijelova označeno tamno narančastom bojom.</w:t>
      </w:r>
    </w:p>
    <w:p w:rsidRDefault="00B45E57" w:rsidP="00F45678" w:rsidR="00B45E57" w:rsidRPr="00B45E57">
      <w:pPr>
        <w:spacing w:after="0"/>
        <w:rPr>
          <w:rFonts w:cs="Arial" w:hAnsi="Arial" w:ascii="Arial"/>
          <w:bCs/>
          <w:sz w:val="20"/>
          <w:szCs w:val="20"/>
          <w:lang w:eastAsia="hr-HR"/>
        </w:rPr>
      </w:pPr>
    </w:p>
    <w:p w:rsidRDefault="00B45E57" w:rsidP="00F45678" w:rsidR="00B45E57" w:rsidRPr="00B45E57">
      <w:pPr>
        <w:spacing w:after="0"/>
        <w:rPr>
          <w:rFonts w:eastAsia="Times New Roman" w:hAnsi="Times New Roman" w:ascii="Times New Roman"/>
          <w:bCs/>
          <w:color w:val="000000"/>
          <w:sz w:val="20"/>
          <w:szCs w:val="20"/>
          <w:lang w:eastAsia="hr-HR"/>
        </w:rPr>
      </w:pPr>
      <w:r w:rsidRPr="00B45E57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25. Suvlasnički dio: 1,293/100 etažno vlasništvo </w:t>
      </w:r>
      <w:r w:rsidRPr="00B45E57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(E-25)</w:t>
      </w:r>
      <w:r w:rsidRPr="006C15E3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, </w:t>
      </w:r>
      <w:r w:rsidRPr="00B45E57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Lokal br. 5, površine 35,14 čm, u prizemlju </w:t>
      </w:r>
      <w:r w:rsidR="006C15E3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  </w:t>
      </w:r>
      <w:r w:rsidRPr="00B45E57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>(kota 0,00), u planu posebnih dijelova označeno crvenom bojom.</w:t>
      </w:r>
    </w:p>
    <w:p w:rsidRDefault="00B45E57" w:rsidP="00F45678" w:rsidR="00B45E57">
      <w:pPr>
        <w:spacing w:after="0"/>
        <w:rPr>
          <w:rFonts w:eastAsia="Times New Roman" w:hAnsi="Times New Roman" w:ascii="Times New Roman"/>
          <w:b/>
          <w:bCs/>
          <w:color w:val="000000"/>
          <w:sz w:val="15"/>
          <w:szCs w:val="15"/>
          <w:lang w:eastAsia="hr-HR"/>
        </w:rPr>
      </w:pPr>
    </w:p>
    <w:p w:rsidRDefault="00561A80" w:rsidP="00F45678" w:rsidR="00561A80" w:rsidRPr="00561A80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  <w:r w:rsidRPr="00561A80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    Z-22033/15 od 28.05.2015.</w:t>
      </w:r>
      <w:r w:rsidR="00FA31CB"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t xml:space="preserve"> ; 290.000,00 €</w:t>
      </w:r>
    </w:p>
    <w:p w:rsidRDefault="00B45E57" w:rsidP="00F45678" w:rsidR="00B45E57">
      <w:pPr>
        <w:spacing w:after="0"/>
        <w:rPr>
          <w:rFonts w:eastAsia="Times New Roman" w:hAnsi="Times New Roman" w:ascii="Times New Roman"/>
          <w:b/>
          <w:bCs/>
          <w:color w:val="000000"/>
          <w:sz w:val="15"/>
          <w:szCs w:val="15"/>
          <w:lang w:eastAsia="hr-HR"/>
        </w:rPr>
      </w:pPr>
    </w:p>
    <w:p w:rsidRDefault="006C15E3" w:rsidP="009E2FFC" w:rsidR="009E2FFC">
      <w:pPr>
        <w:spacing w:after="0"/>
        <w:rPr>
          <w:rFonts w:cs="Arial" w:hAnsi="Arial" w:ascii="Arial"/>
          <w:bCs/>
          <w:sz w:val="20"/>
          <w:szCs w:val="20"/>
          <w:lang w:eastAsia="hr-HR"/>
        </w:rPr>
      </w:pP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ko Grad Zagreb broj zk ul: 8886, kč</w:t>
      </w:r>
      <w:r w:rsidRPr="006C15E3"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  <w:r>
        <w:rPr>
          <w:rFonts w:cs="TimesNewRomanPS-BoldMT" w:hAnsi="TimesNewRomanPS-BoldMT" w:ascii="TimesNewRomanPS-BoldMT"/>
          <w:b/>
          <w:bCs/>
          <w:sz w:val="20"/>
          <w:szCs w:val="20"/>
          <w:lang w:eastAsia="hr-HR"/>
        </w:rPr>
        <w:t>5177 zgrada u Ilici br. 109, 111 i dvorište  1446 m</w:t>
      </w:r>
      <w:r w:rsidRPr="006C15E3">
        <w:rPr>
          <w:rFonts w:cs="TimesNewRomanPS-BoldMT" w:hAnsi="TimesNewRomanPS-BoldMT" w:ascii="TimesNewRomanPS-BoldMT"/>
          <w:b/>
          <w:bCs/>
          <w:sz w:val="20"/>
          <w:szCs w:val="20"/>
          <w:vertAlign w:val="superscript"/>
          <w:lang w:eastAsia="hr-HR"/>
        </w:rPr>
        <w:t>2</w:t>
      </w:r>
      <w:r>
        <w:rPr>
          <w:rFonts w:cs="Arial" w:hAnsi="Arial" w:ascii="Arial"/>
          <w:bCs/>
          <w:sz w:val="20"/>
          <w:szCs w:val="20"/>
          <w:lang w:eastAsia="hr-HR"/>
        </w:rPr>
        <w:t xml:space="preserve"> </w:t>
      </w:r>
      <w:r w:rsidR="006C4BA7">
        <w:rPr>
          <w:rFonts w:cs="Arial" w:hAnsi="Arial" w:ascii="Arial"/>
          <w:bCs/>
          <w:sz w:val="20"/>
          <w:szCs w:val="20"/>
          <w:lang w:eastAsia="hr-HR"/>
        </w:rPr>
        <w:tab/>
      </w:r>
    </w:p>
    <w:p w:rsidRDefault="006C15E3" w:rsidP="009E2FFC" w:rsidR="006C15E3" w:rsidRPr="009E2FFC">
      <w:pPr>
        <w:spacing w:after="0"/>
        <w:rPr>
          <w:rFonts w:eastAsia="Times New Roman" w:hAnsi="Times New Roman" w:ascii="Times New Roman"/>
          <w:b/>
          <w:bCs/>
          <w:color w:val="000000"/>
          <w:sz w:val="15"/>
          <w:szCs w:val="15"/>
          <w:lang w:eastAsia="hr-HR"/>
        </w:rPr>
      </w:pPr>
      <w:r w:rsidRPr="006C15E3">
        <w:rPr>
          <w:rFonts w:cs="Arial" w:hAnsi="Arial" w:ascii="Arial"/>
          <w:bCs/>
          <w:sz w:val="20"/>
          <w:szCs w:val="20"/>
          <w:lang w:eastAsia="hr-HR"/>
        </w:rPr>
        <w:t xml:space="preserve">78. Suvlasnički dio s neodređenim omjerom etažno vlasništvo </w:t>
      </w:r>
      <w:r w:rsidRPr="006C15E3">
        <w:rPr>
          <w:rFonts w:cs="Arial" w:hAnsi="Arial" w:ascii="Arial"/>
          <w:b/>
          <w:bCs/>
          <w:sz w:val="20"/>
          <w:szCs w:val="20"/>
          <w:lang w:eastAsia="hr-HR"/>
        </w:rPr>
        <w:t>(E-78)</w:t>
      </w:r>
    </w:p>
    <w:p w:rsidRDefault="006C15E3" w:rsidP="00F45678" w:rsidR="006C15E3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20"/>
          <w:szCs w:val="20"/>
          <w:lang w:eastAsia="hr-HR"/>
        </w:rPr>
      </w:pPr>
      <w:r w:rsidRPr="006C15E3">
        <w:rPr>
          <w:rFonts w:cs="Arial" w:hAnsi="Arial" w:ascii="Arial"/>
          <w:bCs/>
          <w:sz w:val="20"/>
          <w:szCs w:val="20"/>
          <w:lang w:eastAsia="hr-HR"/>
        </w:rPr>
        <w:t xml:space="preserve">Poslovni prostor u polukatu desno površine 75.82 m2 neodvojivo povezan sa suvlasničkim </w:t>
      </w:r>
      <w:r>
        <w:rPr>
          <w:rFonts w:cs="Arial" w:hAnsi="Arial" w:ascii="Arial"/>
          <w:bCs/>
          <w:sz w:val="20"/>
          <w:szCs w:val="20"/>
          <w:lang w:eastAsia="hr-HR"/>
        </w:rPr>
        <w:t xml:space="preserve">                      </w:t>
      </w:r>
      <w:r w:rsidR="006C4BA7">
        <w:rPr>
          <w:rFonts w:cs="Arial" w:hAnsi="Arial" w:ascii="Arial"/>
          <w:bCs/>
          <w:sz w:val="20"/>
          <w:szCs w:val="20"/>
          <w:lang w:eastAsia="hr-HR"/>
        </w:rPr>
        <w:t xml:space="preserve">  </w:t>
      </w:r>
      <w:r w:rsidRPr="006C15E3">
        <w:rPr>
          <w:rFonts w:cs="Arial" w:hAnsi="Arial" w:ascii="Arial"/>
          <w:bCs/>
          <w:sz w:val="20"/>
          <w:szCs w:val="20"/>
          <w:lang w:eastAsia="hr-HR"/>
        </w:rPr>
        <w:t>dijelom</w:t>
      </w:r>
      <w:r>
        <w:rPr>
          <w:rFonts w:cs="Arial" w:hAnsi="Arial" w:ascii="Arial"/>
          <w:bCs/>
          <w:sz w:val="20"/>
          <w:szCs w:val="20"/>
          <w:lang w:eastAsia="hr-HR"/>
        </w:rPr>
        <w:t xml:space="preserve"> </w:t>
      </w:r>
      <w:r w:rsidRPr="006C15E3">
        <w:rPr>
          <w:rFonts w:cs="Arial" w:hAnsi="Arial" w:ascii="Arial"/>
          <w:bCs/>
          <w:sz w:val="20"/>
          <w:szCs w:val="20"/>
          <w:lang w:eastAsia="hr-HR"/>
        </w:rPr>
        <w:t>nekretnine koji je jednako velik kao i ostali suvlasnički dijelovi dok se ne utvrdi drukčije</w:t>
      </w:r>
    </w:p>
    <w:p w:rsidRDefault="00FA31CB" w:rsidP="00F45678" w:rsidR="00FA31CB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20"/>
          <w:szCs w:val="20"/>
          <w:lang w:eastAsia="hr-HR"/>
        </w:rPr>
      </w:pPr>
      <w:r>
        <w:rPr>
          <w:rFonts w:cs="Arial" w:hAnsi="Arial" w:ascii="Arial"/>
          <w:bCs/>
          <w:sz w:val="20"/>
          <w:szCs w:val="20"/>
          <w:lang w:eastAsia="hr-HR"/>
        </w:rPr>
        <w:t xml:space="preserve">Z-22033/15  od 28.05.2015. ; 29.0000,00 € </w:t>
      </w:r>
    </w:p>
    <w:p w:rsidRDefault="00BE1D39" w:rsidP="00F45678" w:rsidR="00BE1D39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20"/>
          <w:szCs w:val="20"/>
          <w:lang w:eastAsia="hr-HR"/>
        </w:rPr>
      </w:pPr>
    </w:p>
    <w:p w:rsidRDefault="00BE1D39" w:rsidP="00BE1D39" w:rsidR="00BE1D39" w:rsidRPr="00BE1D39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18"/>
          <w:szCs w:val="18"/>
          <w:lang w:eastAsia="hr-HR"/>
        </w:rPr>
      </w:pPr>
      <w:r w:rsidRPr="00BE1D39">
        <w:rPr>
          <w:rFonts w:cs="Arial" w:hAnsi="Arial" w:ascii="Arial"/>
          <w:b/>
          <w:bCs/>
          <w:sz w:val="18"/>
          <w:szCs w:val="18"/>
          <w:lang w:eastAsia="hr-HR"/>
        </w:rPr>
        <w:t>IZVANKNJIŽNO VLASNIŠTVO  -</w:t>
      </w:r>
      <w:r w:rsidRPr="00BE1D39">
        <w:rPr>
          <w:rFonts w:cs="Arial" w:hAnsi="Arial" w:ascii="Arial"/>
          <w:bCs/>
          <w:sz w:val="18"/>
          <w:szCs w:val="18"/>
          <w:lang w:eastAsia="hr-HR"/>
        </w:rPr>
        <w:t>Ko Grad Zagreb , Zk ul 12916 Zagreb. Ilica 134,</w:t>
      </w:r>
      <w:r w:rsidR="00524675">
        <w:rPr>
          <w:rFonts w:cs="Arial" w:hAnsi="Arial" w:ascii="Arial"/>
          <w:bCs/>
          <w:sz w:val="18"/>
          <w:szCs w:val="18"/>
          <w:lang w:eastAsia="hr-HR"/>
        </w:rPr>
        <w:t xml:space="preserve"> kč br 478/3 </w:t>
      </w:r>
      <w:r w:rsidRPr="00BE1D39">
        <w:rPr>
          <w:rFonts w:cs="Arial" w:hAnsi="Arial" w:ascii="Arial"/>
          <w:bCs/>
          <w:sz w:val="18"/>
          <w:szCs w:val="18"/>
          <w:lang w:eastAsia="hr-HR"/>
        </w:rPr>
        <w:t xml:space="preserve"> , lokal u prizemlju površine 44,42 m2 </w:t>
      </w:r>
    </w:p>
    <w:p w:rsidRDefault="00BE1D39" w:rsidP="00F45678" w:rsidR="00BE1D39" w:rsidRPr="006C15E3">
      <w:pPr>
        <w:suppressAutoHyphens w:val="false"/>
        <w:autoSpaceDE w:val="false"/>
        <w:adjustRightInd w:val="false"/>
        <w:spacing w:after="0"/>
        <w:rPr>
          <w:rFonts w:cs="Arial" w:hAnsi="Arial" w:ascii="Arial"/>
          <w:bCs/>
          <w:sz w:val="20"/>
          <w:szCs w:val="20"/>
          <w:lang w:eastAsia="hr-HR"/>
        </w:rPr>
      </w:pPr>
    </w:p>
    <w:p w:rsidRDefault="00B45E57" w:rsidP="00F45678" w:rsidR="00B45E57" w:rsidRPr="006C15E3">
      <w:pPr>
        <w:spacing w:after="0"/>
        <w:rPr>
          <w:rFonts w:cs="Arial" w:eastAsia="Times New Roman" w:hAnsi="Arial" w:ascii="Arial"/>
          <w:bCs/>
          <w:color w:val="000000"/>
          <w:sz w:val="15"/>
          <w:szCs w:val="15"/>
          <w:lang w:eastAsia="hr-HR"/>
        </w:rPr>
      </w:pPr>
    </w:p>
    <w:p w:rsidRDefault="00913BDD" w:rsidP="00F45678" w:rsidR="00913BDD">
      <w:pPr>
        <w:spacing w:after="0"/>
        <w:rPr>
          <w:rFonts w:cs="Arial" w:hAnsi="Arial" w:ascii="Arial"/>
          <w:b/>
          <w:sz w:val="20"/>
          <w:szCs w:val="20"/>
        </w:rPr>
      </w:pPr>
      <w:r w:rsidRPr="00127960">
        <w:rPr>
          <w:rFonts w:cs="Arial" w:hAnsi="Arial" w:ascii="Arial"/>
          <w:b/>
          <w:sz w:val="20"/>
          <w:szCs w:val="20"/>
        </w:rPr>
        <w:t>Iznos tražbine osigurane razlučnim pravom</w:t>
      </w:r>
      <w:r>
        <w:rPr>
          <w:rFonts w:cs="Arial" w:hAnsi="Arial" w:ascii="Arial"/>
          <w:b/>
          <w:sz w:val="20"/>
          <w:szCs w:val="20"/>
        </w:rPr>
        <w:t>:</w:t>
      </w:r>
      <w:r w:rsidR="009E2FFC">
        <w:rPr>
          <w:rFonts w:cs="Arial" w:hAnsi="Arial" w:ascii="Arial"/>
          <w:b/>
          <w:sz w:val="20"/>
          <w:szCs w:val="20"/>
        </w:rPr>
        <w:t xml:space="preserve">8.384.957,03 kn </w:t>
      </w:r>
    </w:p>
    <w:p w:rsidRDefault="009E2FFC" w:rsidP="00F45678" w:rsidR="009E2FFC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6C4BA7" w:rsidP="00F45678" w:rsidR="00024AE0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Napomena:vjerovnik Blanka Škegro  dostavila je  samo obavijest o razlučnom pravu, ne i novčanoj tražbini. Uvidom u dokumentaciju stečajni upravitelj je utvrdio da  je potrebno pokrenuti tužbu za pobijanje pravne radnje</w:t>
      </w:r>
      <w:r w:rsidR="00024AE0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 </w:t>
      </w:r>
      <w:r w:rsidR="00024AE0">
        <w:rPr>
          <w:rFonts w:cs="Arial" w:hAnsi="Arial" w:ascii="Arial"/>
          <w:sz w:val="20"/>
          <w:szCs w:val="20"/>
        </w:rPr>
        <w:t xml:space="preserve">zaključenog Sporazuma </w:t>
      </w:r>
      <w:r w:rsidR="00024AE0" w:rsidRPr="00024AE0">
        <w:rPr>
          <w:rFonts w:cs="Arial" w:hAnsi="Arial" w:ascii="Arial"/>
          <w:sz w:val="20"/>
          <w:szCs w:val="20"/>
        </w:rPr>
        <w:t xml:space="preserve">o zasnivanju založnog prava od 06.03.2015. </w:t>
      </w:r>
      <w:r w:rsidR="00024AE0">
        <w:rPr>
          <w:rFonts w:cs="Arial" w:hAnsi="Arial" w:ascii="Arial"/>
          <w:sz w:val="20"/>
          <w:szCs w:val="20"/>
        </w:rPr>
        <w:t xml:space="preserve">temeljem kojeg je izvršen upis u zemljišnim knjigama na nekretninama stečajnog dužnika. </w:t>
      </w:r>
    </w:p>
    <w:p w:rsidRDefault="00BF1AC6" w:rsidP="00F45678" w:rsidR="00D2027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________________________________________________________________</w:t>
      </w:r>
    </w:p>
    <w:p w:rsidRDefault="00BF1AC6" w:rsidP="00F45678" w:rsidR="00BF1AC6">
      <w:pPr>
        <w:spacing w:after="0"/>
        <w:rPr>
          <w:rFonts w:cs="Arial" w:hAnsi="Arial" w:ascii="Arial"/>
          <w:sz w:val="20"/>
          <w:szCs w:val="20"/>
        </w:rPr>
      </w:pPr>
    </w:p>
    <w:p w:rsidRDefault="000D15EE" w:rsidP="00F45678" w:rsidR="00D2027E" w:rsidRPr="00DB0940">
      <w:pPr>
        <w:spacing w:after="0"/>
        <w:rPr>
          <w:rFonts w:cs="Arial" w:hAnsi="Arial" w:ascii="Arial"/>
          <w:sz w:val="20"/>
          <w:szCs w:val="20"/>
        </w:rPr>
      </w:pPr>
      <w:r w:rsidRPr="00DB0940">
        <w:rPr>
          <w:rFonts w:cs="Arial" w:hAnsi="Arial" w:ascii="Arial"/>
          <w:sz w:val="20"/>
          <w:szCs w:val="20"/>
        </w:rPr>
        <w:t xml:space="preserve">13.SG KONZALT </w:t>
      </w:r>
      <w:r w:rsidR="00CD1A35" w:rsidRPr="00DB0940">
        <w:rPr>
          <w:rFonts w:cs="Arial" w:hAnsi="Arial" w:ascii="Arial"/>
          <w:sz w:val="20"/>
          <w:szCs w:val="20"/>
        </w:rPr>
        <w:t>j.</w:t>
      </w:r>
      <w:r w:rsidRPr="00DB0940">
        <w:rPr>
          <w:rFonts w:cs="Arial" w:hAnsi="Arial" w:ascii="Arial"/>
          <w:sz w:val="20"/>
          <w:szCs w:val="20"/>
        </w:rPr>
        <w:t>d.o.o.</w:t>
      </w:r>
      <w:r w:rsidR="00CD1A35" w:rsidRPr="00DB0940">
        <w:rPr>
          <w:rFonts w:cs="Arial" w:hAnsi="Arial" w:ascii="Arial"/>
          <w:sz w:val="20"/>
          <w:szCs w:val="20"/>
        </w:rPr>
        <w:t xml:space="preserve"> Zagreb, ILICA 109, OIB: 12372925940 </w:t>
      </w:r>
      <w:r w:rsidRPr="00DB0940">
        <w:rPr>
          <w:rFonts w:cs="Arial" w:hAnsi="Arial" w:ascii="Arial"/>
          <w:sz w:val="20"/>
          <w:szCs w:val="20"/>
        </w:rPr>
        <w:t xml:space="preserve"> </w:t>
      </w:r>
    </w:p>
    <w:p w:rsidRDefault="00260007" w:rsidP="00F45678" w:rsidR="00234354">
      <w:pPr>
        <w:spacing w:after="0"/>
        <w:rPr>
          <w:rFonts w:cs="Arial" w:hAnsi="Arial" w:ascii="Arial"/>
          <w:sz w:val="20"/>
          <w:szCs w:val="20"/>
        </w:rPr>
      </w:pPr>
      <w:r w:rsidRPr="00DB0940">
        <w:rPr>
          <w:rFonts w:cs="Arial" w:hAnsi="Arial" w:ascii="Arial"/>
          <w:sz w:val="20"/>
          <w:szCs w:val="20"/>
        </w:rPr>
        <w:t xml:space="preserve">Nije obavjestio stečajnog upravitelja o razlučnom pravu na nekretninama. </w:t>
      </w:r>
    </w:p>
    <w:p w:rsidRDefault="00DB0940" w:rsidP="00F45678" w:rsidR="00DB0940" w:rsidRPr="00DB0940">
      <w:pPr>
        <w:spacing w:after="0"/>
        <w:rPr>
          <w:rFonts w:cs="Arial" w:hAnsi="Arial" w:ascii="Arial"/>
          <w:sz w:val="20"/>
          <w:szCs w:val="20"/>
        </w:rPr>
      </w:pPr>
    </w:p>
    <w:p w:rsidRDefault="00DB0940" w:rsidP="00F45678" w:rsidR="00DB0940" w:rsidRPr="00DB0940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</w:t>
      </w:r>
      <w:r w:rsidRPr="00DB0940">
        <w:rPr>
          <w:rFonts w:cs="Arial" w:hAnsi="Arial" w:ascii="Arial"/>
          <w:sz w:val="20"/>
          <w:szCs w:val="20"/>
        </w:rPr>
        <w:t>Općinsku sud u Koprivnici, zk ul 886, kč. 1909/2 vočnjak u Zagorskoj površine 567m2; kč 1910 vočnjak u Zagorskoj ulici površine 555 m2; kč 1911/1 oranica u Zagorskoj uluci 16212 m2</w:t>
      </w:r>
    </w:p>
    <w:p w:rsidRDefault="00DB0940" w:rsidP="00DB0940" w:rsidR="00DB0940" w:rsidRPr="00DB0940">
      <w:pPr>
        <w:spacing w:after="0"/>
        <w:rPr>
          <w:rFonts w:cs="Arial" w:hAnsi="Arial" w:ascii="Arial"/>
          <w:sz w:val="20"/>
          <w:szCs w:val="20"/>
        </w:rPr>
      </w:pPr>
      <w:r w:rsidRPr="00DB0940">
        <w:rPr>
          <w:rFonts w:cs="Arial" w:hAnsi="Arial" w:ascii="Arial"/>
          <w:sz w:val="20"/>
          <w:szCs w:val="20"/>
        </w:rPr>
        <w:t xml:space="preserve">Temeljem rješenja o osiguranju Ovr-1330/15 od 23.11.2015. </w:t>
      </w:r>
    </w:p>
    <w:p w:rsidRDefault="00DB0940" w:rsidP="00DB0940" w:rsidR="00DB0940" w:rsidRPr="00DB0940">
      <w:pPr>
        <w:spacing w:after="0"/>
        <w:rPr>
          <w:rFonts w:cs="Arial" w:hAnsi="Arial" w:ascii="Arial"/>
          <w:sz w:val="20"/>
          <w:szCs w:val="20"/>
        </w:rPr>
      </w:pPr>
    </w:p>
    <w:p w:rsidRDefault="00DB0940" w:rsidP="00DB0940" w:rsid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>-</w:t>
      </w:r>
      <w:r w:rsidRPr="00DB0940">
        <w:rPr>
          <w:rFonts w:cs="Arial" w:hAnsi="Arial" w:ascii="Arial"/>
          <w:sz w:val="18"/>
          <w:szCs w:val="18"/>
        </w:rPr>
        <w:t xml:space="preserve"> </w:t>
      </w:r>
      <w:r w:rsidRPr="002B708F">
        <w:rPr>
          <w:rFonts w:cs="Arial" w:hAnsi="Arial" w:ascii="Arial"/>
          <w:sz w:val="18"/>
          <w:szCs w:val="18"/>
        </w:rPr>
        <w:t>Općinski građanski sud u Zagrebu zemljišno knjižni odjel Zagreb</w:t>
      </w:r>
      <w:r>
        <w:rPr>
          <w:rFonts w:cs="Arial" w:hAnsi="Arial" w:ascii="Arial"/>
          <w:sz w:val="18"/>
          <w:szCs w:val="18"/>
        </w:rPr>
        <w:t xml:space="preserve"> , </w:t>
      </w:r>
      <w:r w:rsidRPr="00DB0940">
        <w:rPr>
          <w:rFonts w:cs="Arial" w:hAnsi="Arial" w:ascii="Arial"/>
          <w:sz w:val="18"/>
          <w:szCs w:val="18"/>
        </w:rPr>
        <w:t>Temeljem rješenja o osiguranju Ovr-11568/15</w:t>
      </w:r>
      <w:r>
        <w:rPr>
          <w:rFonts w:cs="Arial" w:hAnsi="Arial" w:ascii="Arial"/>
          <w:sz w:val="18"/>
          <w:szCs w:val="18"/>
        </w:rPr>
        <w:t xml:space="preserve"> </w:t>
      </w:r>
      <w:r w:rsidRPr="00DB0940">
        <w:rPr>
          <w:rFonts w:cs="Arial" w:hAnsi="Arial" w:ascii="Arial"/>
          <w:sz w:val="18"/>
          <w:szCs w:val="18"/>
        </w:rPr>
        <w:t>od</w:t>
      </w:r>
      <w:r>
        <w:rPr>
          <w:rFonts w:cs="Arial" w:hAnsi="Arial" w:ascii="Arial"/>
          <w:sz w:val="18"/>
          <w:szCs w:val="18"/>
        </w:rPr>
        <w:t xml:space="preserve"> </w:t>
      </w:r>
      <w:r w:rsidRPr="00DB0940">
        <w:rPr>
          <w:rFonts w:cs="Arial" w:hAnsi="Arial" w:ascii="Arial"/>
          <w:sz w:val="18"/>
          <w:szCs w:val="18"/>
        </w:rPr>
        <w:t>2015 od 20.11.2015</w:t>
      </w:r>
      <w:r>
        <w:rPr>
          <w:rFonts w:cs="Arial" w:hAnsi="Arial" w:ascii="Arial"/>
          <w:sz w:val="18"/>
          <w:szCs w:val="18"/>
        </w:rPr>
        <w:t xml:space="preserve"> 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>Z-44066/2015 od 26.11.2015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Pr="00DB0940">
        <w:rPr>
          <w:rFonts w:cs="Arial" w:hAnsi="Arial" w:ascii="Arial"/>
          <w:sz w:val="18"/>
          <w:szCs w:val="18"/>
        </w:rPr>
        <w:t>ko Grad  Zagreb, zk ul  12916, kč 478/3 kuća br. 134 i dvorište u Ilici,   911 m2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 w:rsidRPr="00DB0940">
        <w:rPr>
          <w:rFonts w:cs="Arial" w:hAnsi="Arial" w:ascii="Arial"/>
          <w:sz w:val="18"/>
          <w:szCs w:val="18"/>
        </w:rPr>
        <w:t>24. Suvlasnički dio: 1,322/100 etažno vlasništvo (E-24)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 w:rsidRPr="00DB0940">
        <w:rPr>
          <w:rFonts w:cs="Arial" w:hAnsi="Arial" w:ascii="Arial"/>
          <w:sz w:val="18"/>
          <w:szCs w:val="18"/>
        </w:rPr>
        <w:t>25. Suvlasnički dio: 1,293/100 etažno vlasništvo (E-25)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Pr="00DB0940">
        <w:rPr>
          <w:rFonts w:cs="Arial" w:hAnsi="Arial" w:ascii="Arial"/>
          <w:sz w:val="18"/>
          <w:szCs w:val="18"/>
        </w:rPr>
        <w:t xml:space="preserve">Ko Grad Zagreb zk ul 23144 , kč 8604/6 Pantovčak  br 123/A i dvorište 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 w:rsidRPr="00DB0940">
        <w:rPr>
          <w:rFonts w:cs="Arial" w:hAnsi="Arial" w:ascii="Arial"/>
          <w:sz w:val="18"/>
          <w:szCs w:val="18"/>
        </w:rPr>
        <w:t xml:space="preserve">2.suvlasnički dio 10/100 </w:t>
      </w:r>
    </w:p>
    <w:p w:rsidRDefault="00DB0940" w:rsidP="00DB0940" w:rsidR="00DB0940" w:rsidRP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 w:rsidRPr="00DB0940">
        <w:rPr>
          <w:rFonts w:cs="Arial" w:hAnsi="Arial" w:ascii="Arial"/>
          <w:sz w:val="18"/>
          <w:szCs w:val="18"/>
        </w:rPr>
        <w:t>-ko Grad Zagreb broj zk ul: 8886, kč 5177 zgrada u Ilici br. 109, 111 i dvorište  1446 m2</w:t>
      </w:r>
    </w:p>
    <w:p w:rsidRDefault="00DB0940" w:rsidP="00DB0940" w:rsid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 w:rsidRPr="00DB0940">
        <w:rPr>
          <w:rFonts w:cs="Arial" w:hAnsi="Arial" w:ascii="Arial"/>
          <w:sz w:val="18"/>
          <w:szCs w:val="18"/>
        </w:rPr>
        <w:lastRenderedPageBreak/>
        <w:t xml:space="preserve">   78. Suvlasnički dio s neodređenim omjerom etažno vlasništvo (E-78</w:t>
      </w:r>
    </w:p>
    <w:p w:rsidRDefault="00DB0940" w:rsidP="00DB0940" w:rsid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  <w:r w:rsidRPr="00DB0940">
        <w:rPr>
          <w:rFonts w:cs="Arial" w:hAnsi="Arial" w:ascii="Arial"/>
          <w:b/>
          <w:sz w:val="18"/>
          <w:szCs w:val="18"/>
        </w:rPr>
        <w:t>Iznos tražbine  osigurane razlučnim pravom</w:t>
      </w:r>
      <w:r w:rsidRPr="00DB0940">
        <w:rPr>
          <w:rFonts w:cs="Arial" w:hAnsi="Arial" w:ascii="Arial"/>
          <w:sz w:val="18"/>
          <w:szCs w:val="18"/>
        </w:rPr>
        <w:t>: 9.437.468,32 kn</w:t>
      </w:r>
    </w:p>
    <w:p w:rsidRDefault="00DB0940" w:rsidP="00DB0940" w:rsidR="00DB0940">
      <w:pPr>
        <w:pBdr>
          <w:bottom w:space="1" w:sz="6" w:color="auto" w:val="single"/>
        </w:pBdr>
        <w:rPr>
          <w:rFonts w:cs="Arial" w:hAnsi="Arial" w:ascii="Arial"/>
          <w:sz w:val="18"/>
          <w:szCs w:val="18"/>
        </w:rPr>
      </w:pPr>
    </w:p>
    <w:p w:rsidRDefault="00234354" w:rsidP="00F45678" w:rsidR="00234354">
      <w:pPr>
        <w:spacing w:after="0"/>
        <w:rPr>
          <w:rFonts w:cs="Arial" w:hAnsi="Arial" w:ascii="Arial"/>
          <w:sz w:val="20"/>
          <w:szCs w:val="20"/>
        </w:rPr>
      </w:pPr>
    </w:p>
    <w:p w:rsidRDefault="00D86A4F" w:rsidP="00F45678" w:rsidR="00D86A4F">
      <w:pPr>
        <w:spacing w:after="0"/>
        <w:rPr>
          <w:rFonts w:cs="Arial" w:hAnsi="Arial" w:ascii="Arial"/>
          <w:sz w:val="20"/>
          <w:szCs w:val="20"/>
        </w:rPr>
      </w:pPr>
    </w:p>
    <w:p w:rsidRDefault="004F10AD" w:rsidP="00A724D8" w:rsidR="004F10AD">
      <w:pPr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Razlučni vjerovnici n</w:t>
      </w:r>
      <w:r w:rsidR="002A69FE">
        <w:rPr>
          <w:rFonts w:cs="Arial" w:hAnsi="Arial" w:ascii="Arial"/>
          <w:b/>
          <w:sz w:val="20"/>
          <w:szCs w:val="20"/>
        </w:rPr>
        <w:t xml:space="preserve">a udjelima </w:t>
      </w:r>
    </w:p>
    <w:p w:rsidRDefault="00F24B4E" w:rsidP="00F45678" w:rsidR="00F24B4E">
      <w:pPr>
        <w:spacing w:after="0"/>
        <w:rPr>
          <w:rFonts w:cs="Arial" w:hAnsi="Arial" w:ascii="Arial"/>
          <w:sz w:val="20"/>
          <w:szCs w:val="20"/>
        </w:rPr>
      </w:pPr>
    </w:p>
    <w:p w:rsidRDefault="00BF03D1" w:rsidP="00F45678" w:rsidR="00F24B4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1.Hrvatska p</w:t>
      </w:r>
      <w:r w:rsidRPr="007527F4">
        <w:rPr>
          <w:rFonts w:cs="Arial" w:eastAsia="Times New Roman" w:hAnsi="Arial" w:ascii="Arial"/>
          <w:sz w:val="20"/>
          <w:szCs w:val="20"/>
        </w:rPr>
        <w:t>oštanska banka d.d</w:t>
      </w:r>
      <w:r>
        <w:rPr>
          <w:rFonts w:cs="Arial" w:eastAsia="Times New Roman" w:hAnsi="Arial" w:ascii="Arial"/>
          <w:sz w:val="20"/>
          <w:szCs w:val="20"/>
        </w:rPr>
        <w:t xml:space="preserve">, </w:t>
      </w:r>
      <w:r w:rsidRPr="00BF03D1">
        <w:rPr>
          <w:rFonts w:cs="Arial" w:eastAsia="Times New Roman" w:hAnsi="Arial" w:ascii="Arial"/>
          <w:sz w:val="20"/>
          <w:szCs w:val="20"/>
        </w:rPr>
        <w:t>OIB:87939104217, Jurišićeva 4, Zagreb</w:t>
      </w:r>
    </w:p>
    <w:p w:rsidRDefault="00BF03D1" w:rsidP="00F45678" w:rsidR="00BF03D1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(prijava br 27)</w:t>
      </w:r>
    </w:p>
    <w:p w:rsidRDefault="005E797F" w:rsidP="00F45678" w:rsidR="00F24B4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Dva poslovna udjela u društvu SGMTB-PROJEKT d.o.o. Zagreb ,Ilica 109,</w:t>
      </w:r>
      <w:r w:rsidR="00ED3608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OIB:53838965227, jedan nominalnog iznosa </w:t>
      </w:r>
      <w:r w:rsidR="00793126">
        <w:rPr>
          <w:rFonts w:cs="Arial" w:hAnsi="Arial" w:ascii="Arial"/>
          <w:sz w:val="20"/>
          <w:szCs w:val="20"/>
        </w:rPr>
        <w:t>=2.277.800,00 kn</w:t>
      </w:r>
      <w:r>
        <w:rPr>
          <w:rFonts w:cs="Arial" w:hAnsi="Arial" w:ascii="Arial"/>
          <w:sz w:val="20"/>
          <w:szCs w:val="20"/>
        </w:rPr>
        <w:t>, drugi nominalnog iznosa =991</w:t>
      </w:r>
      <w:r w:rsidR="00A5552B">
        <w:rPr>
          <w:rFonts w:cs="Arial" w:hAnsi="Arial" w:ascii="Arial"/>
          <w:sz w:val="20"/>
          <w:szCs w:val="20"/>
        </w:rPr>
        <w:t>.400,00</w:t>
      </w:r>
      <w:r w:rsidR="00793126">
        <w:rPr>
          <w:rFonts w:cs="Arial" w:hAnsi="Arial" w:ascii="Arial"/>
          <w:sz w:val="20"/>
          <w:szCs w:val="20"/>
        </w:rPr>
        <w:t xml:space="preserve"> </w:t>
      </w:r>
      <w:r w:rsidR="00A5552B">
        <w:rPr>
          <w:rFonts w:cs="Arial" w:hAnsi="Arial" w:ascii="Arial"/>
          <w:sz w:val="20"/>
          <w:szCs w:val="20"/>
        </w:rPr>
        <w:t>kn</w:t>
      </w:r>
    </w:p>
    <w:p w:rsidRDefault="00F24B4E" w:rsidP="00F45678" w:rsidR="00F24B4E">
      <w:pPr>
        <w:spacing w:after="0"/>
        <w:rPr>
          <w:rFonts w:cs="Arial" w:hAnsi="Arial" w:ascii="Arial"/>
          <w:sz w:val="20"/>
          <w:szCs w:val="20"/>
        </w:rPr>
      </w:pPr>
    </w:p>
    <w:p w:rsidRDefault="00F24B4E" w:rsidP="00F45678" w:rsidR="00F24B4E">
      <w:pPr>
        <w:spacing w:after="0"/>
        <w:rPr>
          <w:rFonts w:cs="Arial" w:hAnsi="Arial" w:ascii="Arial"/>
          <w:sz w:val="20"/>
          <w:szCs w:val="20"/>
        </w:rPr>
      </w:pPr>
    </w:p>
    <w:p w:rsidRDefault="00A724D8" w:rsidP="00F45678" w:rsidR="00A724D8">
      <w:pPr>
        <w:spacing w:after="0"/>
        <w:rPr>
          <w:rFonts w:cs="Arial" w:hAnsi="Arial" w:ascii="Arial"/>
          <w:sz w:val="20"/>
          <w:szCs w:val="20"/>
        </w:rPr>
      </w:pPr>
    </w:p>
    <w:p w:rsidRDefault="00A724D8" w:rsidP="00A724D8" w:rsidR="00A724D8" w:rsidRPr="00A724D8">
      <w:pPr>
        <w:numPr>
          <w:ilvl w:val="0"/>
          <w:numId w:val="1"/>
        </w:numPr>
        <w:spacing w:after="0"/>
        <w:rPr>
          <w:rFonts w:cs="Arial" w:hAnsi="Arial" w:ascii="Arial"/>
          <w:b/>
          <w:sz w:val="20"/>
          <w:szCs w:val="20"/>
        </w:rPr>
      </w:pPr>
      <w:r w:rsidRPr="00A724D8">
        <w:rPr>
          <w:rFonts w:cs="Arial" w:hAnsi="Arial" w:ascii="Arial"/>
          <w:b/>
          <w:sz w:val="20"/>
          <w:szCs w:val="20"/>
        </w:rPr>
        <w:t xml:space="preserve">Izlučni vjerovnici </w:t>
      </w:r>
    </w:p>
    <w:p w:rsidRDefault="00A724D8" w:rsidP="00F45678" w:rsidR="00A724D8">
      <w:pPr>
        <w:spacing w:after="0"/>
        <w:rPr>
          <w:rFonts w:cs="Arial" w:hAnsi="Arial" w:ascii="Arial"/>
          <w:sz w:val="20"/>
          <w:szCs w:val="20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</w:t>
      </w:r>
      <w:r w:rsidRPr="001357F3">
        <w:rPr>
          <w:rFonts w:cs="Arial" w:hAnsi="Arial" w:ascii="Arial"/>
          <w:sz w:val="18"/>
          <w:szCs w:val="18"/>
        </w:rPr>
        <w:tab/>
        <w:t>KSENIJA JURIĆ, zast. po odvj. Branka Štajduhar, Zagreb, Bosutska 32 OIB:11752048990</w:t>
      </w:r>
      <w:r w:rsidR="001F57FB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Lipovljani, Kolodvorska ulica 90;</w:t>
      </w:r>
    </w:p>
    <w:p w:rsidRDefault="00E25F4D" w:rsidP="00E25F4D" w:rsidR="00DC569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Kupoprodajni ugovor 28.2.2000., OV-69/16</w:t>
      </w:r>
      <w:r w:rsidR="00DC569D">
        <w:rPr>
          <w:rFonts w:cs="Arial" w:hAnsi="Arial" w:ascii="Arial"/>
          <w:sz w:val="18"/>
          <w:szCs w:val="18"/>
        </w:rPr>
        <w:t xml:space="preserve">; </w:t>
      </w:r>
      <w:r w:rsidRPr="001357F3">
        <w:rPr>
          <w:rFonts w:cs="Arial" w:hAnsi="Arial" w:ascii="Arial"/>
          <w:sz w:val="18"/>
          <w:szCs w:val="18"/>
        </w:rPr>
        <w:t>Parnični postupak P-4043/2018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Zk.ul. 108163, k.o. Grad Zagreb, zkč.br.6098/227, Ul. I. gardijske brigade Tigrovi 27, 27a, 27b, 27c, - 110. suvlasnički dio </w:t>
      </w:r>
      <w:r w:rsidRPr="00DC569D">
        <w:rPr>
          <w:rFonts w:cs="Arial" w:hAnsi="Arial" w:ascii="Arial"/>
          <w:b/>
          <w:sz w:val="18"/>
          <w:szCs w:val="18"/>
        </w:rPr>
        <w:t xml:space="preserve">(E-110) </w:t>
      </w:r>
      <w:r w:rsidRPr="001357F3">
        <w:rPr>
          <w:rFonts w:cs="Arial" w:hAnsi="Arial" w:ascii="Arial"/>
          <w:sz w:val="18"/>
          <w:szCs w:val="18"/>
        </w:rPr>
        <w:t>jednosobni stan broj 85 na III. katu, dilatacije C, površine 36,49 čm i spremište oznake S85 u podrumu dilatacije C površine 3,18 čm;108163 zk.ul., k.o. Grad Zagreb</w:t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DC569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</w:t>
      </w:r>
      <w:r w:rsidRPr="001357F3">
        <w:rPr>
          <w:rFonts w:cs="Arial" w:hAnsi="Arial" w:ascii="Arial"/>
          <w:sz w:val="18"/>
          <w:szCs w:val="18"/>
        </w:rPr>
        <w:tab/>
        <w:t>PETAR PAVIČIĆ,</w:t>
      </w:r>
      <w:r w:rsidR="00DC569D" w:rsidRPr="00DC569D">
        <w:t xml:space="preserve"> </w:t>
      </w:r>
      <w:r w:rsidR="00DC569D" w:rsidRPr="00DC569D">
        <w:rPr>
          <w:rFonts w:cs="Arial" w:hAnsi="Arial" w:ascii="Arial"/>
          <w:sz w:val="18"/>
          <w:szCs w:val="18"/>
        </w:rPr>
        <w:t>OIB:76689480225,Lipovljani, Ulica svete Barbare 23</w:t>
      </w:r>
      <w:r w:rsidR="00DC569D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Branka Štajduhar, Zagreb, Bosutska 32,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Kupoprodajni ugovor 28.2.2000.,OV-69/16, Tabularna izjava 8.1.2016. OV- 67/16, Aneks Kup. Ugovoru 28.2.2000.,OV-69/16 od 7.8.2018. OV-4046/18, OV-3212/18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Zk.ul. 108163, k.o. Grad Zagreb, zkč.br.6098/227, Ul. I. gardijske brigade Tigrovi 27, 27a, 27b, 27c, - 110. suvlasnički dio </w:t>
      </w:r>
      <w:r w:rsidRPr="00DC569D">
        <w:rPr>
          <w:rFonts w:cs="Arial" w:hAnsi="Arial" w:ascii="Arial"/>
          <w:b/>
          <w:sz w:val="18"/>
          <w:szCs w:val="18"/>
        </w:rPr>
        <w:t>(E-110)</w:t>
      </w:r>
      <w:r w:rsidRPr="001357F3">
        <w:rPr>
          <w:rFonts w:cs="Arial" w:hAnsi="Arial" w:ascii="Arial"/>
          <w:sz w:val="18"/>
          <w:szCs w:val="18"/>
        </w:rPr>
        <w:t xml:space="preserve"> jednosobni stan broj 85 na III. katu, dilatacije C, površine 36,49 čm i spremište oznake S85 u podrumu dilatacije C površine 3,18 čm;108163 zk.ul., k.o. Grad Zagreb</w:t>
      </w:r>
    </w:p>
    <w:p w:rsidRDefault="002F39CF" w:rsidP="00E25F4D" w:rsidR="002F39CF">
      <w:pPr>
        <w:spacing w:after="0"/>
        <w:rPr>
          <w:rFonts w:cs="Arial" w:hAnsi="Arial" w:ascii="Arial"/>
          <w:sz w:val="18"/>
          <w:szCs w:val="18"/>
        </w:rPr>
      </w:pPr>
    </w:p>
    <w:p w:rsidRDefault="002F39CF" w:rsidP="00E25F4D" w:rsidR="002F39CF" w:rsidRPr="001357F3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Napomena: rb 1 i rb 2 izlučni zahtjevi za istu nekretninu , Petar Pavičić –prvi kupac, Ksenija Jurić –drugi kupac.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</w:t>
      </w:r>
      <w:r w:rsidRPr="001357F3">
        <w:rPr>
          <w:rFonts w:cs="Arial" w:hAnsi="Arial" w:ascii="Arial"/>
          <w:sz w:val="18"/>
          <w:szCs w:val="18"/>
        </w:rPr>
        <w:tab/>
        <w:t>MILAN DROPULJIĆ, zast. po odvj. Branka Štajduhar, Zagreb, Bosutska 32, OIB:53974196499</w:t>
      </w:r>
      <w:r w:rsidRPr="001357F3">
        <w:rPr>
          <w:rFonts w:cs="Arial" w:hAnsi="Arial" w:ascii="Arial"/>
          <w:sz w:val="18"/>
          <w:szCs w:val="18"/>
        </w:rPr>
        <w:tab/>
        <w:t>Rugvica, Rugvička cesta 38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DC569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međusobnim imovinskim pravima i obvezama 29.4.1999. OV- 5365/16, Ugovor o kupoprodaji stana od 25.2.2002. OV- 2589/2002, Tab. izjava 30.9.2016. OV-5364/2016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Zk.ul. 108163, k.o. Grad Zagreb, zkč.br.6098/227, Ul. I. gardijske brigade Tigrovi 27, 27a, 27b, 27c, - 100. suvlasnički </w:t>
      </w:r>
      <w:r w:rsidRPr="00DC569D">
        <w:rPr>
          <w:rFonts w:cs="Arial" w:hAnsi="Arial" w:ascii="Arial"/>
          <w:b/>
          <w:sz w:val="18"/>
          <w:szCs w:val="18"/>
        </w:rPr>
        <w:t>dio (E-100)</w:t>
      </w:r>
      <w:r w:rsidRPr="001357F3">
        <w:rPr>
          <w:rFonts w:cs="Arial" w:hAnsi="Arial" w:ascii="Arial"/>
          <w:sz w:val="18"/>
          <w:szCs w:val="18"/>
        </w:rPr>
        <w:t xml:space="preserve"> četverosobni stan broj 74 na I. katu, dilatacije C, površine 79,33 čm + 30,60 čm i spremište oznake S74 u podrumu dilatacije C površine 3,18 čm;108163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</w:t>
      </w:r>
      <w:r w:rsidRPr="001357F3">
        <w:rPr>
          <w:rFonts w:cs="Arial" w:hAnsi="Arial" w:ascii="Arial"/>
          <w:sz w:val="18"/>
          <w:szCs w:val="18"/>
        </w:rPr>
        <w:tab/>
        <w:t>JOSIP ŽUŽUL,</w:t>
      </w:r>
      <w:r w:rsidR="00DC569D" w:rsidRPr="00DC569D">
        <w:t xml:space="preserve"> </w:t>
      </w:r>
      <w:r w:rsidR="00DC569D" w:rsidRPr="00DC569D">
        <w:rPr>
          <w:rFonts w:cs="Arial" w:hAnsi="Arial" w:ascii="Arial"/>
          <w:sz w:val="18"/>
          <w:szCs w:val="18"/>
        </w:rPr>
        <w:t>OIB:29497241118</w:t>
      </w:r>
      <w:r w:rsidR="00DC569D" w:rsidRPr="00DC569D">
        <w:rPr>
          <w:rFonts w:cs="Arial" w:hAnsi="Arial" w:ascii="Arial"/>
          <w:sz w:val="18"/>
          <w:szCs w:val="18"/>
        </w:rPr>
        <w:tab/>
        <w:t>Zagreb, Mlinovi 17</w:t>
      </w:r>
      <w:r w:rsidR="00DC569D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Miodrag Meter, Zagreb, Nova cesta 184 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Kupoprodajni ugovor 1840/88 od 19.1.1988. (prodavatelj: Tehnograd Tuzla), preslika Građevinske dozvole od 21.8.1986, UP/I-05/1-1455/9-1986, preslika Uporabne dozvole od 12.6.1995. UP/I-361-05/95-01/11</w:t>
      </w:r>
      <w:r w:rsidRPr="00DC569D">
        <w:rPr>
          <w:rFonts w:cs="Arial" w:hAnsi="Arial" w:ascii="Arial"/>
          <w:b/>
          <w:sz w:val="18"/>
          <w:szCs w:val="18"/>
        </w:rPr>
        <w:t>Lokal broj 4</w:t>
      </w:r>
      <w:r w:rsidRPr="001357F3">
        <w:rPr>
          <w:rFonts w:cs="Arial" w:hAnsi="Arial" w:ascii="Arial"/>
          <w:sz w:val="18"/>
          <w:szCs w:val="18"/>
        </w:rPr>
        <w:t>, površine 43,97 m2, u stambenom objektu na zkč.br. 5016/4, k.o. Grad Zagreb, nova izmjera k.č. 942, k.o. Trešnjevka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5</w:t>
      </w:r>
      <w:r w:rsidRPr="001357F3">
        <w:rPr>
          <w:rFonts w:cs="Arial" w:hAnsi="Arial" w:ascii="Arial"/>
          <w:sz w:val="18"/>
          <w:szCs w:val="18"/>
        </w:rPr>
        <w:tab/>
        <w:t xml:space="preserve">ANTE MUSTAPIĆ, </w:t>
      </w:r>
      <w:r w:rsidR="00F0241E" w:rsidRPr="00F0241E">
        <w:rPr>
          <w:rFonts w:cs="Arial" w:hAnsi="Arial" w:ascii="Arial"/>
          <w:sz w:val="18"/>
          <w:szCs w:val="18"/>
        </w:rPr>
        <w:t>OIB:16829074711</w:t>
      </w:r>
      <w:r w:rsidR="00F0241E">
        <w:rPr>
          <w:rFonts w:cs="Arial" w:hAnsi="Arial" w:ascii="Arial"/>
          <w:sz w:val="18"/>
          <w:szCs w:val="18"/>
        </w:rPr>
        <w:t>,</w:t>
      </w:r>
      <w:r w:rsidR="00F0241E" w:rsidRPr="00F0241E">
        <w:rPr>
          <w:rFonts w:cs="Arial" w:hAnsi="Arial" w:ascii="Arial"/>
          <w:sz w:val="18"/>
          <w:szCs w:val="18"/>
        </w:rPr>
        <w:t>Imotski, Dinka Štambuka 33</w:t>
      </w:r>
      <w:r w:rsidR="00F0241E">
        <w:rPr>
          <w:rFonts w:cs="Arial" w:hAnsi="Arial" w:ascii="Arial"/>
          <w:sz w:val="18"/>
          <w:szCs w:val="18"/>
        </w:rPr>
        <w:t>,</w:t>
      </w:r>
      <w:r w:rsidRPr="001357F3">
        <w:rPr>
          <w:rFonts w:cs="Arial" w:hAnsi="Arial" w:ascii="Arial"/>
          <w:sz w:val="18"/>
          <w:szCs w:val="18"/>
        </w:rPr>
        <w:t>zast. po odvj. Josipa Bušić, Zagreb, Klaićeva 48 - Ugovor br. 4981/05 o kupoprodaji nekretnine od 5.5.2005. OV-3154/05, Aneks Ugovoru broj 4981/05 od 8.5.2006. OV-4020/06,  Aneks Ugovoru broj 4981/05 od 8.5.2018. OV-2392/18,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Ugovor br. 4997/05 o kupoprodaji nekretnine od 30.9.2005. OV-7424/05, Aneks Ugovoru broj 4997/05 od 8.5.2006. OV-4021/06,  Aneks Ugovoru broj 4997/05 od 8.5.2018. OV-2393/18,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ab/>
        <w:t xml:space="preserve">Zk.ul. 12916, k.o. Grad Zagreb, zkč.br.478/3, Ilica 134 - 47. suvlasnički dio </w:t>
      </w:r>
      <w:r w:rsidRPr="00F0241E">
        <w:rPr>
          <w:rFonts w:cs="Arial" w:hAnsi="Arial" w:ascii="Arial"/>
          <w:b/>
          <w:sz w:val="18"/>
          <w:szCs w:val="18"/>
        </w:rPr>
        <w:t>(E-47)</w:t>
      </w:r>
      <w:r w:rsidRPr="001357F3">
        <w:rPr>
          <w:rFonts w:cs="Arial" w:hAnsi="Arial" w:ascii="Arial"/>
          <w:sz w:val="18"/>
          <w:szCs w:val="18"/>
        </w:rPr>
        <w:t xml:space="preserve"> četverosobni stan broj 12 na II. katu, površine 91,91 čm i spremište br. 12 površine 1,50 čm u prizemlju (kota + 1,40) u </w:t>
      </w:r>
      <w:r w:rsidRPr="00AE64DE">
        <w:rPr>
          <w:rFonts w:cs="Arial" w:hAnsi="Arial" w:ascii="Arial"/>
          <w:b/>
          <w:sz w:val="18"/>
          <w:szCs w:val="18"/>
        </w:rPr>
        <w:t>1/2 dijela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12916, k.o. Grad Zagreb, zkč.br.478/3, Ilica 134 - 36. suvlasnički dio </w:t>
      </w:r>
      <w:r w:rsidRPr="00F0241E">
        <w:rPr>
          <w:rFonts w:cs="Arial" w:hAnsi="Arial" w:ascii="Arial"/>
          <w:b/>
          <w:sz w:val="18"/>
          <w:szCs w:val="18"/>
        </w:rPr>
        <w:t>(E-36)</w:t>
      </w:r>
      <w:r w:rsidRPr="001357F3">
        <w:rPr>
          <w:rFonts w:cs="Arial" w:hAnsi="Arial" w:ascii="Arial"/>
          <w:sz w:val="18"/>
          <w:szCs w:val="18"/>
        </w:rPr>
        <w:t xml:space="preserve"> garaža broj 27, površine 11,11 čm u prizemlju (kota + 1,40) u 1/2 dijela</w:t>
      </w:r>
      <w:r w:rsidR="00042C86">
        <w:rPr>
          <w:rFonts w:cs="Arial" w:hAnsi="Arial" w:ascii="Arial"/>
          <w:sz w:val="18"/>
          <w:szCs w:val="18"/>
        </w:rPr>
        <w:t xml:space="preserve"> </w:t>
      </w:r>
      <w:r w:rsidRPr="001357F3">
        <w:rPr>
          <w:rFonts w:cs="Arial" w:hAnsi="Arial" w:ascii="Arial"/>
          <w:sz w:val="18"/>
          <w:szCs w:val="18"/>
        </w:rPr>
        <w:tab/>
        <w:t>12916 zk.ul., k.o. Grad Zagreb</w:t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6</w:t>
      </w:r>
      <w:r w:rsidRPr="001357F3">
        <w:rPr>
          <w:rFonts w:cs="Arial" w:hAnsi="Arial" w:ascii="Arial"/>
          <w:sz w:val="18"/>
          <w:szCs w:val="18"/>
        </w:rPr>
        <w:tab/>
        <w:t>ANTONIO MUSTAPIĆ, zast. po odvj. Josipa Bušić, Zagreb, Klaićeva 48, OIB:27404366028Split, Kroz Smrdečac 39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Ugovor br. 4981/05 o kupoprodaji nekretnine od 5.5.2005. OV-3154/05, Aneks Ugovoru broj 4981/05 od 8.5.2006. OV-4020/06,  Aneks Ugovoru broj 4981/05 od 8.5.2018. OV-2392/18,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Ugovor br. 4997/05 o kupoprodaji nekretnine od 30.9.2005. OV-7424/05, Aneks Ugovoru broj 4997/05 od 8.5.2006. OV-4021/06,  Aneks Ugovoru broj 4997/05 od 8.5.2018. OV-2393/18,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12916, k.o. Grad Zagreb, zkč.br.478/3, Ilica 134 - 47. suvlasnički dio </w:t>
      </w:r>
      <w:r w:rsidRPr="00F0241E">
        <w:rPr>
          <w:rFonts w:cs="Arial" w:hAnsi="Arial" w:ascii="Arial"/>
          <w:b/>
          <w:sz w:val="18"/>
          <w:szCs w:val="18"/>
        </w:rPr>
        <w:t>(E-47)</w:t>
      </w:r>
      <w:r w:rsidRPr="001357F3">
        <w:rPr>
          <w:rFonts w:cs="Arial" w:hAnsi="Arial" w:ascii="Arial"/>
          <w:sz w:val="18"/>
          <w:szCs w:val="18"/>
        </w:rPr>
        <w:t xml:space="preserve"> četverosobni stan broj 12 na II. katu, površine 91,91 čm i spremište br. 12 površine 1,50 čm u prizemlju (kota + 1,40) u 1/2 dijela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12916, k.o. Grad Zagreb, zkč.br.478/3, Ilica 134 - 36. suvlasnički dio </w:t>
      </w:r>
      <w:r w:rsidRPr="00F0241E">
        <w:rPr>
          <w:rFonts w:cs="Arial" w:hAnsi="Arial" w:ascii="Arial"/>
          <w:b/>
          <w:sz w:val="18"/>
          <w:szCs w:val="18"/>
        </w:rPr>
        <w:t>(E-36)</w:t>
      </w:r>
      <w:r w:rsidRPr="001357F3">
        <w:rPr>
          <w:rFonts w:cs="Arial" w:hAnsi="Arial" w:ascii="Arial"/>
          <w:sz w:val="18"/>
          <w:szCs w:val="18"/>
        </w:rPr>
        <w:t xml:space="preserve"> garaža broj 27, površine 11,11 čm u prizemlju (kota + 1,40) u </w:t>
      </w:r>
      <w:r w:rsidRPr="00AE64DE">
        <w:rPr>
          <w:rFonts w:cs="Arial" w:hAnsi="Arial" w:ascii="Arial"/>
          <w:b/>
          <w:sz w:val="18"/>
          <w:szCs w:val="18"/>
        </w:rPr>
        <w:t>1/2 dijela</w:t>
      </w:r>
      <w:r w:rsidRPr="00AE64DE">
        <w:rPr>
          <w:rFonts w:cs="Arial" w:hAnsi="Arial" w:ascii="Arial"/>
          <w:b/>
          <w:sz w:val="18"/>
          <w:szCs w:val="18"/>
        </w:rPr>
        <w:tab/>
      </w:r>
      <w:r w:rsidRPr="001357F3">
        <w:rPr>
          <w:rFonts w:cs="Arial" w:hAnsi="Arial" w:ascii="Arial"/>
          <w:sz w:val="18"/>
          <w:szCs w:val="18"/>
        </w:rPr>
        <w:t>12916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7</w:t>
      </w:r>
      <w:r w:rsidRPr="001357F3">
        <w:rPr>
          <w:rFonts w:cs="Arial" w:hAnsi="Arial" w:ascii="Arial"/>
          <w:sz w:val="18"/>
          <w:szCs w:val="18"/>
        </w:rPr>
        <w:tab/>
        <w:t xml:space="preserve">ANTON ZAKOŠEK OIB:36253871314 , IVOR ZAKOŠEK OIB.: 00193132216  iTONIA ZAKOŠEK, OIB: 17817531884, zast. po odvj. društvu Zečević i dr., Zagreb, Selska cesta 3/1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Zagreb, Klaićeva 64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Pravomoćna i ovršna presuda Općinskog građanskog suda u Zagrebu posl.br. P-3576/17-7 od 21.11.2017., pravomoćna i ovršna dana 16.12.2017.</w:t>
      </w:r>
      <w:r w:rsidRPr="001357F3">
        <w:rPr>
          <w:rFonts w:cs="Arial" w:hAnsi="Arial" w:ascii="Arial"/>
          <w:sz w:val="18"/>
          <w:szCs w:val="18"/>
        </w:rPr>
        <w:tab/>
        <w:t xml:space="preserve">- Zk.ul. 8886, k.o. Grad Zagreb, zkč.br.5177, Ilica 109, 111 - 63. suvlasnički dio </w:t>
      </w:r>
      <w:r w:rsidRPr="00F0241E">
        <w:rPr>
          <w:rFonts w:cs="Arial" w:hAnsi="Arial" w:ascii="Arial"/>
          <w:b/>
          <w:sz w:val="18"/>
          <w:szCs w:val="18"/>
        </w:rPr>
        <w:t>(E-63)</w:t>
      </w:r>
      <w:r w:rsidRPr="001357F3">
        <w:rPr>
          <w:rFonts w:cs="Arial" w:hAnsi="Arial" w:ascii="Arial"/>
          <w:sz w:val="18"/>
          <w:szCs w:val="18"/>
        </w:rPr>
        <w:t xml:space="preserve"> garaža broj 18, površine 15,45m2 u podrumu </w:t>
      </w:r>
      <w:r w:rsidR="00CB08F1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8886 zk.ul, k.o. Grad Zagreb</w:t>
      </w:r>
    </w:p>
    <w:p w:rsidRDefault="00E25F4D" w:rsidP="00E25F4D" w:rsidR="00042C86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8</w:t>
      </w:r>
      <w:r w:rsidRPr="001357F3">
        <w:rPr>
          <w:rFonts w:cs="Arial" w:hAnsi="Arial" w:ascii="Arial"/>
          <w:sz w:val="18"/>
          <w:szCs w:val="18"/>
        </w:rPr>
        <w:tab/>
        <w:t>JELENA ŽUŽUL BISTER</w:t>
      </w:r>
      <w:r w:rsidR="00BE47F3" w:rsidRPr="00BE47F3">
        <w:t xml:space="preserve"> </w:t>
      </w:r>
      <w:r w:rsidR="00BE47F3" w:rsidRPr="00BE47F3">
        <w:rPr>
          <w:rFonts w:cs="Arial" w:hAnsi="Arial" w:ascii="Arial"/>
          <w:sz w:val="18"/>
          <w:szCs w:val="18"/>
        </w:rPr>
        <w:t>OIB:76407684299</w:t>
      </w:r>
      <w:r w:rsidR="00BE47F3" w:rsidRPr="00BE47F3">
        <w:rPr>
          <w:rFonts w:cs="Arial" w:hAnsi="Arial" w:ascii="Arial"/>
          <w:sz w:val="18"/>
          <w:szCs w:val="18"/>
        </w:rPr>
        <w:tab/>
        <w:t>Zagreb, Mlinovi 17</w:t>
      </w:r>
      <w:r w:rsidR="00BE47F3">
        <w:rPr>
          <w:rFonts w:cs="Arial" w:hAnsi="Arial" w:ascii="Arial"/>
          <w:sz w:val="18"/>
          <w:szCs w:val="18"/>
        </w:rPr>
        <w:t>,</w:t>
      </w:r>
      <w:r w:rsidRPr="001357F3">
        <w:rPr>
          <w:rFonts w:cs="Arial" w:hAnsi="Arial" w:ascii="Arial"/>
          <w:sz w:val="18"/>
          <w:szCs w:val="18"/>
        </w:rPr>
        <w:t xml:space="preserve"> zast. po odvj. Miodrag Meter, Zagreb, Nova cesta 184</w:t>
      </w:r>
      <w:r w:rsidRPr="001357F3">
        <w:rPr>
          <w:rFonts w:cs="Arial" w:hAnsi="Arial" w:ascii="Arial"/>
          <w:sz w:val="18"/>
          <w:szCs w:val="18"/>
        </w:rPr>
        <w:tab/>
      </w:r>
      <w:r w:rsidR="00BE47F3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Kupoprodajni ugovor 1856-I/88 od 27.1.1988. (prodavatelj: Tehnograd Tuzla), Ugovor o kupoprodaji poslovnog prostora od 21.1.1999., preslika Građevinske dozvole od 21.8.1986, UP/I-05/1-1455/9-1986, preslika Uporabne dozvole od 12.6.1995. UP/I-361-05/95-01/11,</w:t>
      </w:r>
      <w:r w:rsidRPr="00BE47F3">
        <w:rPr>
          <w:rFonts w:cs="Arial" w:hAnsi="Arial" w:ascii="Arial"/>
          <w:b/>
          <w:sz w:val="18"/>
          <w:szCs w:val="18"/>
        </w:rPr>
        <w:t>Lokal broj 2,</w:t>
      </w:r>
      <w:r w:rsidRPr="001357F3">
        <w:rPr>
          <w:rFonts w:cs="Arial" w:hAnsi="Arial" w:ascii="Arial"/>
          <w:sz w:val="18"/>
          <w:szCs w:val="18"/>
        </w:rPr>
        <w:t xml:space="preserve"> površine 25,15 m2, u stambenom objektu na zkč.br. 5016/4, k.o. Grad Zagreb, nova izmjera k.č. 942, k.o. Trešnjevka, Tratinska 44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6220C1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9</w:t>
      </w:r>
      <w:r w:rsidRPr="001357F3">
        <w:rPr>
          <w:rFonts w:cs="Arial" w:hAnsi="Arial" w:ascii="Arial"/>
          <w:sz w:val="18"/>
          <w:szCs w:val="18"/>
        </w:rPr>
        <w:tab/>
        <w:t xml:space="preserve">EMIR CRNALIĆ, </w:t>
      </w:r>
      <w:r w:rsidR="006220C1" w:rsidRPr="006220C1">
        <w:rPr>
          <w:rFonts w:cs="Arial" w:hAnsi="Arial" w:ascii="Arial"/>
          <w:sz w:val="18"/>
          <w:szCs w:val="18"/>
        </w:rPr>
        <w:t>OIB:74921759143</w:t>
      </w:r>
      <w:r w:rsidR="006220C1">
        <w:rPr>
          <w:rFonts w:cs="Arial" w:hAnsi="Arial" w:ascii="Arial"/>
          <w:sz w:val="18"/>
          <w:szCs w:val="18"/>
        </w:rPr>
        <w:t xml:space="preserve">, </w:t>
      </w:r>
      <w:r w:rsidR="006220C1" w:rsidRPr="006220C1">
        <w:rPr>
          <w:rFonts w:cs="Arial" w:hAnsi="Arial" w:ascii="Arial"/>
          <w:sz w:val="18"/>
          <w:szCs w:val="18"/>
        </w:rPr>
        <w:t>Zagreb, Dane Duića 7</w:t>
      </w:r>
      <w:r w:rsidR="006220C1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zast. po odvj. društvu Župić i partneri, Zagreb, Radnička cesta 37/B,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Kupoprodajni ugovor od 30.11.1999, Tabularna izjava od 26.9.2011.Ugovor o kupopr. nekretnine 8.1.2000.Kupoprodajni ugovor od 13.12.2000,Kupoprodajni ugovor od 15.7.2002,Aneks kupop. ug. od 15.7.2002. od 10.10.2002,Kupopor. ugovor OV-19506/2003 od 10.12.2003.Aneks kupop.ug. OV-10202/16 od 19.10.2016.Tabularna izjava od 30.6.2016.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108163, k.o. Grad Zagreb, zkč.br.6098/227, Ul. I. gardijske brigade Tigrovi 27, 27a, 27b, 27c, - 103. suvlasnički dio </w:t>
      </w:r>
      <w:r w:rsidRPr="006220C1">
        <w:rPr>
          <w:rFonts w:cs="Arial" w:hAnsi="Arial" w:ascii="Arial"/>
          <w:b/>
          <w:sz w:val="18"/>
          <w:szCs w:val="18"/>
        </w:rPr>
        <w:t>(E-103)</w:t>
      </w:r>
      <w:r w:rsidRPr="001357F3">
        <w:rPr>
          <w:rFonts w:cs="Arial" w:hAnsi="Arial" w:ascii="Arial"/>
          <w:sz w:val="18"/>
          <w:szCs w:val="18"/>
        </w:rPr>
        <w:t xml:space="preserve"> trosobni stan broj 77 na I. katu, dilatacije C, površine 71,94 čm i spremište oznake S77 u podrumu dilatacije C površine 4,90 čm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 Zk.ul. 108163, k.o. Grad Zagreb, zkč.br.6098/227, Ul. I. gardijske brigade Tigorvi 27, 27a, 27b, 27c, - 1. suvlasnički dio </w:t>
      </w:r>
      <w:r w:rsidRPr="006220C1">
        <w:rPr>
          <w:rFonts w:cs="Arial" w:hAnsi="Arial" w:ascii="Arial"/>
          <w:b/>
          <w:sz w:val="18"/>
          <w:szCs w:val="18"/>
        </w:rPr>
        <w:t>(E-1)</w:t>
      </w:r>
      <w:r w:rsidRPr="001357F3">
        <w:rPr>
          <w:rFonts w:cs="Arial" w:hAnsi="Arial" w:ascii="Arial"/>
          <w:sz w:val="18"/>
          <w:szCs w:val="18"/>
        </w:rPr>
        <w:t xml:space="preserve"> lokal oznake PP1 u prizemlju dilatacije A  i spremište u podrumu dilatacije A, sveukupno površine 110,89 čm , 108163 zk.ul., k.o. Grad Zagreb</w:t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1D3B77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10</w:t>
      </w:r>
      <w:r w:rsidRPr="001357F3">
        <w:rPr>
          <w:rFonts w:cs="Arial" w:hAnsi="Arial" w:ascii="Arial"/>
          <w:sz w:val="18"/>
          <w:szCs w:val="18"/>
        </w:rPr>
        <w:tab/>
        <w:t>ANKICA ŠUNJIĆ,</w:t>
      </w:r>
      <w:r w:rsidR="001D3B77" w:rsidRPr="001D3B77">
        <w:t xml:space="preserve"> </w:t>
      </w:r>
      <w:r w:rsidR="001D3B77" w:rsidRPr="001D3B77">
        <w:rPr>
          <w:rFonts w:cs="Arial" w:hAnsi="Arial" w:ascii="Arial"/>
          <w:sz w:val="18"/>
          <w:szCs w:val="18"/>
        </w:rPr>
        <w:t>OIB:88748260062Zagreb, I. gardijske brigade Tigrovi 27c</w:t>
      </w:r>
      <w:r w:rsidR="001D3B77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Antonio Volar</w:t>
      </w:r>
      <w:r w:rsidR="001D3B77">
        <w:rPr>
          <w:rFonts w:cs="Arial" w:hAnsi="Arial" w:ascii="Arial"/>
          <w:sz w:val="18"/>
          <w:szCs w:val="18"/>
        </w:rPr>
        <w:t xml:space="preserve">ević, Zagreb, Palmotićeva 4 </w:t>
      </w:r>
    </w:p>
    <w:p w:rsidRDefault="001D3B77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</w:t>
      </w:r>
      <w:r w:rsidR="00E25F4D" w:rsidRPr="001357F3">
        <w:rPr>
          <w:rFonts w:cs="Arial" w:hAnsi="Arial" w:ascii="Arial"/>
          <w:sz w:val="18"/>
          <w:szCs w:val="18"/>
        </w:rPr>
        <w:t>Ugovor o kupopr. nekretnine 3.10.2000.</w:t>
      </w:r>
      <w:r>
        <w:rPr>
          <w:rFonts w:cs="Arial" w:hAnsi="Arial" w:ascii="Arial"/>
          <w:sz w:val="18"/>
          <w:szCs w:val="18"/>
        </w:rPr>
        <w:t>;</w:t>
      </w:r>
      <w:r w:rsidR="00E25F4D" w:rsidRPr="001357F3">
        <w:rPr>
          <w:rFonts w:cs="Arial" w:hAnsi="Arial" w:ascii="Arial"/>
          <w:sz w:val="18"/>
          <w:szCs w:val="18"/>
        </w:rPr>
        <w:t>Ugovor o kupopr. nekretnine 26.9.2001.;Ug. o darovanju nekretnine 16.6.2003.;Ug. o darovanju nekretnine 17.6.2003.Tabularna izjava od 20.12.2012.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108163, k.o. Grad Zagreb, zkč.br.6098/227, Ul. I. gardijske brigade Tigrovi 27, 27a, 27b, 27c, - 116. suvlasnički dio </w:t>
      </w:r>
      <w:r w:rsidRPr="001D3B77">
        <w:rPr>
          <w:rFonts w:cs="Arial" w:hAnsi="Arial" w:ascii="Arial"/>
          <w:b/>
          <w:sz w:val="18"/>
          <w:szCs w:val="18"/>
        </w:rPr>
        <w:t>(E-116)</w:t>
      </w:r>
      <w:r w:rsidRPr="001357F3">
        <w:rPr>
          <w:rFonts w:cs="Arial" w:hAnsi="Arial" w:ascii="Arial"/>
          <w:sz w:val="18"/>
          <w:szCs w:val="18"/>
        </w:rPr>
        <w:t xml:space="preserve"> jednosobni stan broj 91 na IV. katu, dilatacije C, površine 37,41 čm i spremište oznake S91 u podrumu dilatacije C površine 5,32čm</w:t>
      </w:r>
      <w:r w:rsidRPr="001357F3">
        <w:rPr>
          <w:rFonts w:cs="Arial" w:hAnsi="Arial" w:ascii="Arial"/>
          <w:sz w:val="18"/>
          <w:szCs w:val="18"/>
        </w:rPr>
        <w:tab/>
        <w:t>108163 zk.ul., k.o. Grad Zagreb</w:t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4C1E9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11</w:t>
      </w:r>
      <w:r w:rsidRPr="001357F3">
        <w:rPr>
          <w:rFonts w:cs="Arial" w:hAnsi="Arial" w:ascii="Arial"/>
          <w:sz w:val="18"/>
          <w:szCs w:val="18"/>
        </w:rPr>
        <w:tab/>
        <w:t>STJEPAN BRBOT,</w:t>
      </w:r>
      <w:r w:rsidR="004C1E93" w:rsidRPr="004C1E93">
        <w:t xml:space="preserve"> </w:t>
      </w:r>
      <w:r w:rsidR="004C1E93" w:rsidRPr="004C1E93">
        <w:rPr>
          <w:rFonts w:cs="Arial" w:hAnsi="Arial" w:ascii="Arial"/>
          <w:sz w:val="18"/>
          <w:szCs w:val="18"/>
        </w:rPr>
        <w:t>OIB:70137448188Zagreb, Ulica grada Chicaga 1</w:t>
      </w:r>
      <w:r w:rsidR="004C1E93" w:rsidRPr="004C1E93">
        <w:rPr>
          <w:rFonts w:cs="Arial" w:hAnsi="Arial" w:ascii="Arial"/>
          <w:sz w:val="18"/>
          <w:szCs w:val="18"/>
        </w:rPr>
        <w:tab/>
      </w:r>
      <w:r w:rsidR="004C1E93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Alen Blagajac, Zagreb, Trnjanska cesta 23/II, 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međusobnim pravima i obvezama 4.11.1992.Kupopr. ugovor 14.6.2001.;Ugovor o kupopr. nekretnina 30.6.2005;Porezno rj. 12.5.2007, UP/I-410-20/2005-001/12514</w:t>
      </w:r>
      <w:r w:rsidR="00042C86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Presuda Općinski građanski sud u Zagrebu, P-5134/17 od 18.9.2018.</w:t>
      </w:r>
      <w:r w:rsidRPr="001357F3">
        <w:rPr>
          <w:rFonts w:cs="Arial" w:hAnsi="Arial" w:ascii="Arial"/>
          <w:sz w:val="18"/>
          <w:szCs w:val="18"/>
        </w:rPr>
        <w:tab/>
        <w:t xml:space="preserve">- Zk.ul. 108163, k.o. Grad Zagreb, zkč.br.6098/227, Ul. I. gardijske brigade Tigrovi 27, 27a, 27b, 27c, - 20. suvlasnički dio </w:t>
      </w:r>
      <w:r w:rsidRPr="004C1E93">
        <w:rPr>
          <w:rFonts w:cs="Arial" w:hAnsi="Arial" w:ascii="Arial"/>
          <w:b/>
          <w:sz w:val="18"/>
          <w:szCs w:val="18"/>
        </w:rPr>
        <w:t>(E-20)</w:t>
      </w:r>
      <w:r w:rsidRPr="001357F3">
        <w:rPr>
          <w:rFonts w:cs="Arial" w:hAnsi="Arial" w:ascii="Arial"/>
          <w:sz w:val="18"/>
          <w:szCs w:val="18"/>
        </w:rPr>
        <w:t xml:space="preserve"> dvoiposobni stan broj 18 na IV. katu, dilatacije A, površine 67,84 čm i spremište oznake S18 u podrumu dilatacije A površine 5,32čm,108163 zk.ul., k.o. Grad Zagreb</w:t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4C1E9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12</w:t>
      </w:r>
      <w:r w:rsidRPr="001357F3">
        <w:rPr>
          <w:rFonts w:cs="Arial" w:hAnsi="Arial" w:ascii="Arial"/>
          <w:sz w:val="18"/>
          <w:szCs w:val="18"/>
        </w:rPr>
        <w:tab/>
        <w:t>LIPOVAC VESNA,</w:t>
      </w:r>
      <w:r w:rsidR="004C1E93" w:rsidRPr="004C1E93">
        <w:t xml:space="preserve"> </w:t>
      </w:r>
      <w:r w:rsidR="004C1E93" w:rsidRPr="004C1E93">
        <w:rPr>
          <w:rFonts w:cs="Arial" w:hAnsi="Arial" w:ascii="Arial"/>
          <w:sz w:val="18"/>
          <w:szCs w:val="18"/>
        </w:rPr>
        <w:t>, OIB:59717724176, Zagreb, Velikogorička 21</w:t>
      </w:r>
      <w:r w:rsidR="004C1E93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Mladen Smoljan, Zagreb, Klaićeva 48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međusobnim imovinskim pravima i obvezama br. 4640/2001 od 1.6.2001.Tabularna izjava od 15.9.2016.</w:t>
      </w:r>
      <w:r w:rsidRPr="001357F3">
        <w:rPr>
          <w:rFonts w:cs="Arial" w:hAnsi="Arial" w:ascii="Arial"/>
          <w:sz w:val="18"/>
          <w:szCs w:val="18"/>
        </w:rPr>
        <w:tab/>
        <w:t xml:space="preserve">- Zk.ul. 108163, k.o. Grad Zagreb, zkč.br.6098/227, Ul. I. gardijske brigade Tigrovi 27, 27a, 27b, 27c, - 11. suvlasnički dio </w:t>
      </w:r>
      <w:r w:rsidRPr="004C1E93">
        <w:rPr>
          <w:rFonts w:cs="Arial" w:hAnsi="Arial" w:ascii="Arial"/>
          <w:b/>
          <w:sz w:val="18"/>
          <w:szCs w:val="18"/>
        </w:rPr>
        <w:t>(E-11)</w:t>
      </w:r>
      <w:r w:rsidRPr="001357F3">
        <w:rPr>
          <w:rFonts w:cs="Arial" w:hAnsi="Arial" w:ascii="Arial"/>
          <w:sz w:val="18"/>
          <w:szCs w:val="18"/>
        </w:rPr>
        <w:t xml:space="preserve"> dvosobni stan broj 9 na II. katu, dilatacije A, površine 56,83 čm i spremište oznake S9 u podrumu dilatacije A površine 5,01čm u 1/2 dijela,108163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4C1E9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13</w:t>
      </w:r>
      <w:r w:rsidRPr="001357F3">
        <w:rPr>
          <w:rFonts w:cs="Arial" w:hAnsi="Arial" w:ascii="Arial"/>
          <w:sz w:val="18"/>
          <w:szCs w:val="18"/>
        </w:rPr>
        <w:tab/>
        <w:t>LIPOVAC FRANJO,</w:t>
      </w:r>
      <w:r w:rsidR="004C1E93" w:rsidRPr="004C1E93">
        <w:t xml:space="preserve"> </w:t>
      </w:r>
      <w:r w:rsidR="004C1E93" w:rsidRPr="004C1E93">
        <w:rPr>
          <w:rFonts w:cs="Arial" w:hAnsi="Arial" w:ascii="Arial"/>
          <w:sz w:val="18"/>
          <w:szCs w:val="18"/>
        </w:rPr>
        <w:t xml:space="preserve">OIB:59717724176Zagreb, Velikogorička 21, </w:t>
      </w:r>
      <w:r w:rsidRPr="001357F3">
        <w:rPr>
          <w:rFonts w:cs="Arial" w:hAnsi="Arial" w:ascii="Arial"/>
          <w:sz w:val="18"/>
          <w:szCs w:val="18"/>
        </w:rPr>
        <w:t xml:space="preserve"> zast. po odvj. Mladen Smoljan, Zagreb, Klaićeva 48,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Ugovor o međusobnim imovinskim pravima i obvezama br. 4640/2001 od 1.6.2001.;Tabularna izjava od 15.9.2016.</w:t>
      </w:r>
      <w:r w:rsidRPr="001357F3">
        <w:rPr>
          <w:rFonts w:cs="Arial" w:hAnsi="Arial" w:ascii="Arial"/>
          <w:sz w:val="18"/>
          <w:szCs w:val="18"/>
        </w:rPr>
        <w:tab/>
        <w:t xml:space="preserve">- Zk.ul. 108163, k.o. Grad Zagreb, zkč.br.6098/227, Ul. I. gardijske brigade Tigrovi 27, 27a, 27b, 27c, - 11. suvlasnički dio </w:t>
      </w:r>
      <w:r w:rsidRPr="004C1E93">
        <w:rPr>
          <w:rFonts w:cs="Arial" w:hAnsi="Arial" w:ascii="Arial"/>
          <w:b/>
          <w:sz w:val="18"/>
          <w:szCs w:val="18"/>
        </w:rPr>
        <w:t>(E-11)</w:t>
      </w:r>
      <w:r w:rsidRPr="001357F3">
        <w:rPr>
          <w:rFonts w:cs="Arial" w:hAnsi="Arial" w:ascii="Arial"/>
          <w:sz w:val="18"/>
          <w:szCs w:val="18"/>
        </w:rPr>
        <w:t xml:space="preserve"> dvosobni stan broj 9 na II. katu, dilatacije A, površine 56,83 čm i spremište oznake S9 u podrumu dilatacije A površine 5,01 čm u 1/2 dijela,108163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14</w:t>
      </w:r>
      <w:r w:rsidRPr="001357F3">
        <w:rPr>
          <w:rFonts w:cs="Arial" w:hAnsi="Arial" w:ascii="Arial"/>
          <w:sz w:val="18"/>
          <w:szCs w:val="18"/>
        </w:rPr>
        <w:tab/>
        <w:t xml:space="preserve">IVAN LUKIĆ , OIB:39526718063  i LJERKA LUKIĆ OIB: 54167235024, </w:t>
      </w:r>
      <w:r w:rsidR="00C8778B" w:rsidRPr="00C8778B">
        <w:rPr>
          <w:rFonts w:cs="Arial" w:hAnsi="Arial" w:ascii="Arial"/>
          <w:sz w:val="18"/>
          <w:szCs w:val="18"/>
        </w:rPr>
        <w:t>Lipik, Ulica Stjepana Radića 39</w:t>
      </w:r>
      <w:r w:rsidRPr="001357F3">
        <w:rPr>
          <w:rFonts w:cs="Arial" w:hAnsi="Arial" w:ascii="Arial"/>
          <w:sz w:val="18"/>
          <w:szCs w:val="18"/>
        </w:rPr>
        <w:t xml:space="preserve">zast.po odvj. Alen Blagajac, Zagreb, Trnjanska cesta 23/II,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4656/2001 o međusobnim pravima i obvezama od 11.9.2001.;Tabularna izjava od 13.9.2016.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Presuda – proglašena ovrha nedopuštenom P-5686/17-9 od 31.7.2018.- Zk.ul. 108163, k.o. Grad Zagreb, zkč.br.6098/227, Ul. I. gardijske brigade Tigrovi 27, 27a, 27b, 27c, - 78. suvlasnički dio </w:t>
      </w:r>
      <w:r w:rsidRPr="00C8778B">
        <w:rPr>
          <w:rFonts w:cs="Arial" w:hAnsi="Arial" w:ascii="Arial"/>
          <w:b/>
          <w:sz w:val="18"/>
          <w:szCs w:val="18"/>
        </w:rPr>
        <w:t>(E-78)</w:t>
      </w:r>
      <w:r w:rsidRPr="001357F3">
        <w:rPr>
          <w:rFonts w:cs="Arial" w:hAnsi="Arial" w:ascii="Arial"/>
          <w:sz w:val="18"/>
          <w:szCs w:val="18"/>
        </w:rPr>
        <w:t xml:space="preserve"> dvoiposobni stan broj 60 na III. katu, dilatacije B, površine 54,69 čm i spremište oznake S60 u podrumu dilatacije B površine 53,59 čm,108163 zk.ul., k.o. Grad Zagreb</w:t>
      </w:r>
    </w:p>
    <w:p w:rsidRDefault="00042C86" w:rsidP="00E25F4D" w:rsidR="00042C86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C8778B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15</w:t>
      </w:r>
      <w:r w:rsidRPr="001357F3">
        <w:rPr>
          <w:rFonts w:cs="Arial" w:hAnsi="Arial" w:ascii="Arial"/>
          <w:sz w:val="18"/>
          <w:szCs w:val="18"/>
        </w:rPr>
        <w:tab/>
        <w:t xml:space="preserve">REPUBLIKA HRVATSKA, Ministarstvo obrane, </w:t>
      </w:r>
      <w:r w:rsidR="00C8778B" w:rsidRPr="00C8778B">
        <w:rPr>
          <w:rFonts w:cs="Arial" w:hAnsi="Arial" w:ascii="Arial"/>
          <w:sz w:val="18"/>
          <w:szCs w:val="18"/>
        </w:rPr>
        <w:t>OIB:66486182714Zagreb, Trg kralja Petra Krešimira IV br.1</w:t>
      </w:r>
      <w:r w:rsidRPr="001357F3">
        <w:rPr>
          <w:rFonts w:cs="Arial" w:hAnsi="Arial" w:ascii="Arial"/>
          <w:sz w:val="18"/>
          <w:szCs w:val="18"/>
        </w:rPr>
        <w:t xml:space="preserve">zast. po ŽDO u Zagrebu, </w:t>
      </w:r>
    </w:p>
    <w:p w:rsidRDefault="00E25F4D" w:rsidP="00E25F4D" w:rsidR="00F37D8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Kupoprodajni ugovor od 10.11.1999.Tabularna izjava od 25.4.2016. za 1. etaža zk.ul. 9879,Tabularna izjava od 25.4.2016. za 2. etaža zk.ul. 9879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 Zk.ul. 9879, k.o. Grad Zagreb, zkč.br.8671/20, Vidikovac 11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- 1. suvlasnički dio </w:t>
      </w:r>
      <w:r w:rsidRPr="00C8778B">
        <w:rPr>
          <w:rFonts w:cs="Arial" w:hAnsi="Arial" w:ascii="Arial"/>
          <w:b/>
          <w:sz w:val="18"/>
          <w:szCs w:val="18"/>
        </w:rPr>
        <w:t>(E-1)</w:t>
      </w:r>
      <w:r w:rsidRPr="001357F3">
        <w:rPr>
          <w:rFonts w:cs="Arial" w:hAnsi="Arial" w:ascii="Arial"/>
          <w:sz w:val="18"/>
          <w:szCs w:val="18"/>
        </w:rPr>
        <w:t xml:space="preserve"> četverosobni stan broj 4 u II. etaži i spremište S2 u I. etaži ukupne povr. 127,59 čm,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lastRenderedPageBreak/>
        <w:t xml:space="preserve">     - 2. suvlasnički dio </w:t>
      </w:r>
      <w:r w:rsidRPr="00C8778B">
        <w:rPr>
          <w:rFonts w:cs="Arial" w:hAnsi="Arial" w:ascii="Arial"/>
          <w:b/>
          <w:sz w:val="18"/>
          <w:szCs w:val="18"/>
        </w:rPr>
        <w:t>(E-2)</w:t>
      </w:r>
      <w:r w:rsidRPr="001357F3">
        <w:rPr>
          <w:rFonts w:cs="Arial" w:hAnsi="Arial" w:ascii="Arial"/>
          <w:sz w:val="18"/>
          <w:szCs w:val="18"/>
        </w:rPr>
        <w:t xml:space="preserve"> četverosobni stan broj 3 u I. etaži i spremište S7 u I. etaži ukupne povr. 132,38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-Zk.ul. 9876, k.o. Grad Zagreb, zkč.br. 8671/19, Vidikovac 11/A</w:t>
      </w:r>
    </w:p>
    <w:p w:rsidRDefault="00E25F4D" w:rsidP="00C8778B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- 9. suvlasnički dio </w:t>
      </w:r>
      <w:r w:rsidRPr="00C8778B">
        <w:rPr>
          <w:rFonts w:cs="Arial" w:hAnsi="Arial" w:ascii="Arial"/>
          <w:b/>
          <w:sz w:val="18"/>
          <w:szCs w:val="18"/>
        </w:rPr>
        <w:t>(E-9</w:t>
      </w:r>
      <w:r w:rsidRPr="001357F3">
        <w:rPr>
          <w:rFonts w:cs="Arial" w:hAnsi="Arial" w:ascii="Arial"/>
          <w:sz w:val="18"/>
          <w:szCs w:val="18"/>
        </w:rPr>
        <w:t>)  četverosobni stan broj 1 u potkrovlju i spremište oznake 1 u II. etaži ukupne povr. 111,29 čm</w:t>
      </w:r>
    </w:p>
    <w:p w:rsidRDefault="00E25F4D" w:rsidP="00C8778B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- 4. suvlasnički dio </w:t>
      </w:r>
      <w:r w:rsidRPr="00C8778B">
        <w:rPr>
          <w:rFonts w:cs="Arial" w:hAnsi="Arial" w:ascii="Arial"/>
          <w:b/>
          <w:sz w:val="18"/>
          <w:szCs w:val="18"/>
        </w:rPr>
        <w:t>(E-4)</w:t>
      </w:r>
      <w:r w:rsidRPr="001357F3">
        <w:rPr>
          <w:rFonts w:cs="Arial" w:hAnsi="Arial" w:ascii="Arial"/>
          <w:sz w:val="18"/>
          <w:szCs w:val="18"/>
        </w:rPr>
        <w:t xml:space="preserve">  četverosobni stan broj 4 u II. etaži i spremište br. 5 u II. etaži ukupne povr. 109,75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- 2. suvlasnički dio </w:t>
      </w:r>
      <w:r w:rsidRPr="00C8778B">
        <w:rPr>
          <w:rFonts w:cs="Arial" w:hAnsi="Arial" w:ascii="Arial"/>
          <w:b/>
          <w:sz w:val="18"/>
          <w:szCs w:val="18"/>
        </w:rPr>
        <w:t>(E-2)</w:t>
      </w:r>
      <w:r w:rsidRPr="001357F3">
        <w:rPr>
          <w:rFonts w:cs="Arial" w:hAnsi="Arial" w:ascii="Arial"/>
          <w:sz w:val="18"/>
          <w:szCs w:val="18"/>
        </w:rPr>
        <w:t xml:space="preserve">  četverosobni stan broj 5 u III. etaži i spremište oznake 6 u II. etaži ukupne povr. 90,02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- 8. suvlasnički </w:t>
      </w:r>
      <w:r w:rsidRPr="00ED1B07">
        <w:rPr>
          <w:rFonts w:cs="Arial" w:hAnsi="Arial" w:ascii="Arial"/>
          <w:b/>
          <w:sz w:val="18"/>
          <w:szCs w:val="18"/>
        </w:rPr>
        <w:t>dio (E-8)</w:t>
      </w:r>
      <w:r w:rsidRPr="001357F3">
        <w:rPr>
          <w:rFonts w:cs="Arial" w:hAnsi="Arial" w:ascii="Arial"/>
          <w:sz w:val="18"/>
          <w:szCs w:val="18"/>
        </w:rPr>
        <w:t xml:space="preserve">  četverosobni stan broj 2 u prizemlju i spremište oznake 2 u II. etaži ukupne povr. 107,18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-Zk.ul. 24936, k.o. Grad Zagreb, zkč.br. 8585/56, Zelengaj 26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- 7. suvlasnički dio (</w:t>
      </w:r>
      <w:r w:rsidRPr="00ED1B07">
        <w:rPr>
          <w:rFonts w:cs="Arial" w:hAnsi="Arial" w:ascii="Arial"/>
          <w:b/>
          <w:sz w:val="18"/>
          <w:szCs w:val="18"/>
        </w:rPr>
        <w:t>E-7)</w:t>
      </w:r>
      <w:r w:rsidRPr="001357F3">
        <w:rPr>
          <w:rFonts w:cs="Arial" w:hAnsi="Arial" w:ascii="Arial"/>
          <w:sz w:val="18"/>
          <w:szCs w:val="18"/>
        </w:rPr>
        <w:t xml:space="preserve">  trosobni stan u prizemlju (kota-1,50) i spremište broj 2 u suterenu II (kota-6,00) ukupne povr. 87,10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- 8. suvlasnički dio </w:t>
      </w:r>
      <w:r w:rsidRPr="00ED1B07">
        <w:rPr>
          <w:rFonts w:cs="Arial" w:hAnsi="Arial" w:ascii="Arial"/>
          <w:b/>
          <w:sz w:val="18"/>
          <w:szCs w:val="18"/>
        </w:rPr>
        <w:t>(E-8)</w:t>
      </w:r>
      <w:r w:rsidRPr="001357F3">
        <w:rPr>
          <w:rFonts w:cs="Arial" w:hAnsi="Arial" w:ascii="Arial"/>
          <w:sz w:val="18"/>
          <w:szCs w:val="18"/>
        </w:rPr>
        <w:t xml:space="preserve">  troipolsobni dvoetažni stan, dio u prizemlju (kota-0,00) i dio u I katu (kota+3,00) te spremište broj 3 u suterenu II (kota-6,00) ukupne površine 87,04 čm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16</w:t>
      </w:r>
      <w:r w:rsidRPr="001357F3">
        <w:rPr>
          <w:rFonts w:cs="Arial" w:hAnsi="Arial" w:ascii="Arial"/>
          <w:sz w:val="18"/>
          <w:szCs w:val="18"/>
        </w:rPr>
        <w:tab/>
        <w:t>MARINA TOMEE OIB: 22478290943 I DAMIR TOMEE,OIB: 19854522941</w:t>
      </w:r>
      <w:r w:rsidR="00ED1B07">
        <w:rPr>
          <w:rFonts w:cs="Arial" w:hAnsi="Arial" w:ascii="Arial"/>
          <w:sz w:val="18"/>
          <w:szCs w:val="18"/>
        </w:rPr>
        <w:t>,</w:t>
      </w:r>
      <w:r w:rsidR="00ED1B07" w:rsidRPr="00ED1B07">
        <w:t xml:space="preserve"> </w:t>
      </w:r>
      <w:r w:rsidR="00ED1B07" w:rsidRPr="00ED1B07">
        <w:rPr>
          <w:rFonts w:cs="Arial" w:hAnsi="Arial" w:ascii="Arial"/>
          <w:sz w:val="18"/>
          <w:szCs w:val="18"/>
        </w:rPr>
        <w:t>Zagreb, Obrtnički prolaz 4</w:t>
      </w:r>
      <w:r w:rsidR="00ED1B07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zast. po odvj. Velčić Berislav, Zagreb, Prilaz Gjure Deželića 32,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Ugovori o kupnji i tabularne isprave, tužba radi nedopuštenosti ovrhe, tužba radi utvrđivanja prava vlasništa svi kod Općinskog građanskog suda u Zagrebu, Ovr-7565/15, P-6284/18, P-190/19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108163, k.o. Grad Zagreb, zkč.br.6098/227, Ul. I. gardijske brigade Tigrovi 27, 27a, 27b, 27c, - 6. suvlasnički dio </w:t>
      </w:r>
      <w:r w:rsidRPr="00ED1B07">
        <w:rPr>
          <w:rFonts w:cs="Arial" w:hAnsi="Arial" w:ascii="Arial"/>
          <w:b/>
          <w:sz w:val="18"/>
          <w:szCs w:val="18"/>
        </w:rPr>
        <w:t>(E-6)</w:t>
      </w:r>
      <w:r w:rsidRPr="001357F3">
        <w:rPr>
          <w:rFonts w:cs="Arial" w:hAnsi="Arial" w:ascii="Arial"/>
          <w:sz w:val="18"/>
          <w:szCs w:val="18"/>
        </w:rPr>
        <w:t xml:space="preserve"> dvoiposobni stan broj 4 na I. katu, dilatacije A, površine 69,86 čm i spremište oznake S4 u podrumu dilatacije A površine 5,86 čm , 108163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17</w:t>
      </w:r>
      <w:r w:rsidRPr="001357F3">
        <w:rPr>
          <w:rFonts w:cs="Arial" w:hAnsi="Arial" w:ascii="Arial"/>
          <w:sz w:val="18"/>
          <w:szCs w:val="18"/>
        </w:rPr>
        <w:tab/>
        <w:t>MATE BRSTILO,</w:t>
      </w:r>
      <w:r w:rsidR="0087626F" w:rsidRPr="0087626F">
        <w:t xml:space="preserve"> </w:t>
      </w:r>
      <w:r w:rsidR="0087626F" w:rsidRPr="0087626F">
        <w:rPr>
          <w:rFonts w:cs="Arial" w:hAnsi="Arial" w:ascii="Arial"/>
          <w:sz w:val="18"/>
          <w:szCs w:val="18"/>
        </w:rPr>
        <w:t>OIB:9</w:t>
      </w:r>
      <w:r w:rsidR="0087626F">
        <w:rPr>
          <w:rFonts w:cs="Arial" w:hAnsi="Arial" w:ascii="Arial"/>
          <w:sz w:val="18"/>
          <w:szCs w:val="18"/>
        </w:rPr>
        <w:t xml:space="preserve">8878372724, Zagreb, Zelengaj 65, </w:t>
      </w:r>
      <w:r w:rsidRPr="001357F3">
        <w:rPr>
          <w:rFonts w:cs="Arial" w:hAnsi="Arial" w:ascii="Arial"/>
          <w:sz w:val="18"/>
          <w:szCs w:val="18"/>
        </w:rPr>
        <w:t xml:space="preserve"> zast. po odvj. Marija Cvitanušić, Zagreb, Ilica 134, Aneks Ugovoru br. 4881/04 o kupoprodaji nekretnine Ov-1658/2018,preslika uplatnice 6/2004 od 30.1.2004. (kupac Ladešić Zvonko);Ugovor o kupoprodaji, Aneks i Tabularna izjava (kupac Brstilo Mate)</w:t>
      </w:r>
      <w:r w:rsidRPr="001357F3">
        <w:rPr>
          <w:rFonts w:cs="Arial" w:hAnsi="Arial" w:ascii="Arial"/>
          <w:sz w:val="18"/>
          <w:szCs w:val="18"/>
        </w:rPr>
        <w:tab/>
        <w:t xml:space="preserve">- Zk.ul. 12916, k.o. Grad Zagreb, zkč.br.478/3, Ilica 134 - 8. suvlasnički dio </w:t>
      </w:r>
      <w:r w:rsidRPr="0087626F">
        <w:rPr>
          <w:rFonts w:cs="Arial" w:hAnsi="Arial" w:ascii="Arial"/>
          <w:b/>
          <w:sz w:val="18"/>
          <w:szCs w:val="18"/>
        </w:rPr>
        <w:t>(E-8)</w:t>
      </w:r>
      <w:r w:rsidRPr="001357F3">
        <w:rPr>
          <w:rFonts w:cs="Arial" w:hAnsi="Arial" w:ascii="Arial"/>
          <w:sz w:val="18"/>
          <w:szCs w:val="18"/>
        </w:rPr>
        <w:t xml:space="preserve"> garaža broj 8, površine 15,70 čm u podrumu (kota – 3,20) 12916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C15312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18</w:t>
      </w:r>
      <w:r w:rsidRPr="001357F3">
        <w:rPr>
          <w:rFonts w:cs="Arial" w:hAnsi="Arial" w:ascii="Arial"/>
          <w:sz w:val="18"/>
          <w:szCs w:val="18"/>
        </w:rPr>
        <w:tab/>
        <w:t>ANTE MUSTAPIĆ , OIB:16829074711 I ANTONIO MUSTAPIĆ, OIB: 27404366028</w:t>
      </w:r>
      <w:r w:rsidR="00C15312">
        <w:rPr>
          <w:rFonts w:cs="Arial" w:hAnsi="Arial" w:ascii="Arial"/>
          <w:sz w:val="18"/>
          <w:szCs w:val="18"/>
        </w:rPr>
        <w:t>,</w:t>
      </w:r>
      <w:r w:rsidR="00C15312" w:rsidRPr="00C15312">
        <w:t xml:space="preserve"> </w:t>
      </w:r>
      <w:r w:rsidR="00C15312" w:rsidRPr="00C15312">
        <w:rPr>
          <w:rFonts w:cs="Arial" w:hAnsi="Arial" w:ascii="Arial"/>
          <w:sz w:val="18"/>
          <w:szCs w:val="18"/>
        </w:rPr>
        <w:t xml:space="preserve">Imotski, Dinka </w:t>
      </w:r>
    </w:p>
    <w:p w:rsidRDefault="00C15312" w:rsidP="00C15312" w:rsidR="00C15312">
      <w:pPr>
        <w:spacing w:after="0"/>
        <w:ind w:firstLine="708"/>
        <w:rPr>
          <w:rFonts w:cs="Arial" w:hAnsi="Arial" w:ascii="Arial"/>
          <w:sz w:val="18"/>
          <w:szCs w:val="18"/>
        </w:rPr>
      </w:pPr>
      <w:r w:rsidRPr="00C15312">
        <w:rPr>
          <w:rFonts w:cs="Arial" w:hAnsi="Arial" w:ascii="Arial"/>
          <w:sz w:val="18"/>
          <w:szCs w:val="18"/>
        </w:rPr>
        <w:t>Štambuka 33</w:t>
      </w:r>
    </w:p>
    <w:p w:rsidRDefault="00E25F4D" w:rsidP="00E25F4D" w:rsidR="00E25F4D" w:rsidRPr="001357F3">
      <w:pPr>
        <w:spacing w:after="0"/>
        <w:rPr>
          <w:rFonts w:cs="Arial" w:hAnsi="Arial" w:ascii="Arial"/>
          <w:color w:val="FF0000"/>
          <w:sz w:val="18"/>
          <w:szCs w:val="18"/>
        </w:rPr>
      </w:pPr>
      <w:r w:rsidRPr="001357F3">
        <w:rPr>
          <w:rFonts w:cs="Arial" w:hAnsi="Arial" w:ascii="Arial"/>
          <w:color w:val="FF0000"/>
          <w:sz w:val="18"/>
          <w:szCs w:val="18"/>
        </w:rPr>
        <w:t>(isto pod rednim brojem 5 i 6)</w:t>
      </w:r>
      <w:r w:rsidRPr="001357F3">
        <w:rPr>
          <w:rFonts w:cs="Arial" w:hAnsi="Arial" w:ascii="Arial"/>
          <w:color w:val="FF0000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Ugovor br. 4981/05 o kupoprodaji nekretnine od 5.5.2005. OV-3154/05, Aneks Ugovoru broj 4981/05 od 8.5.2006. OV-4020/06,  Aneks Ugovoru broj 4981/05 od 8.5.2018. OV-2392/18,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Ugovor br. 4997/05 o kupoprodaji nekretnine od 30.9.2005. OV-7424/05, Aneks Ugovoru broj 4997/05 od 8.5.2006. OV-4021/06,  Aneks Ugovoru broj 4997/05 od 8.5.2018. OV-2393/18,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12916, k.o. Grad Zagreb, zkč.br.478/3, Ilica 134 - 47. suvlasnički dio (E-47) četverosobni stan broj 12 na II. katu, površine 91,91 čm i spremište br. 12 površine 1,50 čm u prizemlju (kota + 1,40) u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12916, k.o. Grad Zagreb, zkč.br.478/3, Ilica 134 - 36. suvlasnički dio (E-36) garaža broj 27, površine 11,11 čm u prizemlju (kota + 1,40) u – svaki u 1/2 dijela; 12916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19</w:t>
      </w:r>
      <w:r w:rsidRPr="001357F3">
        <w:rPr>
          <w:rFonts w:cs="Arial" w:hAnsi="Arial" w:ascii="Arial"/>
          <w:sz w:val="18"/>
          <w:szCs w:val="18"/>
        </w:rPr>
        <w:tab/>
        <w:t>MARIJA CVITANUŠIĆ, OIB:57230059397</w:t>
      </w:r>
      <w:r w:rsidRPr="001357F3">
        <w:rPr>
          <w:rFonts w:cs="Arial" w:hAnsi="Arial" w:ascii="Arial"/>
          <w:sz w:val="18"/>
          <w:szCs w:val="18"/>
        </w:rPr>
        <w:tab/>
        <w:t>Zagreb, Ilica 134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4870/03 o kupoprodaji nekretnine 15.12.2003.g.; Aneks Ugovoru br. 4870/03 o kupoprodaji nekretnine Ov-1357/2018,Tabularna izjava OV-7375/04</w:t>
      </w:r>
      <w:r w:rsidRPr="001357F3">
        <w:rPr>
          <w:rFonts w:cs="Arial" w:hAnsi="Arial" w:ascii="Arial"/>
          <w:sz w:val="18"/>
          <w:szCs w:val="18"/>
        </w:rPr>
        <w:tab/>
        <w:t xml:space="preserve">- Zk.ul. 12916, k.o. Grad Zagreb, zkč.br.478/3, Ilica 134 - 13. suvlasnički dio </w:t>
      </w:r>
      <w:r w:rsidRPr="00657731">
        <w:rPr>
          <w:rFonts w:cs="Arial" w:hAnsi="Arial" w:ascii="Arial"/>
          <w:b/>
          <w:sz w:val="18"/>
          <w:szCs w:val="18"/>
        </w:rPr>
        <w:t>(E-13)</w:t>
      </w:r>
      <w:r w:rsidRPr="001357F3">
        <w:rPr>
          <w:rFonts w:cs="Arial" w:hAnsi="Arial" w:ascii="Arial"/>
          <w:sz w:val="18"/>
          <w:szCs w:val="18"/>
        </w:rPr>
        <w:t xml:space="preserve"> garaža broj 11, površine 11,45 čm u podrumu (kota – 1,40) 12916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C15312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20</w:t>
      </w:r>
      <w:r w:rsidRPr="001357F3">
        <w:rPr>
          <w:rFonts w:cs="Arial" w:hAnsi="Arial" w:ascii="Arial"/>
          <w:sz w:val="18"/>
          <w:szCs w:val="18"/>
        </w:rPr>
        <w:tab/>
        <w:t>MARIJA CVITANUŠIĆ, OIB:57230059397</w:t>
      </w:r>
      <w:r w:rsidRPr="001357F3">
        <w:rPr>
          <w:rFonts w:cs="Arial" w:hAnsi="Arial" w:ascii="Arial"/>
          <w:sz w:val="18"/>
          <w:szCs w:val="18"/>
        </w:rPr>
        <w:tab/>
        <w:t xml:space="preserve">Zagreb, Ilica 134, </w:t>
      </w:r>
    </w:p>
    <w:p w:rsidRDefault="00E25F4D" w:rsidP="00E25F4D" w:rsidR="00C15312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4869/03 o kupoprodaji nekretnine 15.12.2003.g. Aneks Ugovoru br. 4869/03 o kupoprodaji nekretnine Ov-1356/2018,Tabularna izjava OV-7376/04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12916, k.o. Grad Zagreb, zkč.br.478/3, Ilica 134 - 14. suvlasnički </w:t>
      </w:r>
      <w:r w:rsidRPr="00657731">
        <w:rPr>
          <w:rFonts w:cs="Arial" w:hAnsi="Arial" w:ascii="Arial"/>
          <w:b/>
          <w:sz w:val="18"/>
          <w:szCs w:val="18"/>
        </w:rPr>
        <w:t>dio (E-14)</w:t>
      </w:r>
      <w:r w:rsidRPr="001357F3">
        <w:rPr>
          <w:rFonts w:cs="Arial" w:hAnsi="Arial" w:ascii="Arial"/>
          <w:sz w:val="18"/>
          <w:szCs w:val="18"/>
        </w:rPr>
        <w:t xml:space="preserve"> garaža broj 12, površine 11,93 čm u podrumu (kota – 1,40) ,12916 zk.ul., k.o. Grad Zagreb</w:t>
      </w:r>
    </w:p>
    <w:p w:rsidRDefault="00C15312" w:rsidP="00E25F4D" w:rsidR="00C15312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C15312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21</w:t>
      </w:r>
      <w:r w:rsidRPr="001357F3">
        <w:rPr>
          <w:rFonts w:cs="Arial" w:hAnsi="Arial" w:ascii="Arial"/>
          <w:sz w:val="18"/>
          <w:szCs w:val="18"/>
        </w:rPr>
        <w:tab/>
        <w:t>ABDULHAMID IDRIZI,</w:t>
      </w:r>
      <w:r w:rsidR="00C15312">
        <w:rPr>
          <w:rFonts w:cs="Arial" w:hAnsi="Arial" w:ascii="Arial"/>
          <w:sz w:val="18"/>
          <w:szCs w:val="18"/>
        </w:rPr>
        <w:t xml:space="preserve"> OIB: </w:t>
      </w:r>
      <w:r w:rsidR="00C15312" w:rsidRPr="001357F3">
        <w:rPr>
          <w:rFonts w:cs="Arial" w:hAnsi="Arial" w:ascii="Arial"/>
          <w:sz w:val="18"/>
          <w:szCs w:val="18"/>
        </w:rPr>
        <w:t>47847277703</w:t>
      </w:r>
      <w:r w:rsidR="00C15312">
        <w:rPr>
          <w:rFonts w:cs="Arial" w:hAnsi="Arial" w:ascii="Arial"/>
          <w:sz w:val="18"/>
          <w:szCs w:val="18"/>
        </w:rPr>
        <w:t xml:space="preserve">,  </w:t>
      </w:r>
      <w:r w:rsidR="00C15312" w:rsidRPr="001357F3">
        <w:rPr>
          <w:rFonts w:cs="Arial" w:hAnsi="Arial" w:ascii="Arial"/>
          <w:sz w:val="18"/>
          <w:szCs w:val="18"/>
        </w:rPr>
        <w:t>Zagreb, Ulica I. gardijske brigade Tigorvi 27C</w:t>
      </w:r>
      <w:r w:rsidR="00C15312">
        <w:rPr>
          <w:rFonts w:cs="Arial" w:hAnsi="Arial" w:ascii="Arial"/>
          <w:sz w:val="18"/>
          <w:szCs w:val="18"/>
        </w:rPr>
        <w:t xml:space="preserve">,  </w:t>
      </w:r>
      <w:r w:rsidRPr="001357F3">
        <w:rPr>
          <w:rFonts w:cs="Arial" w:hAnsi="Arial" w:ascii="Arial"/>
          <w:sz w:val="18"/>
          <w:szCs w:val="18"/>
        </w:rPr>
        <w:t xml:space="preserve"> zast. po odvj. Branka Štajduhar, Zagreb, Bosutska 32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4481/98 o međusobnim imovinskim pravima i obvezama 6.10.1998, Tabularna izjava od 6.9.2011.</w:t>
      </w:r>
      <w:r w:rsidRPr="001357F3">
        <w:rPr>
          <w:rFonts w:cs="Arial" w:hAnsi="Arial" w:ascii="Arial"/>
          <w:sz w:val="18"/>
          <w:szCs w:val="18"/>
        </w:rPr>
        <w:tab/>
        <w:t xml:space="preserve">- Zk.ul. 108163, k.o. Grad Zagreb, zkč.br.6098/227, Ul. I. gardijske brigade Tigrovi 27, 27a, 27b, 27c, - 106. suvlasnički dio </w:t>
      </w:r>
      <w:r w:rsidRPr="00657731">
        <w:rPr>
          <w:rFonts w:cs="Arial" w:hAnsi="Arial" w:ascii="Arial"/>
          <w:b/>
          <w:sz w:val="18"/>
          <w:szCs w:val="18"/>
        </w:rPr>
        <w:t>(E-106)</w:t>
      </w:r>
      <w:r w:rsidRPr="001357F3">
        <w:rPr>
          <w:rFonts w:cs="Arial" w:hAnsi="Arial" w:ascii="Arial"/>
          <w:sz w:val="18"/>
          <w:szCs w:val="18"/>
        </w:rPr>
        <w:t xml:space="preserve"> jednosobni stan broj 81 na II. katu, dilatacije C, površine 43,14 čm i spremište oznake S80 u podrumu dilatacije C površine 5,84 čm </w:t>
      </w:r>
      <w:r w:rsidRPr="001357F3">
        <w:rPr>
          <w:rFonts w:cs="Arial" w:hAnsi="Arial" w:ascii="Arial"/>
          <w:sz w:val="18"/>
          <w:szCs w:val="18"/>
        </w:rPr>
        <w:tab/>
        <w:t>108163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22</w:t>
      </w:r>
      <w:r w:rsidRPr="001357F3">
        <w:rPr>
          <w:rFonts w:cs="Arial" w:hAnsi="Arial" w:ascii="Arial"/>
          <w:sz w:val="18"/>
          <w:szCs w:val="18"/>
        </w:rPr>
        <w:tab/>
        <w:t>BLAŽENKA BOŽIĆ, OIB: 59853163387 zast. po odvj. Vesna Kuharić, Zagreb, Lanište 26, Zagreb, Gotalovečka ulica 5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4266/94 o međusobnim imovinskim pravima i obvezama 29.9.1994, (stan i spremište)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4383/96 o međusobnim imovinskim pravima i obvezama 6.11.1996, (garaža)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657731">
        <w:rPr>
          <w:rFonts w:cs="Arial" w:hAnsi="Arial" w:ascii="Arial"/>
          <w:b/>
          <w:sz w:val="18"/>
          <w:szCs w:val="18"/>
        </w:rPr>
        <w:t xml:space="preserve">stan br. 3 </w:t>
      </w:r>
      <w:r w:rsidRPr="001357F3">
        <w:rPr>
          <w:rFonts w:cs="Arial" w:hAnsi="Arial" w:ascii="Arial"/>
          <w:sz w:val="18"/>
          <w:szCs w:val="18"/>
        </w:rPr>
        <w:t xml:space="preserve">s pripadajućim </w:t>
      </w:r>
      <w:r w:rsidRPr="00657731">
        <w:rPr>
          <w:rFonts w:cs="Arial" w:hAnsi="Arial" w:ascii="Arial"/>
          <w:b/>
          <w:sz w:val="18"/>
          <w:szCs w:val="18"/>
        </w:rPr>
        <w:t>spremištem</w:t>
      </w:r>
      <w:r w:rsidRPr="001357F3">
        <w:rPr>
          <w:rFonts w:cs="Arial" w:hAnsi="Arial" w:ascii="Arial"/>
          <w:sz w:val="18"/>
          <w:szCs w:val="18"/>
        </w:rPr>
        <w:t xml:space="preserve"> Gotalovečka 5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657731">
        <w:rPr>
          <w:rFonts w:cs="Arial" w:hAnsi="Arial" w:ascii="Arial"/>
          <w:b/>
          <w:sz w:val="18"/>
          <w:szCs w:val="18"/>
        </w:rPr>
        <w:t>garaža br. 5</w:t>
      </w:r>
      <w:r w:rsidRPr="001357F3">
        <w:rPr>
          <w:rFonts w:cs="Arial" w:hAnsi="Arial" w:ascii="Arial"/>
          <w:sz w:val="18"/>
          <w:szCs w:val="18"/>
        </w:rPr>
        <w:t xml:space="preserve"> Gotalovečka 5</w:t>
      </w:r>
      <w:r w:rsidR="00D675A2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19983 zk.ul. I 10424 zk.ul,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23 DARKO MRKONJIĆ, OIB:27937052069 I  TEREZIJA MRKONJIĆ,OIB:91665087882 Zagreb,  Gotalovečka ulica 3, zast. po odvj. Vesna Kuharić,  Zagreb, Lanište 26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4392/96 o međusobnim imovinskim pravima i obvezama 27.11.1996, (stan i spremište)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lastRenderedPageBreak/>
        <w:t>I Aneks ugovoru br. 4392/96 od 30.9.1998. (garažno parkir. mjesto)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A23DA5">
        <w:rPr>
          <w:rFonts w:cs="Arial" w:hAnsi="Arial" w:ascii="Arial"/>
          <w:b/>
          <w:sz w:val="18"/>
          <w:szCs w:val="18"/>
        </w:rPr>
        <w:t>stan br. 9</w:t>
      </w:r>
      <w:r w:rsidRPr="001357F3">
        <w:rPr>
          <w:rFonts w:cs="Arial" w:hAnsi="Arial" w:ascii="Arial"/>
          <w:sz w:val="18"/>
          <w:szCs w:val="18"/>
        </w:rPr>
        <w:t xml:space="preserve"> s pripadajućim </w:t>
      </w:r>
      <w:r w:rsidRPr="00A23DA5">
        <w:rPr>
          <w:rFonts w:cs="Arial" w:hAnsi="Arial" w:ascii="Arial"/>
          <w:b/>
          <w:sz w:val="18"/>
          <w:szCs w:val="18"/>
        </w:rPr>
        <w:t>spremištem</w:t>
      </w:r>
      <w:r w:rsidRPr="001357F3">
        <w:rPr>
          <w:rFonts w:cs="Arial" w:hAnsi="Arial" w:ascii="Arial"/>
          <w:sz w:val="18"/>
          <w:szCs w:val="18"/>
        </w:rPr>
        <w:t xml:space="preserve"> Gotalovečka 3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A23DA5">
        <w:rPr>
          <w:rFonts w:cs="Arial" w:hAnsi="Arial" w:ascii="Arial"/>
          <w:b/>
          <w:sz w:val="18"/>
          <w:szCs w:val="18"/>
        </w:rPr>
        <w:t>garažno parkirno mjesto</w:t>
      </w:r>
      <w:r w:rsidRPr="001357F3">
        <w:rPr>
          <w:rFonts w:cs="Arial" w:hAnsi="Arial" w:ascii="Arial"/>
          <w:sz w:val="18"/>
          <w:szCs w:val="18"/>
        </w:rPr>
        <w:t xml:space="preserve"> br. 9 Gotalovečka 3-5, 19983 zk.ul 10424 zk.ul,k.o.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A23DA5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24</w:t>
      </w:r>
      <w:r w:rsidRPr="001357F3">
        <w:rPr>
          <w:rFonts w:cs="Arial" w:hAnsi="Arial" w:ascii="Arial"/>
          <w:sz w:val="18"/>
          <w:szCs w:val="18"/>
        </w:rPr>
        <w:tab/>
        <w:t>PAVICA ANTOLOVIĆ,</w:t>
      </w:r>
      <w:r w:rsidR="00A23DA5" w:rsidRPr="00A23DA5">
        <w:t xml:space="preserve"> </w:t>
      </w:r>
      <w:r w:rsidR="00A23DA5" w:rsidRPr="00A23DA5">
        <w:rPr>
          <w:rFonts w:cs="Arial" w:hAnsi="Arial" w:ascii="Arial"/>
          <w:sz w:val="18"/>
          <w:szCs w:val="18"/>
        </w:rPr>
        <w:t>OIB:73913342852Zagreb, Tučanova ulica 4</w:t>
      </w:r>
      <w:r w:rsidR="00A23DA5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Vesna Kuharić,  Zagreb, Lanište 26,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4395/96 o međusobnim imovinskim pravima i obvezama 20.11.1996, (stan i spremište)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kupoprodaji nekretnina 23.1.1998. Izjava od 23.02.1998.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A23DA5">
        <w:rPr>
          <w:rFonts w:cs="Arial" w:hAnsi="Arial" w:ascii="Arial"/>
          <w:b/>
          <w:sz w:val="18"/>
          <w:szCs w:val="18"/>
        </w:rPr>
        <w:t>stan br. 15</w:t>
      </w:r>
      <w:r w:rsidRPr="001357F3">
        <w:rPr>
          <w:rFonts w:cs="Arial" w:hAnsi="Arial" w:ascii="Arial"/>
          <w:sz w:val="18"/>
          <w:szCs w:val="18"/>
        </w:rPr>
        <w:t xml:space="preserve"> s </w:t>
      </w:r>
      <w:r w:rsidRPr="00A23DA5">
        <w:rPr>
          <w:rFonts w:cs="Arial" w:hAnsi="Arial" w:ascii="Arial"/>
          <w:b/>
          <w:sz w:val="18"/>
          <w:szCs w:val="18"/>
        </w:rPr>
        <w:t>pripadajućim spremištem</w:t>
      </w:r>
      <w:r w:rsidRPr="001357F3">
        <w:rPr>
          <w:rFonts w:cs="Arial" w:hAnsi="Arial" w:ascii="Arial"/>
          <w:sz w:val="18"/>
          <w:szCs w:val="18"/>
        </w:rPr>
        <w:t xml:space="preserve"> Gotalovečka 3</w:t>
      </w:r>
      <w:r w:rsidRPr="001357F3">
        <w:rPr>
          <w:rFonts w:cs="Arial" w:hAnsi="Arial" w:ascii="Arial"/>
          <w:sz w:val="18"/>
          <w:szCs w:val="18"/>
        </w:rPr>
        <w:tab/>
        <w:t>19983 zk.ul. I 10424 zk.ul,k.o.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2A13EC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25</w:t>
      </w:r>
      <w:r w:rsidRPr="001357F3">
        <w:rPr>
          <w:rFonts w:cs="Arial" w:hAnsi="Arial" w:ascii="Arial"/>
          <w:sz w:val="18"/>
          <w:szCs w:val="18"/>
        </w:rPr>
        <w:tab/>
        <w:t xml:space="preserve">MANDA KRTALIĆ, </w:t>
      </w:r>
      <w:r w:rsidR="002A13EC" w:rsidRPr="002A13EC">
        <w:rPr>
          <w:rFonts w:cs="Arial" w:hAnsi="Arial" w:ascii="Arial"/>
          <w:sz w:val="18"/>
          <w:szCs w:val="18"/>
        </w:rPr>
        <w:t>OIB:78651994573, Zagreb, Francevljev prilaz 14</w:t>
      </w:r>
      <w:r w:rsidR="002A13EC">
        <w:rPr>
          <w:rFonts w:cs="Arial" w:hAnsi="Arial" w:ascii="Arial"/>
          <w:sz w:val="18"/>
          <w:szCs w:val="18"/>
        </w:rPr>
        <w:t>,</w:t>
      </w:r>
      <w:r w:rsidR="002A13EC" w:rsidRPr="002A13EC">
        <w:rPr>
          <w:rFonts w:cs="Arial" w:hAnsi="Arial" w:ascii="Arial"/>
          <w:sz w:val="18"/>
          <w:szCs w:val="18"/>
        </w:rPr>
        <w:tab/>
      </w:r>
      <w:r w:rsidRPr="001357F3">
        <w:rPr>
          <w:rFonts w:cs="Arial" w:hAnsi="Arial" w:ascii="Arial"/>
          <w:sz w:val="18"/>
          <w:szCs w:val="18"/>
        </w:rPr>
        <w:t>zast. po odvj. Vesna Kuharić, Zagreb, Lanište 26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4408/97 o međusobnim imovinskim pravima i obvezama 24.3.1997, (stan i spremište)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2A13EC">
        <w:rPr>
          <w:rFonts w:cs="Arial" w:hAnsi="Arial" w:ascii="Arial"/>
          <w:b/>
          <w:sz w:val="18"/>
          <w:szCs w:val="18"/>
        </w:rPr>
        <w:t>stan br. 13 s pripadajućim spremištem</w:t>
      </w:r>
      <w:r w:rsidRPr="001357F3">
        <w:rPr>
          <w:rFonts w:cs="Arial" w:hAnsi="Arial" w:ascii="Arial"/>
          <w:sz w:val="18"/>
          <w:szCs w:val="18"/>
        </w:rPr>
        <w:t xml:space="preserve"> S13 Gotalovečka 3; 19983 zk.ul. 10424 zk.ul,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26</w:t>
      </w:r>
      <w:r w:rsidRPr="001357F3">
        <w:rPr>
          <w:rFonts w:cs="Arial" w:hAnsi="Arial" w:ascii="Arial"/>
          <w:sz w:val="18"/>
          <w:szCs w:val="18"/>
        </w:rPr>
        <w:tab/>
        <w:t>MARKO SOLDO,</w:t>
      </w:r>
      <w:r w:rsidR="000E2242" w:rsidRPr="000E2242">
        <w:t xml:space="preserve"> </w:t>
      </w:r>
      <w:r w:rsidR="000E2242" w:rsidRPr="000E2242">
        <w:rPr>
          <w:rFonts w:cs="Arial" w:hAnsi="Arial" w:ascii="Arial"/>
          <w:sz w:val="18"/>
          <w:szCs w:val="18"/>
        </w:rPr>
        <w:t>OIB:51229202043, Sućuraj, Ulica Blace 7</w:t>
      </w:r>
      <w:r w:rsidR="000E2242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Vesna Kuharić, Zagreb, Lanište 26,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4370/96 o međusobnim imovinskim pravima i obvezama 24.9.1996, (stan i spremište)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I Aneks ugovoru br. 4370/96 od 26.11.1997. (garažno parkir. mjesto); Ugovor o darovanju nekretnina od 20.6.2002.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0E2242">
        <w:rPr>
          <w:rFonts w:cs="Arial" w:hAnsi="Arial" w:ascii="Arial"/>
          <w:b/>
          <w:sz w:val="18"/>
          <w:szCs w:val="18"/>
        </w:rPr>
        <w:t>stan br. 1 s</w:t>
      </w:r>
      <w:r w:rsidRPr="001357F3">
        <w:rPr>
          <w:rFonts w:cs="Arial" w:hAnsi="Arial" w:ascii="Arial"/>
          <w:sz w:val="18"/>
          <w:szCs w:val="18"/>
        </w:rPr>
        <w:t xml:space="preserve"> pripadajućim spremištem Gotalovečka 5 u 1/2 dijela 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0E2242">
        <w:rPr>
          <w:rFonts w:cs="Arial" w:hAnsi="Arial" w:ascii="Arial"/>
          <w:b/>
          <w:sz w:val="18"/>
          <w:szCs w:val="18"/>
        </w:rPr>
        <w:t>parkalište br. 4</w:t>
      </w:r>
      <w:r w:rsidRPr="001357F3">
        <w:rPr>
          <w:rFonts w:cs="Arial" w:hAnsi="Arial" w:ascii="Arial"/>
          <w:sz w:val="18"/>
          <w:szCs w:val="18"/>
        </w:rPr>
        <w:t xml:space="preserve"> Gotalovečka 3-5</w:t>
      </w:r>
      <w:r w:rsidRPr="001357F3">
        <w:rPr>
          <w:rFonts w:cs="Arial" w:hAnsi="Arial" w:ascii="Arial"/>
          <w:sz w:val="18"/>
          <w:szCs w:val="18"/>
        </w:rPr>
        <w:tab/>
        <w:t>19983 zk.ul. I 10424 zk.ul, k.o. Grad Zagreb</w:t>
      </w:r>
    </w:p>
    <w:p w:rsidRDefault="00C15312" w:rsidP="00E25F4D" w:rsidR="00C15312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0D5D1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27</w:t>
      </w:r>
      <w:r w:rsidRPr="001357F3">
        <w:rPr>
          <w:rFonts w:cs="Arial" w:hAnsi="Arial" w:ascii="Arial"/>
          <w:sz w:val="18"/>
          <w:szCs w:val="18"/>
        </w:rPr>
        <w:tab/>
        <w:t>MIRJANA SOLDO,</w:t>
      </w:r>
      <w:r w:rsidR="000D5D13" w:rsidRPr="000D5D13">
        <w:t xml:space="preserve"> </w:t>
      </w:r>
      <w:r w:rsidR="000D5D13" w:rsidRPr="000D5D13">
        <w:rPr>
          <w:rFonts w:cs="Arial" w:hAnsi="Arial" w:ascii="Arial"/>
          <w:sz w:val="18"/>
          <w:szCs w:val="18"/>
        </w:rPr>
        <w:t>OIB:18574870295</w:t>
      </w:r>
      <w:r w:rsidR="000D5D13">
        <w:rPr>
          <w:rFonts w:cs="Arial" w:hAnsi="Arial" w:ascii="Arial"/>
          <w:sz w:val="18"/>
          <w:szCs w:val="18"/>
        </w:rPr>
        <w:t xml:space="preserve">, </w:t>
      </w:r>
      <w:r w:rsidR="000D5D13" w:rsidRPr="000D5D13">
        <w:rPr>
          <w:rFonts w:cs="Arial" w:hAnsi="Arial" w:ascii="Arial"/>
          <w:sz w:val="18"/>
          <w:szCs w:val="18"/>
        </w:rPr>
        <w:t>Zagreb, Gotalovečka 5</w:t>
      </w:r>
      <w:r w:rsidRPr="001357F3">
        <w:rPr>
          <w:rFonts w:cs="Arial" w:hAnsi="Arial" w:ascii="Arial"/>
          <w:sz w:val="18"/>
          <w:szCs w:val="18"/>
        </w:rPr>
        <w:t xml:space="preserve"> zast. po odvj. Vesna Kuharić, Zagreb, Lanište 26,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4370/96 o međusobnim imovinskim pravima i obvezama 24.9.1996, (stan i spremište); I Aneks ugovoru br. 4370/96 od 26.11.1997. ;Ugovor o darovanju nekretnina od 20.6.2002.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005701">
        <w:rPr>
          <w:rFonts w:cs="Arial" w:hAnsi="Arial" w:ascii="Arial"/>
          <w:b/>
          <w:sz w:val="18"/>
          <w:szCs w:val="18"/>
        </w:rPr>
        <w:t>stan br. 1</w:t>
      </w:r>
      <w:r w:rsidRPr="001357F3">
        <w:rPr>
          <w:rFonts w:cs="Arial" w:hAnsi="Arial" w:ascii="Arial"/>
          <w:sz w:val="18"/>
          <w:szCs w:val="18"/>
        </w:rPr>
        <w:t xml:space="preserve"> s pripadajućim spremištem Gotalovečka 5 u 1/2 dijela  19983 zk.ul.  I 10424 zk.ul,k.o.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005701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28</w:t>
      </w:r>
      <w:r w:rsidRPr="001357F3">
        <w:rPr>
          <w:rFonts w:cs="Arial" w:hAnsi="Arial" w:ascii="Arial"/>
          <w:sz w:val="18"/>
          <w:szCs w:val="18"/>
        </w:rPr>
        <w:tab/>
        <w:t xml:space="preserve">SLAVKO GOLUŽA,  </w:t>
      </w:r>
      <w:r w:rsidR="00005701" w:rsidRPr="00005701">
        <w:rPr>
          <w:rFonts w:cs="Arial" w:hAnsi="Arial" w:ascii="Arial"/>
          <w:sz w:val="18"/>
          <w:szCs w:val="18"/>
        </w:rPr>
        <w:t>OIB:66127059942,Zagreb, Silvija Strahimira Kranjčevića 53</w:t>
      </w:r>
      <w:r w:rsidR="00005701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zast. po odvj. Vesna Kuharić, Zagreb, Lanište 26,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Ugovor br. 4377/96 o međusobnim imovinskim pravima i obvezama 28.10.1996,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005701">
        <w:rPr>
          <w:rFonts w:cs="Arial" w:hAnsi="Arial" w:ascii="Arial"/>
          <w:b/>
          <w:sz w:val="18"/>
          <w:szCs w:val="18"/>
        </w:rPr>
        <w:t>stan br. 6</w:t>
      </w:r>
      <w:r w:rsidRPr="001357F3">
        <w:rPr>
          <w:rFonts w:cs="Arial" w:hAnsi="Arial" w:ascii="Arial"/>
          <w:sz w:val="18"/>
          <w:szCs w:val="18"/>
        </w:rPr>
        <w:t xml:space="preserve"> s pripadajućim spremištem Gotalovečka 5</w:t>
      </w:r>
      <w:r w:rsidR="00967F9F">
        <w:rPr>
          <w:rFonts w:cs="Arial" w:hAnsi="Arial" w:ascii="Arial"/>
          <w:sz w:val="18"/>
          <w:szCs w:val="18"/>
        </w:rPr>
        <w:t xml:space="preserve">,  </w:t>
      </w:r>
      <w:r w:rsidRPr="001357F3">
        <w:rPr>
          <w:rFonts w:cs="Arial" w:hAnsi="Arial" w:ascii="Arial"/>
          <w:sz w:val="18"/>
          <w:szCs w:val="18"/>
        </w:rPr>
        <w:t>19983 zk.ul.  I 10424 zk.ul,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604919" w:rsidR="000E4BC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29</w:t>
      </w:r>
      <w:r w:rsidRPr="001357F3">
        <w:rPr>
          <w:rFonts w:cs="Arial" w:hAnsi="Arial" w:ascii="Arial"/>
          <w:sz w:val="18"/>
          <w:szCs w:val="18"/>
        </w:rPr>
        <w:tab/>
        <w:t xml:space="preserve">ROMAN BABUDER, </w:t>
      </w:r>
      <w:r w:rsidR="00604919" w:rsidRPr="00604919">
        <w:rPr>
          <w:rFonts w:cs="Arial" w:hAnsi="Arial" w:ascii="Arial"/>
          <w:sz w:val="18"/>
          <w:szCs w:val="18"/>
        </w:rPr>
        <w:t>OIB:32689963263,Zagreb, Gotalovečka 5</w:t>
      </w:r>
      <w:r w:rsidR="00604919">
        <w:rPr>
          <w:rFonts w:cs="Arial" w:hAnsi="Arial" w:ascii="Arial"/>
          <w:sz w:val="18"/>
          <w:szCs w:val="18"/>
        </w:rPr>
        <w:t>,</w:t>
      </w:r>
      <w:r w:rsidRPr="001357F3">
        <w:rPr>
          <w:rFonts w:cs="Arial" w:hAnsi="Arial" w:ascii="Arial"/>
          <w:sz w:val="18"/>
          <w:szCs w:val="18"/>
        </w:rPr>
        <w:t xml:space="preserve">zast. po odvj. Vesna Kuharić, Zagreb, </w:t>
      </w:r>
    </w:p>
    <w:p w:rsidRDefault="00E25F4D" w:rsidP="00604919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Lanište 26,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zamjeni nekretnina od 19.5.1997.Tabularna izjava 29.1.2016.g. OV- 895/16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604919">
        <w:rPr>
          <w:rFonts w:cs="Arial" w:hAnsi="Arial" w:ascii="Arial"/>
          <w:b/>
          <w:sz w:val="18"/>
          <w:szCs w:val="18"/>
        </w:rPr>
        <w:t>stan br. 8</w:t>
      </w:r>
      <w:r w:rsidRPr="001357F3">
        <w:rPr>
          <w:rFonts w:cs="Arial" w:hAnsi="Arial" w:ascii="Arial"/>
          <w:sz w:val="18"/>
          <w:szCs w:val="18"/>
        </w:rPr>
        <w:t xml:space="preserve"> s pripadajućim </w:t>
      </w:r>
      <w:r w:rsidRPr="00604919">
        <w:rPr>
          <w:rFonts w:cs="Arial" w:hAnsi="Arial" w:ascii="Arial"/>
          <w:b/>
          <w:sz w:val="18"/>
          <w:szCs w:val="18"/>
        </w:rPr>
        <w:t>spremištem</w:t>
      </w:r>
      <w:r w:rsidRPr="001357F3">
        <w:rPr>
          <w:rFonts w:cs="Arial" w:hAnsi="Arial" w:ascii="Arial"/>
          <w:sz w:val="18"/>
          <w:szCs w:val="18"/>
        </w:rPr>
        <w:t xml:space="preserve"> Gotalovečka 5 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604919">
        <w:rPr>
          <w:rFonts w:cs="Arial" w:hAnsi="Arial" w:ascii="Arial"/>
          <w:b/>
          <w:sz w:val="18"/>
          <w:szCs w:val="18"/>
        </w:rPr>
        <w:t>garaža broj 6</w:t>
      </w:r>
      <w:r w:rsidRPr="001357F3">
        <w:rPr>
          <w:rFonts w:cs="Arial" w:hAnsi="Arial" w:ascii="Arial"/>
          <w:sz w:val="18"/>
          <w:szCs w:val="18"/>
        </w:rPr>
        <w:t xml:space="preserve"> Gotalovečka 3-5</w:t>
      </w:r>
      <w:r w:rsidR="003524A2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19983 zk.ul. 10424 zk.ul,k.o. Grad Zagreb</w:t>
      </w:r>
    </w:p>
    <w:p w:rsidRDefault="00967F9F" w:rsidP="00E25F4D" w:rsidR="00967F9F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9A09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30</w:t>
      </w:r>
      <w:r w:rsidRPr="001357F3">
        <w:rPr>
          <w:rFonts w:cs="Arial" w:hAnsi="Arial" w:ascii="Arial"/>
          <w:sz w:val="18"/>
          <w:szCs w:val="18"/>
        </w:rPr>
        <w:tab/>
        <w:t xml:space="preserve">MELITA SOKAČ, </w:t>
      </w:r>
      <w:r w:rsidR="009A094D" w:rsidRPr="009A094D">
        <w:rPr>
          <w:rFonts w:cs="Arial" w:hAnsi="Arial" w:ascii="Arial"/>
          <w:sz w:val="18"/>
          <w:szCs w:val="18"/>
        </w:rPr>
        <w:t xml:space="preserve">OIB:28053507254, Trstenik, Marija Gorica, Ulica Đure Jelačića 2, </w:t>
      </w:r>
      <w:r w:rsidRPr="001357F3">
        <w:rPr>
          <w:rFonts w:cs="Arial" w:hAnsi="Arial" w:ascii="Arial"/>
          <w:sz w:val="18"/>
          <w:szCs w:val="18"/>
        </w:rPr>
        <w:t xml:space="preserve"> zast. po odvj. Vesna Kuharić, Zagreb, Lanište 26,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zamjeni nekretnina od 18.3.1997.;Rješenje o nasljeđivanju od 21.1.2013., j.b. Estera Poljak, Zaprešić, posl. broj: O-518/12;Tabularna izjava 14.1.2016.g. OV- 386/16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9A094D">
        <w:rPr>
          <w:rFonts w:cs="Arial" w:hAnsi="Arial" w:ascii="Arial"/>
          <w:b/>
          <w:sz w:val="18"/>
          <w:szCs w:val="18"/>
        </w:rPr>
        <w:t>stan br. 10 s pripadajućim spremištem</w:t>
      </w:r>
      <w:r w:rsidRPr="001357F3">
        <w:rPr>
          <w:rFonts w:cs="Arial" w:hAnsi="Arial" w:ascii="Arial"/>
          <w:sz w:val="18"/>
          <w:szCs w:val="18"/>
        </w:rPr>
        <w:t xml:space="preserve"> Gotalovečka 3 , 19983 zk.ul. 10424 zk.ul,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31</w:t>
      </w:r>
      <w:r w:rsidRPr="001357F3">
        <w:rPr>
          <w:rFonts w:cs="Arial" w:hAnsi="Arial" w:ascii="Arial"/>
          <w:sz w:val="18"/>
          <w:szCs w:val="18"/>
        </w:rPr>
        <w:tab/>
        <w:t>MARIJA HODAK,</w:t>
      </w:r>
      <w:r w:rsidR="000F4499" w:rsidRPr="000F4499">
        <w:t xml:space="preserve"> </w:t>
      </w:r>
      <w:r w:rsidR="000F4499" w:rsidRPr="000F4499">
        <w:rPr>
          <w:rFonts w:cs="Arial" w:hAnsi="Arial" w:ascii="Arial"/>
          <w:sz w:val="18"/>
          <w:szCs w:val="18"/>
        </w:rPr>
        <w:t>OIB:55589480069, Zagreb, Božidara Adžije 22/1</w:t>
      </w:r>
      <w:r w:rsidR="000F4499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 zast. po odvj. Vesna Kuharić, Zagreb, Lanište 26, Ugovor br. 4374/96 o međusobnim imovinskim pravima i obvezama 18.10.1996,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4375/96 o međusobnim imovinskim pravima i obvezama 18.10.1996,Ugovor o kupoprodaji nekretnina 17.5.2000.Ugovor o kupoprodaji nekretnina 22.11.2000.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967F9F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0F4499">
        <w:rPr>
          <w:rFonts w:cs="Arial" w:hAnsi="Arial" w:ascii="Arial"/>
          <w:b/>
          <w:sz w:val="18"/>
          <w:szCs w:val="18"/>
        </w:rPr>
        <w:t>stan br. 7 s pripadajućim spremištem</w:t>
      </w:r>
      <w:r w:rsidRPr="001357F3">
        <w:rPr>
          <w:rFonts w:cs="Arial" w:hAnsi="Arial" w:ascii="Arial"/>
          <w:sz w:val="18"/>
          <w:szCs w:val="18"/>
        </w:rPr>
        <w:t xml:space="preserve"> Gotalovečka 5; - garaža br. 1 Gotalovečka 5, 19983 zk.ul.</w:t>
      </w:r>
      <w:r w:rsidR="000F4499">
        <w:rPr>
          <w:rFonts w:cs="Arial" w:hAnsi="Arial" w:ascii="Arial"/>
          <w:sz w:val="18"/>
          <w:szCs w:val="18"/>
        </w:rPr>
        <w:t xml:space="preserve"> </w:t>
      </w:r>
      <w:r w:rsidRPr="001357F3">
        <w:rPr>
          <w:rFonts w:cs="Arial" w:hAnsi="Arial" w:ascii="Arial"/>
          <w:sz w:val="18"/>
          <w:szCs w:val="18"/>
        </w:rPr>
        <w:t>I 10424 zk.ul,k.o. Grad Zagreb</w:t>
      </w:r>
    </w:p>
    <w:p w:rsidRDefault="00967F9F" w:rsidP="00E25F4D" w:rsidR="00967F9F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530FA7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32</w:t>
      </w:r>
      <w:r w:rsidRPr="001357F3">
        <w:rPr>
          <w:rFonts w:cs="Arial" w:hAnsi="Arial" w:ascii="Arial"/>
          <w:sz w:val="18"/>
          <w:szCs w:val="18"/>
        </w:rPr>
        <w:tab/>
        <w:t>TIN TOMAŠIĆ,</w:t>
      </w:r>
      <w:r w:rsidR="00530FA7" w:rsidRPr="00530FA7">
        <w:t xml:space="preserve"> </w:t>
      </w:r>
      <w:r w:rsidR="00530FA7" w:rsidRPr="00530FA7">
        <w:rPr>
          <w:rFonts w:cs="Arial" w:hAnsi="Arial" w:ascii="Arial"/>
          <w:sz w:val="18"/>
          <w:szCs w:val="18"/>
        </w:rPr>
        <w:t>OIB:09860108468, Zagreb, Gotalovečka 5</w:t>
      </w:r>
      <w:r w:rsidR="00530FA7">
        <w:rPr>
          <w:rFonts w:cs="Arial" w:hAnsi="Arial" w:ascii="Arial"/>
          <w:sz w:val="18"/>
          <w:szCs w:val="18"/>
        </w:rPr>
        <w:t>,</w:t>
      </w:r>
      <w:r w:rsidRPr="001357F3">
        <w:rPr>
          <w:rFonts w:cs="Arial" w:hAnsi="Arial" w:ascii="Arial"/>
          <w:sz w:val="18"/>
          <w:szCs w:val="18"/>
        </w:rPr>
        <w:t xml:space="preserve">  zast. po odvj. Vesna Kuharić, Zagreb, Lanište 26,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4439/97 o međusobnim imovinskim pravima i obvezama 20.10.1997, Aneks od 29.4.2004., Tabularna izjava od 8.7.2004., Kupopr. ug. 1.9.1998., I. Aneks ug. 30.9.2004.,Ugovor o kupoprodaji 16.5.2001., I. Aneks 30.9.2004. – garažaUgovor br. 4440/97 o međusobnim imovinskim pravima i obvezama 20.10.1997, Aneks od 29.4.2004., Tabularna izjava od 8.7.2004., Kupopr. ug. 1.9.1998., I. Aneks ug. 30.9.2004.,Ugovor o kupoprodaji 16.5.2001., I. Aneks 30.9.2004.  – stan</w:t>
      </w:r>
      <w:r w:rsidR="00530FA7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Ugovor o kupoprodaji nekretnine od 17.11.2004. i Tabularna isprava 17.11.2004. (za stan i garažu)</w:t>
      </w:r>
      <w:r w:rsidRPr="001357F3">
        <w:rPr>
          <w:rFonts w:cs="Arial" w:hAnsi="Arial" w:ascii="Arial"/>
          <w:sz w:val="18"/>
          <w:szCs w:val="18"/>
        </w:rPr>
        <w:tab/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530FA7">
        <w:rPr>
          <w:rFonts w:cs="Arial" w:hAnsi="Arial" w:ascii="Arial"/>
          <w:b/>
          <w:sz w:val="18"/>
          <w:szCs w:val="18"/>
        </w:rPr>
        <w:t>stan br. 5</w:t>
      </w:r>
      <w:r w:rsidRPr="001357F3">
        <w:rPr>
          <w:rFonts w:cs="Arial" w:hAnsi="Arial" w:ascii="Arial"/>
          <w:sz w:val="18"/>
          <w:szCs w:val="18"/>
        </w:rPr>
        <w:t xml:space="preserve"> s pripadajućim spremištem Gotalovečka 5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530FA7">
        <w:rPr>
          <w:rFonts w:cs="Arial" w:hAnsi="Arial" w:ascii="Arial"/>
          <w:b/>
          <w:sz w:val="18"/>
          <w:szCs w:val="18"/>
        </w:rPr>
        <w:t>garažno parkirališno mjesto br. 2</w:t>
      </w:r>
      <w:r w:rsidRPr="001357F3">
        <w:rPr>
          <w:rFonts w:cs="Arial" w:hAnsi="Arial" w:ascii="Arial"/>
          <w:sz w:val="18"/>
          <w:szCs w:val="18"/>
        </w:rPr>
        <w:t xml:space="preserve"> Gotalovečka 3-5, 19983 zk.ul. I 10424 zk.ul, k.o. Grad Zagreb</w:t>
      </w:r>
    </w:p>
    <w:p w:rsidRDefault="00967F9F" w:rsidP="00E25F4D" w:rsidR="00967F9F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33</w:t>
      </w:r>
      <w:r w:rsidRPr="001357F3">
        <w:rPr>
          <w:rFonts w:cs="Arial" w:hAnsi="Arial" w:ascii="Arial"/>
          <w:sz w:val="18"/>
          <w:szCs w:val="18"/>
        </w:rPr>
        <w:tab/>
        <w:t xml:space="preserve">NADA LUCIĆ, </w:t>
      </w:r>
      <w:r w:rsidR="004E66FE" w:rsidRPr="004E66FE">
        <w:rPr>
          <w:rFonts w:cs="Arial" w:hAnsi="Arial" w:ascii="Arial"/>
          <w:sz w:val="18"/>
          <w:szCs w:val="18"/>
        </w:rPr>
        <w:t>OIB:04144778503,Šibenik, Žirjanska ulica 10</w:t>
      </w:r>
      <w:r w:rsidR="004E66FE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>zast. po odvj. Vesna Kuharić, Zagreb, Laništ</w:t>
      </w:r>
      <w:r w:rsidR="004E66FE">
        <w:rPr>
          <w:rFonts w:cs="Arial" w:hAnsi="Arial" w:ascii="Arial"/>
          <w:sz w:val="18"/>
          <w:szCs w:val="18"/>
        </w:rPr>
        <w:t xml:space="preserve">e 26,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4409/97 o međusobnim imovinskim pravima i obvezama 27.3.1997.Ugovor br. 4418/97 o međusobnim imovinskim pravima i obvezama 12.5.1997.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4E66FE">
        <w:rPr>
          <w:rFonts w:cs="Arial" w:hAnsi="Arial" w:ascii="Arial"/>
          <w:b/>
          <w:sz w:val="18"/>
          <w:szCs w:val="18"/>
        </w:rPr>
        <w:t xml:space="preserve">stan br. 14 s pripadajućim spremištem </w:t>
      </w:r>
      <w:r w:rsidRPr="001357F3">
        <w:rPr>
          <w:rFonts w:cs="Arial" w:hAnsi="Arial" w:ascii="Arial"/>
          <w:sz w:val="18"/>
          <w:szCs w:val="18"/>
        </w:rPr>
        <w:t xml:space="preserve">Gotalovečka 3;- </w:t>
      </w:r>
      <w:r w:rsidRPr="004E66FE">
        <w:rPr>
          <w:rFonts w:cs="Arial" w:hAnsi="Arial" w:ascii="Arial"/>
          <w:b/>
          <w:sz w:val="18"/>
          <w:szCs w:val="18"/>
        </w:rPr>
        <w:t>garaža br. 3</w:t>
      </w:r>
      <w:r w:rsidRPr="001357F3">
        <w:rPr>
          <w:rFonts w:cs="Arial" w:hAnsi="Arial" w:ascii="Arial"/>
          <w:sz w:val="18"/>
          <w:szCs w:val="18"/>
        </w:rPr>
        <w:t xml:space="preserve"> Gotalovečka 3,19983 zk.ul.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I 10424 zk.ul,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F44854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34</w:t>
      </w:r>
      <w:r w:rsidRPr="001357F3">
        <w:rPr>
          <w:rFonts w:cs="Arial" w:hAnsi="Arial" w:ascii="Arial"/>
          <w:sz w:val="18"/>
          <w:szCs w:val="18"/>
        </w:rPr>
        <w:tab/>
        <w:t>BRUNO BRAJKOVIĆ,</w:t>
      </w:r>
      <w:r w:rsidR="00F44854" w:rsidRPr="00F44854">
        <w:t xml:space="preserve"> </w:t>
      </w:r>
      <w:r w:rsidR="00F44854" w:rsidRPr="00F44854">
        <w:rPr>
          <w:rFonts w:cs="Arial" w:hAnsi="Arial" w:ascii="Arial"/>
          <w:sz w:val="18"/>
          <w:szCs w:val="18"/>
        </w:rPr>
        <w:t>, OIB:84239844734, Zagreb, Gotalovečka 3</w:t>
      </w:r>
      <w:r w:rsidR="00F44854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 zast. po odvj. Vesna Kuharić, Zagreb, Lanište 26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4373/96 o međusobnim imovinskim pravima i obvezama 16.10.1996., Tabularna izjava 6.2.2014. (stan br.12); Ugovor br. 4441/97 o međusobnim imovinskim pravima i obvezama 3.10.1997. (garaža br.4)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kupnji nekretnina 14.2.2002., Tabularna izjava 14.02.2002. (stan 12 i garaža 4);Ugovor br. 4393/96 o međusobnim imovinskim pravima i obvezama 28.11.1996., Tabularna izjava 5.2.2014. (stan br.11);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4438/97 o međusobnim imovinskim pravima i obvezama 17.10.1997. (parkirna mjesta 1 i 2)</w:t>
      </w:r>
      <w:r w:rsidRPr="001357F3">
        <w:rPr>
          <w:rFonts w:cs="Arial" w:hAnsi="Arial" w:ascii="Arial"/>
          <w:sz w:val="18"/>
          <w:szCs w:val="18"/>
        </w:rPr>
        <w:tab/>
        <w:t>- Zk.ul. 19983, k.o. Grad Zagreb, zkč.br. 4911/11 zk.tijelo XVII i zk.ul. 10424, zkč.br. 4911/10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F44854">
        <w:rPr>
          <w:rFonts w:cs="Arial" w:hAnsi="Arial" w:ascii="Arial"/>
          <w:b/>
          <w:sz w:val="18"/>
          <w:szCs w:val="18"/>
        </w:rPr>
        <w:t>stan br. 11 s pripadajućim spremištem</w:t>
      </w:r>
      <w:r w:rsidRPr="001357F3">
        <w:rPr>
          <w:rFonts w:cs="Arial" w:hAnsi="Arial" w:ascii="Arial"/>
          <w:sz w:val="18"/>
          <w:szCs w:val="18"/>
        </w:rPr>
        <w:t xml:space="preserve"> Gotalovečka 3; - parkirališna mjesta 1 i 2 Gotalovečka 3-5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F44854">
        <w:rPr>
          <w:rFonts w:cs="Arial" w:hAnsi="Arial" w:ascii="Arial"/>
          <w:b/>
          <w:sz w:val="18"/>
          <w:szCs w:val="18"/>
        </w:rPr>
        <w:t>stan br. 12 s pripadajućim spremištem</w:t>
      </w:r>
      <w:r w:rsidRPr="001357F3">
        <w:rPr>
          <w:rFonts w:cs="Arial" w:hAnsi="Arial" w:ascii="Arial"/>
          <w:sz w:val="18"/>
          <w:szCs w:val="18"/>
        </w:rPr>
        <w:t xml:space="preserve"> Gotalovečka 3;- garaža br. 4 Gotalovečka 3-5</w:t>
      </w:r>
      <w:r w:rsidRPr="001357F3">
        <w:rPr>
          <w:rFonts w:cs="Arial" w:hAnsi="Arial" w:ascii="Arial"/>
          <w:sz w:val="18"/>
          <w:szCs w:val="18"/>
        </w:rPr>
        <w:tab/>
        <w:t>19983 zk.ul.</w:t>
      </w:r>
      <w:r w:rsidR="00F44854">
        <w:rPr>
          <w:rFonts w:cs="Arial" w:hAnsi="Arial" w:ascii="Arial"/>
          <w:sz w:val="18"/>
          <w:szCs w:val="18"/>
        </w:rPr>
        <w:t xml:space="preserve"> </w:t>
      </w:r>
      <w:r w:rsidRPr="001357F3">
        <w:rPr>
          <w:rFonts w:cs="Arial" w:hAnsi="Arial" w:ascii="Arial"/>
          <w:sz w:val="18"/>
          <w:szCs w:val="18"/>
        </w:rPr>
        <w:t>I  10424 zk.ul, k.o. Grad Zagreb</w:t>
      </w:r>
    </w:p>
    <w:p w:rsidRDefault="00967F9F" w:rsidP="00E25F4D" w:rsidR="00967F9F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CA1F86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35</w:t>
      </w:r>
      <w:r w:rsidRPr="001357F3">
        <w:rPr>
          <w:rFonts w:cs="Arial" w:hAnsi="Arial" w:ascii="Arial"/>
          <w:sz w:val="18"/>
          <w:szCs w:val="18"/>
        </w:rPr>
        <w:tab/>
        <w:t>MLADEN GOLUB,</w:t>
      </w:r>
      <w:r w:rsidR="00CA1F86" w:rsidRPr="00CA1F86">
        <w:t xml:space="preserve"> </w:t>
      </w:r>
      <w:r w:rsidR="00CA1F86" w:rsidRPr="00CA1F86">
        <w:rPr>
          <w:rFonts w:cs="Arial" w:hAnsi="Arial" w:ascii="Arial"/>
          <w:sz w:val="18"/>
          <w:szCs w:val="18"/>
        </w:rPr>
        <w:t>OIB:96751933878,</w:t>
      </w:r>
      <w:r w:rsidR="00CA1F86" w:rsidRPr="00CA1F86">
        <w:rPr>
          <w:rFonts w:cs="Arial" w:hAnsi="Arial" w:ascii="Arial"/>
          <w:sz w:val="18"/>
          <w:szCs w:val="18"/>
        </w:rPr>
        <w:tab/>
        <w:t>Zagreb, Ilica 191 D</w:t>
      </w:r>
      <w:r w:rsidR="00CA1F86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Vesna Kuharić, Zagreb, </w:t>
      </w:r>
    </w:p>
    <w:p w:rsidRDefault="00E25F4D" w:rsidP="00E25F4D" w:rsidR="00CA1F86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Lanište 26,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zamjeni nekretnina od 18.3.1997.</w:t>
      </w:r>
      <w:r w:rsidR="00CA1F86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Rješenje o nasljeđivanju od 21.1.2013., j.b. Estera Poljak, Zaprešić, posl. broj: O-518/12</w:t>
      </w:r>
      <w:r w:rsidR="00CA1F86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 xml:space="preserve">Tabularna izjava 14.1.2016.g. OV- 386/16- Zk.ul. 19983, k.o. Grad Zagreb, zkč.br. 4911/11 zk.tijelo XVII i zk.ul. 10424, zkč.br. 4911/10;- </w:t>
      </w:r>
      <w:r w:rsidRPr="00CA1F86">
        <w:rPr>
          <w:rFonts w:cs="Arial" w:hAnsi="Arial" w:ascii="Arial"/>
          <w:b/>
          <w:sz w:val="18"/>
          <w:szCs w:val="18"/>
        </w:rPr>
        <w:t>stan br. 2 s pripadajućim spremištem</w:t>
      </w:r>
      <w:r w:rsidRPr="001357F3">
        <w:rPr>
          <w:rFonts w:cs="Arial" w:hAnsi="Arial" w:ascii="Arial"/>
          <w:sz w:val="18"/>
          <w:szCs w:val="18"/>
        </w:rPr>
        <w:t xml:space="preserve"> Gotalovečka 5;19983 zk.ul.</w:t>
      </w:r>
      <w:r w:rsidR="00CA1F86">
        <w:rPr>
          <w:rFonts w:cs="Arial" w:hAnsi="Arial" w:ascii="Arial"/>
          <w:sz w:val="18"/>
          <w:szCs w:val="18"/>
        </w:rPr>
        <w:t xml:space="preserve"> </w:t>
      </w:r>
      <w:r w:rsidRPr="001357F3">
        <w:rPr>
          <w:rFonts w:cs="Arial" w:hAnsi="Arial" w:ascii="Arial"/>
          <w:sz w:val="18"/>
          <w:szCs w:val="18"/>
        </w:rPr>
        <w:t>I 10424 zk.ul,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6E0528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36</w:t>
      </w:r>
      <w:r>
        <w:rPr>
          <w:rFonts w:cs="Arial" w:hAnsi="Arial" w:ascii="Arial"/>
          <w:sz w:val="18"/>
          <w:szCs w:val="18"/>
        </w:rPr>
        <w:tab/>
        <w:t>TANJA KULČAR</w:t>
      </w:r>
      <w:r>
        <w:rPr>
          <w:rFonts w:cs="Arial" w:hAnsi="Arial" w:ascii="Arial"/>
          <w:sz w:val="18"/>
          <w:szCs w:val="18"/>
        </w:rPr>
        <w:tab/>
        <w:t>OIB</w:t>
      </w:r>
      <w:r w:rsidR="00E25F4D" w:rsidRPr="001357F3">
        <w:rPr>
          <w:rFonts w:cs="Arial" w:hAnsi="Arial" w:ascii="Arial"/>
          <w:sz w:val="18"/>
          <w:szCs w:val="18"/>
        </w:rPr>
        <w:t>:18826805328,Zagreb, Svetice 24,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broj 5028/05 o kupoprodaji nekretnine od 7.12.2005. (stan)</w:t>
      </w:r>
      <w:r w:rsidR="006E0528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Ugovor broj 5029/05 o kupoprodaji nekretnine od 7.12.2005. (parking)</w:t>
      </w:r>
      <w:r w:rsidR="006E0528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Ugovor o stambenom kreditu od 22.12.2005.</w:t>
      </w:r>
      <w:r w:rsidR="006E0528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Potvrda o zatvaranju kreditnog računa od 6.9.2017.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Preslike uplatnica, zapisnik o primopredaji, Zk.ul 7543, k.o. Grad Zagreb, zkč.br. 1945/2, Svetice 24 i 24/I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- 11. suvlasnički udio </w:t>
      </w:r>
      <w:r w:rsidRPr="006E0528">
        <w:rPr>
          <w:rFonts w:cs="Arial" w:hAnsi="Arial" w:ascii="Arial"/>
          <w:b/>
          <w:sz w:val="18"/>
          <w:szCs w:val="18"/>
        </w:rPr>
        <w:t>(E-11)</w:t>
      </w:r>
      <w:r w:rsidRPr="001357F3">
        <w:rPr>
          <w:rFonts w:cs="Arial" w:hAnsi="Arial" w:ascii="Arial"/>
          <w:sz w:val="18"/>
          <w:szCs w:val="18"/>
        </w:rPr>
        <w:t xml:space="preserve"> podrum -2 parkirno mjesto PG41 povr. 5,88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- 116. suvlasnički udio </w:t>
      </w:r>
      <w:r w:rsidRPr="006E0528">
        <w:rPr>
          <w:rFonts w:cs="Arial" w:hAnsi="Arial" w:ascii="Arial"/>
          <w:b/>
          <w:sz w:val="18"/>
          <w:szCs w:val="18"/>
        </w:rPr>
        <w:t xml:space="preserve">(E-116) </w:t>
      </w:r>
      <w:r w:rsidRPr="001357F3">
        <w:rPr>
          <w:rFonts w:cs="Arial" w:hAnsi="Arial" w:ascii="Arial"/>
          <w:sz w:val="18"/>
          <w:szCs w:val="18"/>
        </w:rPr>
        <w:t>spremište u podrumu -1 S32, i stan 3KS30 u III. katu na kuć. broju 24/I7543 zk.ul.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37</w:t>
      </w:r>
      <w:r w:rsidRPr="001357F3">
        <w:rPr>
          <w:rFonts w:cs="Arial" w:hAnsi="Arial" w:ascii="Arial"/>
          <w:sz w:val="18"/>
          <w:szCs w:val="18"/>
        </w:rPr>
        <w:tab/>
        <w:t>VANA ČAVALA, OIB:48379037738, Zagreb, Vidovčica 45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broj 4938/04 o kupoprodaji nekretnine od 4.11.2004.;Tabularna izjava 8.11.2004.</w:t>
      </w:r>
      <w:r w:rsidR="006E0528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Aneks Ugovoru broj 4938/04 od 20.8.2007.;Ugovor o kupoprodaji nekretnina od 28.12.2007.</w:t>
      </w:r>
      <w:r w:rsidR="006E0528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>Ugovor o darovanju nekretnina od 25.5.2009.g.;Ugovor o darovanju nekretnina 10.10.2013.</w:t>
      </w:r>
      <w:r w:rsidR="006E0528">
        <w:rPr>
          <w:rFonts w:cs="Arial" w:hAnsi="Arial" w:ascii="Arial"/>
          <w:sz w:val="18"/>
          <w:szCs w:val="18"/>
        </w:rPr>
        <w:t>;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Zk.ul. 12916, k.o. Grad Zagreb, zkč. 478/3, Ilica 134</w:t>
      </w:r>
    </w:p>
    <w:p w:rsidRDefault="00E25F4D" w:rsidP="00E25F4D" w:rsidR="006E0528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- 31. suvlasnički dio </w:t>
      </w:r>
      <w:r w:rsidRPr="006E0528">
        <w:rPr>
          <w:rFonts w:cs="Arial" w:hAnsi="Arial" w:ascii="Arial"/>
          <w:b/>
          <w:sz w:val="18"/>
          <w:szCs w:val="18"/>
        </w:rPr>
        <w:t>(E-31)</w:t>
      </w:r>
      <w:r w:rsidRPr="001357F3">
        <w:rPr>
          <w:rFonts w:cs="Arial" w:hAnsi="Arial" w:ascii="Arial"/>
          <w:sz w:val="18"/>
          <w:szCs w:val="18"/>
        </w:rPr>
        <w:t xml:space="preserve"> garaža br. 22 povr. 13,82 čm, u prizemlju (kota + 1,40) G22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6E0528" w:rsidP="00E25F4D" w:rsidR="006E0528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38</w:t>
      </w:r>
      <w:r w:rsidRPr="001357F3">
        <w:rPr>
          <w:rFonts w:cs="Arial" w:hAnsi="Arial" w:ascii="Arial"/>
          <w:sz w:val="18"/>
          <w:szCs w:val="18"/>
        </w:rPr>
        <w:tab/>
        <w:t xml:space="preserve">BLANKA ŠKEGRO, OIB:27855236095, Zagreb, Zelengaj 71,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kupoprodaji nekretnine od 3.5.2018. OV-2301/2018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Zk.ul. 12916, k.o. Grad Zagreb, Ilica 134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- 27. suvlasnički dio </w:t>
      </w:r>
      <w:r w:rsidRPr="006E0528">
        <w:rPr>
          <w:rFonts w:cs="Arial" w:hAnsi="Arial" w:ascii="Arial"/>
          <w:b/>
          <w:sz w:val="18"/>
          <w:szCs w:val="18"/>
        </w:rPr>
        <w:t xml:space="preserve">(E-27) </w:t>
      </w:r>
      <w:r w:rsidRPr="001357F3">
        <w:rPr>
          <w:rFonts w:cs="Arial" w:hAnsi="Arial" w:ascii="Arial"/>
          <w:sz w:val="18"/>
          <w:szCs w:val="18"/>
        </w:rPr>
        <w:t>parkirni prostor 29, povr. 11,95 čm</w:t>
      </w:r>
      <w:r w:rsidR="006E0528">
        <w:rPr>
          <w:rFonts w:cs="Arial" w:hAnsi="Arial" w:ascii="Arial"/>
          <w:sz w:val="18"/>
          <w:szCs w:val="18"/>
        </w:rPr>
        <w:t>, u prizemlju (kota 0,00) PP29</w:t>
      </w:r>
    </w:p>
    <w:p w:rsidRDefault="00D55877" w:rsidP="00E25F4D" w:rsidR="00D55877">
      <w:pPr>
        <w:spacing w:after="0"/>
        <w:rPr>
          <w:rFonts w:cs="Arial" w:hAnsi="Arial" w:ascii="Arial"/>
          <w:sz w:val="18"/>
          <w:szCs w:val="18"/>
        </w:rPr>
      </w:pPr>
    </w:p>
    <w:p w:rsidRDefault="00D55877" w:rsidP="00E25F4D" w:rsidR="00AE64DE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Napomena : prijedlog za stečaj dana 29.03.2016.</w:t>
      </w:r>
    </w:p>
    <w:p w:rsidRDefault="00D55877" w:rsidP="00E25F4D" w:rsidR="00D55877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39</w:t>
      </w:r>
      <w:r w:rsidRPr="001357F3">
        <w:rPr>
          <w:rFonts w:cs="Arial" w:hAnsi="Arial" w:ascii="Arial"/>
          <w:sz w:val="18"/>
          <w:szCs w:val="18"/>
        </w:rPr>
        <w:tab/>
        <w:t>LUCIJA ŠKEGRO, OIB:18177540890, Zagreb, Zelengaj 71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kupoprodaji nekretnine od 5.10.2015. OV-4873/16 od 5.9.2016 ;Račun br. 40 od 5.5.2016.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Temeljnice br. 15 od 5.5.2016. i br. 63 od 5.5.2016., Kartica partnera </w:t>
      </w:r>
      <w:r w:rsidRPr="001357F3">
        <w:rPr>
          <w:rFonts w:cs="Arial" w:hAnsi="Arial" w:ascii="Arial"/>
          <w:sz w:val="18"/>
          <w:szCs w:val="18"/>
        </w:rPr>
        <w:tab/>
        <w:t>Zk.ul. 108527, k.o. Grad Zagreb, Trsje 21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6E0528">
        <w:rPr>
          <w:rFonts w:cs="Arial" w:hAnsi="Arial" w:ascii="Arial"/>
          <w:b/>
          <w:sz w:val="18"/>
          <w:szCs w:val="18"/>
        </w:rPr>
        <w:t>trosobni stan oznake STO</w:t>
      </w:r>
      <w:r w:rsidRPr="001357F3">
        <w:rPr>
          <w:rFonts w:cs="Arial" w:hAnsi="Arial" w:ascii="Arial"/>
          <w:sz w:val="18"/>
          <w:szCs w:val="18"/>
        </w:rPr>
        <w:t xml:space="preserve"> u podrumu, površine 108,52 m2, natkrivene terase i vrtovi V1 i V3 površine 172,15 m2, ukupno pov. 280,67 m2,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40</w:t>
      </w:r>
      <w:r w:rsidRPr="001357F3">
        <w:rPr>
          <w:rFonts w:cs="Arial" w:hAnsi="Arial" w:ascii="Arial"/>
          <w:sz w:val="18"/>
          <w:szCs w:val="18"/>
        </w:rPr>
        <w:tab/>
        <w:t>NINOSLAV ŠILIĆ, OIB: 75843809227</w:t>
      </w:r>
      <w:r w:rsidR="004D7540" w:rsidRPr="004D7540">
        <w:t xml:space="preserve"> </w:t>
      </w:r>
      <w:r w:rsidR="004D7540" w:rsidRPr="004D7540">
        <w:rPr>
          <w:rFonts w:cs="Arial" w:hAnsi="Arial" w:ascii="Arial"/>
          <w:sz w:val="18"/>
          <w:szCs w:val="18"/>
        </w:rPr>
        <w:t>Zagreb, I. gardijske brigade Tigrovi 27</w:t>
      </w:r>
      <w:r w:rsidR="004D7540">
        <w:rPr>
          <w:rFonts w:cs="Arial" w:hAnsi="Arial" w:ascii="Arial"/>
          <w:sz w:val="18"/>
          <w:szCs w:val="18"/>
        </w:rPr>
        <w:t xml:space="preserve">, </w:t>
      </w:r>
      <w:r w:rsidRPr="001357F3">
        <w:rPr>
          <w:rFonts w:cs="Arial" w:hAnsi="Arial" w:ascii="Arial"/>
          <w:sz w:val="18"/>
          <w:szCs w:val="18"/>
        </w:rPr>
        <w:t xml:space="preserve"> zast. po odvj. Maja Šilić, Zagreb, Medveščak 91,</w:t>
      </w:r>
      <w:r w:rsidRPr="001357F3">
        <w:rPr>
          <w:rFonts w:cs="Arial" w:hAnsi="Arial" w:ascii="Arial"/>
          <w:sz w:val="18"/>
          <w:szCs w:val="18"/>
        </w:rPr>
        <w:tab/>
        <w:t>Ugovor br. 4475/98 o međusobnim imovinskim pravima i obvezama od 18.9.1998.;Anex Ugovoru broj 4475/98 od 11.6.2001.;Tabularna izjava 11.6.2001. – OV-2383/01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kupoprodaji nekretnina 11.6.2001.</w:t>
      </w:r>
      <w:r w:rsidRPr="001357F3">
        <w:rPr>
          <w:rFonts w:cs="Arial" w:hAnsi="Arial" w:ascii="Arial"/>
          <w:sz w:val="18"/>
          <w:szCs w:val="18"/>
        </w:rPr>
        <w:tab/>
        <w:t>- Zk.ul. 108163, k.o. Grad Zagreb, zkč.br.6098/227, Ul. I. gardijske brigade Tigrovi 27, 27a, 27b, 27c, - 22. suvlasnički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dio </w:t>
      </w:r>
      <w:r w:rsidRPr="003F404D">
        <w:rPr>
          <w:rFonts w:cs="Arial" w:hAnsi="Arial" w:ascii="Arial"/>
          <w:b/>
          <w:sz w:val="18"/>
          <w:szCs w:val="18"/>
        </w:rPr>
        <w:t>(E-22)</w:t>
      </w:r>
      <w:r w:rsidRPr="001357F3">
        <w:rPr>
          <w:rFonts w:cs="Arial" w:hAnsi="Arial" w:ascii="Arial"/>
          <w:sz w:val="18"/>
          <w:szCs w:val="18"/>
        </w:rPr>
        <w:t xml:space="preserve"> 1. garsonijera stan br. 94B u potkrovlju dilatacije A, površine 29,19 čm i spremište oznake S94B u podrumu dilatacije A površine 5,98 čm</w:t>
      </w:r>
      <w:r w:rsidRPr="001357F3">
        <w:rPr>
          <w:rFonts w:cs="Arial" w:hAnsi="Arial" w:ascii="Arial"/>
          <w:sz w:val="18"/>
          <w:szCs w:val="18"/>
        </w:rPr>
        <w:tab/>
        <w:t>108163 zk.ul., k.o. Grad Zagreb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41</w:t>
      </w:r>
      <w:r w:rsidRPr="001357F3">
        <w:rPr>
          <w:rFonts w:cs="Arial" w:hAnsi="Arial" w:ascii="Arial"/>
          <w:sz w:val="18"/>
          <w:szCs w:val="18"/>
        </w:rPr>
        <w:tab/>
        <w:t xml:space="preserve">REPUBLIKA HRVATSKA, Ministarstvo obrane, OIB: 66486182714, Zagreb, Trg kralja Petra Krešimira IV br.1, zast. po ŽDO u Zagrebu 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967F9F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Kupoprodajni ugovor od 10.11.1999.;Tabularna izjava od 25.4.2016. za 1. etaža zk.ul. 9879,Tabularna izjava od 25.4.2016. za 2. etaža zk.ul. 9879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-Zk.ul. 24936, k.o. Grad Zagreb, zkč.br. 8585/56, Zelengaj 26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lastRenderedPageBreak/>
        <w:t xml:space="preserve">       - 7. suvlasnički </w:t>
      </w:r>
      <w:r w:rsidRPr="003F404D">
        <w:rPr>
          <w:rFonts w:cs="Arial" w:hAnsi="Arial" w:ascii="Arial"/>
          <w:b/>
          <w:sz w:val="18"/>
          <w:szCs w:val="18"/>
        </w:rPr>
        <w:t>dio (E-7)</w:t>
      </w:r>
      <w:r w:rsidRPr="001357F3">
        <w:rPr>
          <w:rFonts w:cs="Arial" w:hAnsi="Arial" w:ascii="Arial"/>
          <w:sz w:val="18"/>
          <w:szCs w:val="18"/>
        </w:rPr>
        <w:t xml:space="preserve">  trosobni stan u prizemlju (kota-1,50) i spremište broj 2 u suterenu II (kota-6,00) ukupne povr. 87,10 čm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       - 8. suvlasnički dio </w:t>
      </w:r>
      <w:r w:rsidRPr="003F404D">
        <w:rPr>
          <w:rFonts w:cs="Arial" w:hAnsi="Arial" w:ascii="Arial"/>
          <w:b/>
          <w:sz w:val="18"/>
          <w:szCs w:val="18"/>
        </w:rPr>
        <w:t>(E-8)</w:t>
      </w:r>
      <w:r w:rsidRPr="001357F3">
        <w:rPr>
          <w:rFonts w:cs="Arial" w:hAnsi="Arial" w:ascii="Arial"/>
          <w:sz w:val="18"/>
          <w:szCs w:val="18"/>
        </w:rPr>
        <w:t xml:space="preserve">  troipolsobni dvoetažni stan, dio u prizemlju (kota-0,00) i dio u I katu (kota+3,00) te spremište broj 3 u suterenu II (kota-6,00) ukupne površine 87,04 čm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42</w:t>
      </w:r>
      <w:r w:rsidRPr="001357F3">
        <w:rPr>
          <w:rFonts w:cs="Arial" w:hAnsi="Arial" w:ascii="Arial"/>
          <w:sz w:val="18"/>
          <w:szCs w:val="18"/>
        </w:rPr>
        <w:tab/>
        <w:t>ANA KOPJAR, OIB: 87611084680 Zagreb, Preradovićeva 20 ,  zast. po odvj. Jelena Mustafa, Zagreb, A . Cesarca 8</w:t>
      </w:r>
      <w:r w:rsidRPr="001357F3">
        <w:rPr>
          <w:rFonts w:cs="Arial" w:hAnsi="Arial" w:ascii="Arial"/>
          <w:sz w:val="18"/>
          <w:szCs w:val="18"/>
        </w:rPr>
        <w:tab/>
      </w:r>
      <w:r w:rsidRPr="001357F3">
        <w:rPr>
          <w:rFonts w:cs="Arial" w:hAnsi="Arial" w:ascii="Arial"/>
          <w:sz w:val="18"/>
          <w:szCs w:val="18"/>
        </w:rPr>
        <w:tab/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broj 4908/04 o kupoprodaji nekretnine od 19.5.2004. ;Tabularna izjava od 31.5.2006.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kupoprodaji nekretnine od 31.12.2016.;Aneks ugovoru o kupoprodaji nekretnine od 28.11.2017.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Tužba radi utvrđenja prava vlasništva P-259/2018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12916, k.o. Grad Zagreb, zkč.br.478/3, Ilica 134, - 1. suvlasnički dio </w:t>
      </w:r>
      <w:r w:rsidRPr="0018673E">
        <w:rPr>
          <w:rFonts w:cs="Arial" w:hAnsi="Arial" w:ascii="Arial"/>
          <w:b/>
          <w:sz w:val="18"/>
          <w:szCs w:val="18"/>
        </w:rPr>
        <w:t>(E-1)</w:t>
      </w:r>
      <w:r w:rsidRPr="001357F3">
        <w:rPr>
          <w:rFonts w:cs="Arial" w:hAnsi="Arial" w:ascii="Arial"/>
          <w:sz w:val="18"/>
          <w:szCs w:val="18"/>
        </w:rPr>
        <w:t xml:space="preserve">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1. garaža broj 1, površine 16,00 m2 u podrumu (kota -3,20) oznake</w:t>
      </w:r>
      <w:r w:rsidRPr="0018673E">
        <w:rPr>
          <w:rFonts w:cs="Arial" w:hAnsi="Arial" w:ascii="Arial"/>
          <w:b/>
          <w:sz w:val="18"/>
          <w:szCs w:val="18"/>
        </w:rPr>
        <w:t xml:space="preserve"> G1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43</w:t>
      </w:r>
      <w:r w:rsidRPr="001357F3">
        <w:rPr>
          <w:rFonts w:cs="Arial" w:hAnsi="Arial" w:ascii="Arial"/>
          <w:sz w:val="18"/>
          <w:szCs w:val="18"/>
        </w:rPr>
        <w:tab/>
        <w:t>IVONA MILETIĆ, OIB:50101629665, Zagreb, Palmotićeva 3,  zast. po OD Galetović i Galetović,Zagreb,Karela Zahradnika 21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4423/97 o međusobnim imovinskim pravima i obvezama 26.6.1997.;Zapisnik o primopredaji, Konačni obračun (stan);Ugovor br. 4434/97 o međusobnim imovinskim pravima i obvezama 16.9.1997. Potvrda, Zapisnik (garaža);Darovni Ugovor od 18.11.2015.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-zk.ul. 10424, zkč.br. 4911/10, zk. tijelo II, - </w:t>
      </w:r>
      <w:r w:rsidRPr="0018673E">
        <w:rPr>
          <w:rFonts w:cs="Arial" w:hAnsi="Arial" w:ascii="Arial"/>
          <w:b/>
          <w:sz w:val="18"/>
          <w:szCs w:val="18"/>
        </w:rPr>
        <w:t>dvosobni stan br. 4</w:t>
      </w:r>
      <w:r w:rsidRPr="001357F3">
        <w:rPr>
          <w:rFonts w:cs="Arial" w:hAnsi="Arial" w:ascii="Arial"/>
          <w:sz w:val="18"/>
          <w:szCs w:val="18"/>
        </w:rPr>
        <w:t xml:space="preserve"> povr. 57,60 m2 s pripadajućim spremištem Gotalovečka 5, - </w:t>
      </w:r>
      <w:r w:rsidRPr="0018673E">
        <w:rPr>
          <w:rFonts w:cs="Arial" w:hAnsi="Arial" w:ascii="Arial"/>
          <w:b/>
          <w:sz w:val="18"/>
          <w:szCs w:val="18"/>
        </w:rPr>
        <w:t xml:space="preserve">garaža br. 7 </w:t>
      </w:r>
      <w:r w:rsidRPr="001357F3">
        <w:rPr>
          <w:rFonts w:cs="Arial" w:hAnsi="Arial" w:ascii="Arial"/>
          <w:sz w:val="18"/>
          <w:szCs w:val="18"/>
        </w:rPr>
        <w:t>u podrumu pov. 14,60 m2 Gotalovečka 3-5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44</w:t>
      </w:r>
      <w:r w:rsidRPr="001357F3">
        <w:rPr>
          <w:rFonts w:cs="Arial" w:hAnsi="Arial" w:ascii="Arial"/>
          <w:sz w:val="18"/>
          <w:szCs w:val="18"/>
        </w:rPr>
        <w:tab/>
        <w:t>JANOŠ TARKO, OIB: 18341793298 V. Gortana 9, Republika Srbija, Novi Sad, Milana Koma 32</w:t>
      </w:r>
      <w:r w:rsidRPr="001357F3">
        <w:rPr>
          <w:rFonts w:cs="Arial" w:hAnsi="Arial" w:ascii="Arial"/>
          <w:sz w:val="18"/>
          <w:szCs w:val="18"/>
        </w:rPr>
        <w:tab/>
        <w:t xml:space="preserve"> zast. po odvj. Vedrana Spagnol, Mali Lošinj,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usklađenju zemljišnoknjižnog i činjeničnog stanja na zkčbr. 1802/23, k.o. Martinšćica od 11.07.2018.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Zk.ul. 1292 k.o. Martinšćica, zkčbr. 1802/23 kuća, površine 28 m2,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</w:t>
      </w:r>
      <w:r w:rsidRPr="00427C87">
        <w:rPr>
          <w:rFonts w:cs="Arial" w:hAnsi="Arial" w:ascii="Arial"/>
          <w:b/>
          <w:sz w:val="18"/>
          <w:szCs w:val="18"/>
        </w:rPr>
        <w:t>stan u objektu A02-1</w:t>
      </w:r>
      <w:r w:rsidRPr="001357F3">
        <w:rPr>
          <w:rFonts w:cs="Arial" w:hAnsi="Arial" w:ascii="Arial"/>
          <w:sz w:val="18"/>
          <w:szCs w:val="18"/>
        </w:rPr>
        <w:t>, stubište br. III, stan broj 2/P, Miholašćica, Cres, uk. pov. 21 m2</w:t>
      </w:r>
      <w:r w:rsidRPr="001357F3">
        <w:rPr>
          <w:rFonts w:cs="Arial" w:hAnsi="Arial" w:ascii="Arial"/>
          <w:sz w:val="18"/>
          <w:szCs w:val="18"/>
        </w:rPr>
        <w:tab/>
        <w:t xml:space="preserve">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45</w:t>
      </w:r>
      <w:r w:rsidRPr="001357F3">
        <w:rPr>
          <w:rFonts w:cs="Arial" w:hAnsi="Arial" w:ascii="Arial"/>
          <w:sz w:val="18"/>
          <w:szCs w:val="18"/>
        </w:rPr>
        <w:tab/>
        <w:t xml:space="preserve">BERNARDA KAMENSKI,  OIB: 39098047552, Zagreb, Jurjevska 60 zast. po odvj. Davoru Palatinušu, Zagreb, Nova Ves 74 </w:t>
      </w:r>
      <w:r w:rsidRPr="001357F3">
        <w:rPr>
          <w:rFonts w:cs="Arial" w:hAnsi="Arial" w:ascii="Arial"/>
          <w:sz w:val="18"/>
          <w:szCs w:val="18"/>
        </w:rPr>
        <w:tab/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4092/92 o međusobnim imovinskim pravima i obvezama 30.3.1992.;Aneks br.1 Ugovoru od 15.6.2016.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Zk.ul. 8886, k.o. Grad Zagreb, zkč.br.5177, Ilica 109, 111 - 62. suvlasnički dio </w:t>
      </w:r>
      <w:r w:rsidRPr="00427C87">
        <w:rPr>
          <w:rFonts w:cs="Arial" w:hAnsi="Arial" w:ascii="Arial"/>
          <w:b/>
          <w:sz w:val="18"/>
          <w:szCs w:val="18"/>
        </w:rPr>
        <w:t>(E-62</w:t>
      </w:r>
      <w:r w:rsidRPr="001357F3">
        <w:rPr>
          <w:rFonts w:cs="Arial" w:hAnsi="Arial" w:ascii="Arial"/>
          <w:sz w:val="18"/>
          <w:szCs w:val="18"/>
        </w:rPr>
        <w:t>) garaža broj 17, površine 15,50m2 u podrumu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46</w:t>
      </w:r>
      <w:r w:rsidRPr="001357F3">
        <w:rPr>
          <w:rFonts w:cs="Arial" w:hAnsi="Arial" w:ascii="Arial"/>
          <w:sz w:val="18"/>
          <w:szCs w:val="18"/>
        </w:rPr>
        <w:tab/>
        <w:t>BORIS BAJC,  OIB: 79123189856, Republika Slovenija, Hruševo, 1356 Dobrova, zast. po odvj. Vedrana Spagnol, Mali Lošinj, V. Gortana 9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Tužba radi utvrđenja prava vlasništva pred Općinskim sudom u Rijeci, Stalna služba u Malom Lošinju (zaprimljeno 9.5.2018.)</w:t>
      </w:r>
      <w:r w:rsidR="003524A2">
        <w:rPr>
          <w:rFonts w:cs="Arial" w:hAnsi="Arial" w:ascii="Arial"/>
          <w:sz w:val="18"/>
          <w:szCs w:val="18"/>
        </w:rPr>
        <w:t>;</w:t>
      </w:r>
      <w:r w:rsidRPr="001357F3">
        <w:rPr>
          <w:rFonts w:cs="Arial" w:hAnsi="Arial" w:ascii="Arial"/>
          <w:sz w:val="18"/>
          <w:szCs w:val="18"/>
        </w:rPr>
        <w:t xml:space="preserve">Zk.ul. 1926 k.o. Martinšćica, dio zkčbr. 1802/6 </w:t>
      </w:r>
      <w:r w:rsidRPr="000B6DBE">
        <w:rPr>
          <w:rFonts w:cs="Arial" w:hAnsi="Arial" w:ascii="Arial"/>
          <w:b/>
          <w:sz w:val="18"/>
          <w:szCs w:val="18"/>
        </w:rPr>
        <w:t>oznake P1, P3 i P4,</w:t>
      </w:r>
      <w:r w:rsidRPr="001357F3">
        <w:rPr>
          <w:rFonts w:cs="Arial" w:hAnsi="Arial" w:ascii="Arial"/>
          <w:sz w:val="18"/>
          <w:szCs w:val="18"/>
        </w:rPr>
        <w:t>1926 zk.ul. k.o. Martinšćica,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47</w:t>
      </w:r>
      <w:r w:rsidRPr="001357F3">
        <w:rPr>
          <w:rFonts w:cs="Arial" w:hAnsi="Arial" w:ascii="Arial"/>
          <w:sz w:val="18"/>
          <w:szCs w:val="18"/>
        </w:rPr>
        <w:tab/>
        <w:t>VLADO PETRINA,  OIB: 62967338308, Deutchland, Mannheim, C 4 20,zast. po odvj. Jelena Kunac, Zagreb, Hanuševa 2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Presuda Općinskog građanskog suda u Zagrebu, Stalna služba u Sesvetama P-6035/17 od 13.3.2018.</w:t>
      </w:r>
      <w:r w:rsidR="003524A2">
        <w:rPr>
          <w:rFonts w:cs="Arial" w:hAnsi="Arial" w:ascii="Arial"/>
          <w:sz w:val="18"/>
          <w:szCs w:val="18"/>
        </w:rPr>
        <w:t xml:space="preserve">, NEMA PRAVOMOĆNOST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24690, k.o. Grad Zagreb, zkč.br.4515/1, Tratinska 33</w:t>
      </w:r>
    </w:p>
    <w:p w:rsidRDefault="00E25F4D" w:rsidP="00E25F4D" w:rsidR="000B6DBE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- 30. suvlasnički dio </w:t>
      </w:r>
      <w:r w:rsidRPr="000B6DBE">
        <w:rPr>
          <w:rFonts w:cs="Arial" w:hAnsi="Arial" w:ascii="Arial"/>
          <w:b/>
          <w:sz w:val="18"/>
          <w:szCs w:val="18"/>
        </w:rPr>
        <w:t>(E-10)</w:t>
      </w:r>
      <w:r w:rsidRPr="001357F3">
        <w:rPr>
          <w:rFonts w:cs="Arial" w:hAnsi="Arial" w:ascii="Arial"/>
          <w:sz w:val="18"/>
          <w:szCs w:val="18"/>
        </w:rPr>
        <w:t xml:space="preserve"> trosobni stan na 4. katu  oznake S8 pov. 51,25 m2, sa sporednim dijelovima balkon podne površine 3,75 m2, balkon podne površine 3,60 m2 i </w:t>
      </w:r>
      <w:r w:rsidRPr="000B6DBE">
        <w:rPr>
          <w:rFonts w:cs="Arial" w:hAnsi="Arial" w:ascii="Arial"/>
          <w:b/>
          <w:sz w:val="18"/>
          <w:szCs w:val="18"/>
        </w:rPr>
        <w:t>spremište SP8</w:t>
      </w:r>
      <w:r w:rsidRPr="001357F3">
        <w:rPr>
          <w:rFonts w:cs="Arial" w:hAnsi="Arial" w:ascii="Arial"/>
          <w:sz w:val="18"/>
          <w:szCs w:val="18"/>
        </w:rPr>
        <w:t xml:space="preserve"> podne površine 2,96 m2 na 4. </w:t>
      </w:r>
      <w:r w:rsidR="000B6DBE" w:rsidRPr="001357F3">
        <w:rPr>
          <w:rFonts w:cs="Arial" w:hAnsi="Arial" w:ascii="Arial"/>
          <w:sz w:val="18"/>
          <w:szCs w:val="18"/>
        </w:rPr>
        <w:t>K</w:t>
      </w:r>
      <w:r w:rsidRPr="001357F3">
        <w:rPr>
          <w:rFonts w:cs="Arial" w:hAnsi="Arial" w:ascii="Arial"/>
          <w:sz w:val="18"/>
          <w:szCs w:val="18"/>
        </w:rPr>
        <w:t>atu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48</w:t>
      </w:r>
      <w:r w:rsidRPr="001357F3">
        <w:rPr>
          <w:rFonts w:cs="Arial" w:hAnsi="Arial" w:ascii="Arial"/>
          <w:sz w:val="18"/>
          <w:szCs w:val="18"/>
        </w:rPr>
        <w:tab/>
        <w:t>ZORICA KAMENSKI, OIB: 47605441921</w:t>
      </w:r>
      <w:r w:rsidR="00967F9F">
        <w:rPr>
          <w:rFonts w:cs="Arial" w:hAnsi="Arial" w:ascii="Arial"/>
          <w:sz w:val="18"/>
          <w:szCs w:val="18"/>
        </w:rPr>
        <w:t>,</w:t>
      </w:r>
      <w:r w:rsidRPr="001357F3">
        <w:rPr>
          <w:rFonts w:cs="Arial" w:hAnsi="Arial" w:ascii="Arial"/>
          <w:sz w:val="18"/>
          <w:szCs w:val="18"/>
        </w:rPr>
        <w:t>Zagreb, Tratinska 33,  zast. po odvj.  Jelena Kunac, Zagreb, Hanuševa 2,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Kupoprodajni ugovor od 9.4.1998.;I Anex kupoprodajnom ugovoru 17.11.1998.;Kupoprodajni ugovor 8.12.1998.;Aneks kupoprodajnom ugovoru 25.1.1999.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- Zk.ul. 24690, k.o. Grad Zagreb, zkč.br.4515/1, Tratinska 33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 xml:space="preserve">- 34. suvlasnički </w:t>
      </w:r>
      <w:r w:rsidRPr="000B6DBE">
        <w:rPr>
          <w:rFonts w:cs="Arial" w:hAnsi="Arial" w:ascii="Arial"/>
          <w:b/>
          <w:sz w:val="18"/>
          <w:szCs w:val="18"/>
        </w:rPr>
        <w:t>dio (E-14</w:t>
      </w:r>
      <w:r w:rsidRPr="001357F3">
        <w:rPr>
          <w:rFonts w:cs="Arial" w:hAnsi="Arial" w:ascii="Arial"/>
          <w:sz w:val="18"/>
          <w:szCs w:val="18"/>
        </w:rPr>
        <w:t xml:space="preserve">) dvoetažni peterosobni stan na 6. katu i potkrovlju oznake </w:t>
      </w:r>
      <w:r w:rsidRPr="000B6DBE">
        <w:rPr>
          <w:rFonts w:cs="Arial" w:hAnsi="Arial" w:ascii="Arial"/>
          <w:b/>
          <w:sz w:val="18"/>
          <w:szCs w:val="18"/>
        </w:rPr>
        <w:t>S12</w:t>
      </w:r>
      <w:r w:rsidRPr="001357F3">
        <w:rPr>
          <w:rFonts w:cs="Arial" w:hAnsi="Arial" w:ascii="Arial"/>
          <w:sz w:val="18"/>
          <w:szCs w:val="18"/>
        </w:rPr>
        <w:t xml:space="preserve"> pov. 92,97 m2, sa sporednim dijelovima balkon podne površine 3,75 m2, balkon podne površine 3,60 m2 i spremište </w:t>
      </w:r>
      <w:r w:rsidRPr="00AF6C03">
        <w:rPr>
          <w:rFonts w:cs="Arial" w:hAnsi="Arial" w:ascii="Arial"/>
          <w:b/>
          <w:sz w:val="18"/>
          <w:szCs w:val="18"/>
        </w:rPr>
        <w:t>SPR12</w:t>
      </w:r>
      <w:r w:rsidRPr="001357F3">
        <w:rPr>
          <w:rFonts w:cs="Arial" w:hAnsi="Arial" w:ascii="Arial"/>
          <w:sz w:val="18"/>
          <w:szCs w:val="18"/>
        </w:rPr>
        <w:t xml:space="preserve"> podne površine 3,40 m2 na 6. katu i potkrovlju</w:t>
      </w:r>
      <w:r w:rsidR="003524A2">
        <w:rPr>
          <w:rFonts w:cs="Arial" w:hAnsi="Arial" w:ascii="Arial"/>
          <w:sz w:val="18"/>
          <w:szCs w:val="18"/>
        </w:rPr>
        <w:t xml:space="preserve">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49</w:t>
      </w:r>
      <w:r w:rsidRPr="001357F3">
        <w:rPr>
          <w:rFonts w:cs="Arial" w:hAnsi="Arial" w:ascii="Arial"/>
          <w:sz w:val="18"/>
          <w:szCs w:val="18"/>
        </w:rPr>
        <w:tab/>
        <w:t>ŽARKO JAKOVLJEVIĆ, OIB:10118021289</w:t>
      </w:r>
      <w:r w:rsidRPr="001357F3">
        <w:rPr>
          <w:rFonts w:cs="Arial" w:hAnsi="Arial" w:ascii="Arial"/>
          <w:sz w:val="18"/>
          <w:szCs w:val="18"/>
        </w:rPr>
        <w:tab/>
        <w:t>Zagreb,Buconjićeva 8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AF6C0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br. 1356/81 o međusobnim imovinskim pravima i obvezama od 3.3.1981.;Aneks ugovoru br 1356/81 od 4.11.1981.;Rješenje o nasljeđivanju od 24.9.2009. posl. br. O-4533/2009-3 javni bilj. Milan Glibota, Zagreb, Tabularna izjava od 18.2.2011.</w:t>
      </w:r>
    </w:p>
    <w:p w:rsidRDefault="00E25F4D" w:rsidP="00E25F4D" w:rsidR="00E25F4D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Zk.ul. 1732, k.o.Mali Lošinj - Grad, k.č.br 1365/8-</w:t>
      </w:r>
      <w:r w:rsidRPr="00AF6C03">
        <w:rPr>
          <w:rFonts w:cs="Arial" w:hAnsi="Arial" w:ascii="Arial"/>
          <w:b/>
          <w:sz w:val="18"/>
          <w:szCs w:val="18"/>
        </w:rPr>
        <w:t>garsonjera GII/I</w:t>
      </w:r>
      <w:r w:rsidRPr="001357F3">
        <w:rPr>
          <w:rFonts w:cs="Arial" w:hAnsi="Arial" w:ascii="Arial"/>
          <w:sz w:val="18"/>
          <w:szCs w:val="18"/>
        </w:rPr>
        <w:t xml:space="preserve"> stubište 26, u objektu „B“,  naselje Bričina II pov. 25,51m2,  </w:t>
      </w:r>
    </w:p>
    <w:p w:rsidRDefault="00AF6C03" w:rsidP="00E25F4D" w:rsidR="00AF6C03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50</w:t>
      </w:r>
      <w:r w:rsidRPr="001357F3">
        <w:rPr>
          <w:rFonts w:cs="Arial" w:hAnsi="Arial" w:ascii="Arial"/>
          <w:sz w:val="18"/>
          <w:szCs w:val="18"/>
        </w:rPr>
        <w:tab/>
        <w:t>INGA FROBE NAPRTA i DANIEL NAPRTA</w:t>
      </w:r>
      <w:r w:rsidRPr="001357F3">
        <w:rPr>
          <w:rFonts w:cs="Arial" w:hAnsi="Arial" w:ascii="Arial"/>
          <w:sz w:val="18"/>
          <w:szCs w:val="18"/>
        </w:rPr>
        <w:tab/>
        <w:t>, 15671757767</w:t>
      </w:r>
      <w:r w:rsidRPr="001357F3">
        <w:rPr>
          <w:rFonts w:cs="Arial" w:hAnsi="Arial" w:ascii="Arial"/>
          <w:sz w:val="18"/>
          <w:szCs w:val="18"/>
        </w:rPr>
        <w:tab/>
        <w:t>Zagreb, Srednjak 19A</w:t>
      </w:r>
      <w:r w:rsidRPr="001357F3">
        <w:rPr>
          <w:rFonts w:cs="Arial" w:hAnsi="Arial" w:ascii="Arial"/>
          <w:sz w:val="18"/>
          <w:szCs w:val="18"/>
        </w:rPr>
        <w:tab/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Ugovor o prodaji br.1/2000 od 11.10.2000. (prodavatelj: Pionir Novo Mesto)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Sporazum o prijenosu prava vlasništva od 6.2.2012.</w:t>
      </w:r>
      <w:r w:rsidRPr="001357F3">
        <w:rPr>
          <w:rFonts w:cs="Arial" w:hAnsi="Arial" w:ascii="Arial"/>
          <w:sz w:val="18"/>
          <w:szCs w:val="18"/>
        </w:rPr>
        <w:tab/>
        <w:t xml:space="preserve">Zk.ul 2781, k.o. Martinšćica, k.č. 1802/155, 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stambena jedinica u nizu A2.4 označena brojem 4</w:t>
      </w:r>
      <w:r w:rsidRPr="001357F3">
        <w:rPr>
          <w:rFonts w:cs="Arial" w:hAnsi="Arial" w:ascii="Arial"/>
          <w:sz w:val="18"/>
          <w:szCs w:val="18"/>
        </w:rPr>
        <w:tab/>
        <w:t>2781 zk.ul., k.o. Martinšćica</w:t>
      </w:r>
    </w:p>
    <w:p w:rsidRDefault="00E25F4D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E25F4D" w:rsidP="00E25F4D" w:rsidR="00967F9F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t>51</w:t>
      </w:r>
      <w:r w:rsidRPr="001357F3">
        <w:rPr>
          <w:rFonts w:cs="Arial" w:hAnsi="Arial" w:ascii="Arial"/>
          <w:sz w:val="18"/>
          <w:szCs w:val="18"/>
        </w:rPr>
        <w:tab/>
        <w:t xml:space="preserve">ANA TADIĆ, </w:t>
      </w:r>
      <w:r w:rsidR="00967F9F">
        <w:rPr>
          <w:rFonts w:cs="Arial" w:hAnsi="Arial" w:ascii="Arial"/>
          <w:sz w:val="18"/>
          <w:szCs w:val="18"/>
        </w:rPr>
        <w:t>OIB</w:t>
      </w:r>
      <w:r w:rsidRPr="001357F3">
        <w:rPr>
          <w:rFonts w:cs="Arial" w:hAnsi="Arial" w:ascii="Arial"/>
          <w:sz w:val="18"/>
          <w:szCs w:val="18"/>
        </w:rPr>
        <w:t>:79142340295</w:t>
      </w:r>
      <w:r w:rsidR="00967F9F">
        <w:rPr>
          <w:rFonts w:cs="Arial" w:hAnsi="Arial" w:ascii="Arial"/>
          <w:sz w:val="18"/>
          <w:szCs w:val="18"/>
        </w:rPr>
        <w:t>,</w:t>
      </w:r>
      <w:r w:rsidRPr="001357F3">
        <w:rPr>
          <w:rFonts w:cs="Arial" w:hAnsi="Arial" w:ascii="Arial"/>
          <w:sz w:val="18"/>
          <w:szCs w:val="18"/>
        </w:rPr>
        <w:t>Zagreb, Makančeva 16</w:t>
      </w:r>
    </w:p>
    <w:p w:rsidRDefault="00E25F4D" w:rsidP="00E25F4D" w:rsidR="00AF6C03">
      <w:pPr>
        <w:spacing w:after="0"/>
        <w:rPr>
          <w:rFonts w:cs="Arial" w:hAnsi="Arial" w:ascii="Arial"/>
          <w:sz w:val="18"/>
          <w:szCs w:val="18"/>
        </w:rPr>
      </w:pPr>
      <w:r w:rsidRPr="001357F3">
        <w:rPr>
          <w:rFonts w:cs="Arial" w:hAnsi="Arial" w:ascii="Arial"/>
          <w:sz w:val="18"/>
          <w:szCs w:val="18"/>
        </w:rPr>
        <w:lastRenderedPageBreak/>
        <w:t xml:space="preserve">Ugovor broj 5126/2008 o kupoprodaji nekretnina od 1.4.2008.; Tabularna  izjava  od 12.10.2016. ovjerena javni bilježnik N.Tadić iz Zagreba OV 5507/16, </w:t>
      </w:r>
    </w:p>
    <w:p w:rsidRDefault="00AF6C03" w:rsidP="00E25F4D" w:rsidR="00E25F4D" w:rsidRPr="001357F3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E25F4D" w:rsidRPr="001357F3">
        <w:rPr>
          <w:rFonts w:cs="Arial" w:hAnsi="Arial" w:ascii="Arial"/>
          <w:sz w:val="18"/>
          <w:szCs w:val="18"/>
        </w:rPr>
        <w:t>Zk ul  3226 , poduložak 53 Općinski sud u Dubrovniku, ko Gruž 113/100 dijala prava vl. cijele nekretnine povezano</w:t>
      </w:r>
      <w:r>
        <w:rPr>
          <w:rFonts w:cs="Arial" w:hAnsi="Arial" w:ascii="Arial"/>
          <w:sz w:val="18"/>
          <w:szCs w:val="18"/>
        </w:rPr>
        <w:t xml:space="preserve"> </w:t>
      </w:r>
      <w:r w:rsidR="00E25F4D" w:rsidRPr="001357F3">
        <w:rPr>
          <w:rFonts w:cs="Arial" w:hAnsi="Arial" w:ascii="Arial"/>
          <w:sz w:val="18"/>
          <w:szCs w:val="18"/>
        </w:rPr>
        <w:t xml:space="preserve">sa </w:t>
      </w:r>
      <w:r w:rsidR="00E25F4D" w:rsidRPr="00AF6C03">
        <w:rPr>
          <w:rFonts w:cs="Arial" w:hAnsi="Arial" w:ascii="Arial"/>
          <w:b/>
          <w:sz w:val="18"/>
          <w:szCs w:val="18"/>
        </w:rPr>
        <w:t>stanom broj 26 n</w:t>
      </w:r>
      <w:r w:rsidR="00E25F4D" w:rsidRPr="001357F3">
        <w:rPr>
          <w:rFonts w:cs="Arial" w:hAnsi="Arial" w:ascii="Arial"/>
          <w:sz w:val="18"/>
          <w:szCs w:val="18"/>
        </w:rPr>
        <w:t>a IV katu zgradre „C“, površine 55,32 m2 i ostava br21 površine 2,25m2</w:t>
      </w:r>
    </w:p>
    <w:p w:rsidRDefault="00A724D8" w:rsidP="00F45678" w:rsidR="00A724D8" w:rsidRPr="001357F3">
      <w:pPr>
        <w:spacing w:after="0"/>
        <w:rPr>
          <w:rFonts w:cs="Arial" w:hAnsi="Arial" w:ascii="Arial"/>
          <w:sz w:val="18"/>
          <w:szCs w:val="18"/>
        </w:rPr>
      </w:pPr>
    </w:p>
    <w:p w:rsidRDefault="00155E57" w:rsidP="00A724D8" w:rsidR="006620C1">
      <w:pPr>
        <w:numPr>
          <w:ilvl w:val="0"/>
          <w:numId w:val="1"/>
        </w:numPr>
        <w:spacing w:after="0"/>
        <w:rPr>
          <w:rFonts w:cs="Arial" w:hAnsi="Arial" w:ascii="Arial"/>
          <w:b/>
          <w:sz w:val="20"/>
          <w:szCs w:val="20"/>
        </w:rPr>
      </w:pPr>
      <w:r w:rsidRPr="006620C1">
        <w:rPr>
          <w:rFonts w:cs="Arial" w:hAnsi="Arial" w:ascii="Arial"/>
          <w:b/>
          <w:sz w:val="20"/>
          <w:szCs w:val="20"/>
        </w:rPr>
        <w:t xml:space="preserve">Vjerovnici I. višeg isplatnog reda </w:t>
      </w:r>
      <w:r w:rsidR="00511C3F">
        <w:rPr>
          <w:rFonts w:cs="Arial" w:hAnsi="Arial" w:ascii="Arial"/>
          <w:b/>
          <w:sz w:val="20"/>
          <w:szCs w:val="20"/>
        </w:rPr>
        <w:t xml:space="preserve"> </w:t>
      </w:r>
    </w:p>
    <w:p w:rsidRDefault="00511C3F" w:rsidP="00511C3F" w:rsidR="00511C3F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8"/>
        <w:gridCol w:w="567"/>
        <w:gridCol w:w="2268"/>
        <w:gridCol w:w="1276"/>
        <w:gridCol w:w="1417"/>
        <w:gridCol w:w="3119"/>
        <w:gridCol w:w="1417"/>
      </w:tblGrid>
      <w:tr w:rsidTr="004B4365" w:rsidR="0011561F" w:rsidRPr="002717EA">
        <w:trPr>
          <w:trHeight w:val="61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1E5175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1561F" w:rsidP="0011561F" w:rsidR="0011561F" w:rsidRPr="0011561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1561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Broj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1E5175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1561F" w:rsidP="0011561F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1E5175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1E5175" w:rsidR="0011561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1E5175" w:rsidR="0011561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4B4365" w:rsidR="0011561F" w:rsidRPr="002717EA">
        <w:trPr>
          <w:trHeight w:val="61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1E5175" w:rsidR="0011561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24B4E" w:rsidP="00F24B4E" w:rsidR="0011561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511C3F" w:rsidR="0011561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11561F" w:rsidP="00F24B4E" w:rsidR="0011561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24B4E" w:rsidP="00F24B4E" w:rsidR="0011561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511C3F" w:rsidR="0011561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1561F" w:rsidP="00511C3F" w:rsidR="0011561F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511C3F">
              <w:rPr>
                <w:rFonts w:cs="Arial" w:hAnsi="Arial" w:ascii="Arial"/>
                <w:sz w:val="18"/>
                <w:szCs w:val="18"/>
              </w:rPr>
              <w:t>Porezi,</w:t>
            </w:r>
            <w:r>
              <w:rPr>
                <w:rFonts w:cs="Arial" w:hAnsi="Arial" w:ascii="Arial"/>
                <w:sz w:val="18"/>
                <w:szCs w:val="18"/>
              </w:rPr>
              <w:t xml:space="preserve">doprinosi iz i na plaću </w:t>
            </w:r>
            <w:r w:rsidRPr="00511C3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11561F" w:rsidP="00F900D0" w:rsidR="0011561F" w:rsidRPr="00511C3F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Temeljem podneska iznos koji sukladno Općem poreznom zakonu i Zakonu o doprinosima za radnike evidentira i naplaćuje porezna uprava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24B4E" w:rsidP="00511C3F" w:rsidR="0011561F" w:rsidRPr="00511C3F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55.140,14</w:t>
            </w:r>
          </w:p>
        </w:tc>
      </w:tr>
      <w:tr w:rsidTr="0070516C" w:rsidR="0011561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561F" w:rsidP="001E5175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561F" w:rsidP="001E5175" w:rsidR="0011561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561F" w:rsidP="001E5175" w:rsidR="0011561F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I.viši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561F" w:rsidP="001E5175" w:rsidR="0011561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561F" w:rsidP="001E5175" w:rsidR="0011561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561F" w:rsidP="001E5175" w:rsidR="0011561F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516C" w:rsidP="0070516C" w:rsidR="0011561F" w:rsidRPr="00600C58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600C58">
              <w:rPr>
                <w:rFonts w:cs="Arial" w:hAnsi="Arial" w:ascii="Arial"/>
                <w:b/>
                <w:sz w:val="18"/>
                <w:szCs w:val="18"/>
              </w:rPr>
              <w:t>55.140,14</w:t>
            </w:r>
          </w:p>
        </w:tc>
      </w:tr>
    </w:tbl>
    <w:p w:rsidRDefault="00F41A73" w:rsidP="00511C3F" w:rsidR="00F41A73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155E57" w:rsidP="00A724D8" w:rsidR="006620C1">
      <w:pPr>
        <w:numPr>
          <w:ilvl w:val="0"/>
          <w:numId w:val="1"/>
        </w:numPr>
        <w:spacing w:after="0"/>
        <w:ind w:hanging="1304"/>
        <w:rPr>
          <w:rFonts w:cs="Arial" w:hAnsi="Arial" w:ascii="Arial"/>
          <w:b/>
          <w:sz w:val="20"/>
          <w:szCs w:val="20"/>
        </w:rPr>
      </w:pPr>
      <w:r w:rsidRPr="005D64C9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E34588" w:rsidP="00E34588" w:rsidR="00E34588" w:rsidRPr="005D64C9">
      <w:pPr>
        <w:spacing w:after="0"/>
        <w:ind w:left="1020"/>
        <w:rPr>
          <w:rFonts w:cs="Arial" w:hAnsi="Arial" w:ascii="Arial"/>
          <w:b/>
          <w:sz w:val="20"/>
          <w:szCs w:val="20"/>
        </w:rPr>
      </w:pP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568"/>
        <w:gridCol w:w="2268"/>
        <w:gridCol w:w="1276"/>
        <w:gridCol w:w="1559"/>
        <w:gridCol w:w="2834"/>
        <w:gridCol w:w="1560"/>
      </w:tblGrid>
      <w:tr w:rsidTr="00E7646A" w:rsidR="0011561F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CD0C17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1561F" w:rsidP="0011561F" w:rsidR="0011561F" w:rsidRPr="0011561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11561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Broj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CD0C17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1561F" w:rsidP="0011561F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1561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CD0C17" w:rsidR="001156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CD0C17" w:rsidR="0011561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1561F" w:rsidP="00CD0C17" w:rsidR="0011561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E7646A" w:rsidR="004E49E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KREDITNA BANKA ZAGREB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70663193635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Ulica grada Vukovara 74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022DD" w:rsidP="004E49E0" w:rsidR="004E49E0" w:rsidRPr="004E49E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Ugovor o vođenju poslovnog računa 2481000 od 13.05.2004.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2D7F9B" w:rsidR="004E49E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1.864,60</w:t>
            </w:r>
          </w:p>
        </w:tc>
      </w:tr>
      <w:tr w:rsidTr="00E7646A" w:rsidR="004E49E0" w:rsidRPr="002717EA">
        <w:trPr>
          <w:trHeight w:val="60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LIDIJA GRADEČKI</w:t>
            </w:r>
          </w:p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Zast Odv. Damir Šebetić</w:t>
            </w:r>
            <w:r w:rsidR="00E022DD">
              <w:rPr>
                <w:rFonts w:cs="Arial" w:eastAsia="Times New Roman" w:hAnsi="Arial" w:ascii="Arial"/>
                <w:sz w:val="18"/>
                <w:szCs w:val="18"/>
              </w:rPr>
              <w:t xml:space="preserve">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47799121548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Gračanska cesta 10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E49E0" w:rsidP="00C00D45" w:rsidR="00C00D45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C00D45"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="00423723" w:rsidRPr="00C00D45">
              <w:rPr>
                <w:rFonts w:cs="Arial" w:eastAsia="Times New Roman" w:hAnsi="Arial" w:ascii="Arial"/>
                <w:sz w:val="16"/>
                <w:szCs w:val="16"/>
              </w:rPr>
              <w:t>Parnični trošak  presuda Općinski sud u Rijeci ,SS u Malom Lošinju P-3890/15 od 14.12.2016. pravomoćno 29.12.2016</w:t>
            </w:r>
            <w:r w:rsidR="00C00D45" w:rsidRPr="00C00D45">
              <w:rPr>
                <w:rFonts w:cs="Arial" w:eastAsia="Times New Roman" w:hAnsi="Arial" w:ascii="Arial"/>
                <w:sz w:val="16"/>
                <w:szCs w:val="16"/>
              </w:rPr>
              <w:t xml:space="preserve">.; </w:t>
            </w:r>
            <w:r w:rsidR="00C00D45">
              <w:rPr>
                <w:rFonts w:cs="Arial" w:eastAsia="Times New Roman" w:hAnsi="Arial" w:ascii="Arial"/>
                <w:sz w:val="16"/>
                <w:szCs w:val="16"/>
              </w:rPr>
              <w:t>rješenje o ovrsi O</w:t>
            </w:r>
            <w:r w:rsidR="00C00D45" w:rsidRPr="00C00D45">
              <w:rPr>
                <w:rFonts w:cs="Arial" w:eastAsia="Times New Roman" w:hAnsi="Arial" w:ascii="Arial"/>
                <w:sz w:val="16"/>
                <w:szCs w:val="16"/>
              </w:rPr>
              <w:t xml:space="preserve">pćinskog građanskog suda u zagrebu broj </w:t>
            </w:r>
            <w:r w:rsidR="00C00D45">
              <w:rPr>
                <w:rFonts w:cs="Arial" w:eastAsia="Times New Roman" w:hAnsi="Arial" w:ascii="Arial"/>
                <w:sz w:val="16"/>
                <w:szCs w:val="16"/>
              </w:rPr>
              <w:t>Ovr-1687/201701.03.2017.</w:t>
            </w:r>
          </w:p>
          <w:p w:rsidRDefault="00C00D45" w:rsidP="00C00D45" w:rsidR="004E49E0" w:rsidRPr="004E2BD5">
            <w:pPr>
              <w:rPr>
                <w:rFonts w:cs="Arial" w:eastAsia="Times New Roman" w:hAnsi="Arial" w:ascii="Arial"/>
                <w:b/>
                <w:sz w:val="16"/>
                <w:szCs w:val="16"/>
              </w:rPr>
            </w:pPr>
            <w:r w:rsidRPr="00C00D45"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4E2BD5">
              <w:rPr>
                <w:rFonts w:cs="Arial" w:eastAsia="Times New Roman" w:hAnsi="Arial" w:ascii="Arial"/>
                <w:b/>
                <w:sz w:val="16"/>
                <w:szCs w:val="16"/>
              </w:rPr>
              <w:t xml:space="preserve">razlučnp pravo                      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2D7F9B" w:rsidR="004E49E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166.695,17</w:t>
            </w:r>
          </w:p>
        </w:tc>
      </w:tr>
      <w:tr w:rsidTr="00E7646A" w:rsidR="004E49E0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BA0E4A" w:rsidR="004E49E0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HRVTSKA RADIOTELEVIZIJA javna ustanova</w:t>
            </w:r>
            <w:r w:rsidR="004C4442" w:rsidRPr="00BA0E4A">
              <w:rPr>
                <w:rFonts w:cs="Arial" w:eastAsia="Times New Roman" w:hAnsi="Arial" w:ascii="Arial"/>
                <w:sz w:val="18"/>
                <w:szCs w:val="18"/>
              </w:rPr>
              <w:t>,  z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ast</w:t>
            </w:r>
            <w:r w:rsidR="006F31A1" w:rsidRPr="00BA0E4A">
              <w:rPr>
                <w:rFonts w:cs="Arial" w:eastAsia="Times New Roman" w:hAnsi="Arial" w:ascii="Arial"/>
                <w:sz w:val="18"/>
                <w:szCs w:val="18"/>
              </w:rPr>
              <w:t>upa  Odvj.društvo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="00BA0E4A" w:rsidRPr="00BA0E4A">
              <w:rPr>
                <w:rFonts w:cs="Arial" w:eastAsia="Times New Roman" w:hAnsi="Arial" w:ascii="Arial"/>
                <w:sz w:val="18"/>
                <w:szCs w:val="18"/>
              </w:rPr>
              <w:t>Leko</w:t>
            </w:r>
            <w:r w:rsidR="004C4442"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&amp;</w:t>
            </w:r>
            <w:r w:rsidR="00BA0E4A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partneri</w:t>
            </w:r>
            <w:r w:rsidR="006F31A1"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 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C4442" w:rsidP="004E49E0" w:rsidR="004E49E0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R</w:t>
            </w:r>
            <w:r w:rsidR="004E49E0" w:rsidRPr="00BA0E4A">
              <w:rPr>
                <w:rFonts w:cs="Arial" w:eastAsia="Times New Roman" w:hAnsi="Arial" w:ascii="Arial"/>
                <w:sz w:val="18"/>
                <w:szCs w:val="18"/>
              </w:rPr>
              <w:t>ačuni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 za uslugu, rješenje o ovrsi </w:t>
            </w:r>
            <w:r w:rsidR="003D1237"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javni bilježnik J.Rotim broj 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Ovrv-13359/15 od 10.07.2015.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2D7F9B" w:rsidR="004E49E0" w:rsidRPr="00BA0E4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1.982,06</w:t>
            </w:r>
          </w:p>
        </w:tc>
      </w:tr>
      <w:tr w:rsidTr="00E7646A" w:rsidR="004E49E0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AD1EAB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PENEZIĆ i ROGINA, arhitekti d.o.o., zast</w:t>
            </w:r>
            <w:r w:rsidR="004C4442">
              <w:rPr>
                <w:rFonts w:cs="Arial" w:eastAsia="Times New Roman" w:hAnsi="Arial" w:ascii="Arial"/>
                <w:sz w:val="18"/>
                <w:szCs w:val="18"/>
              </w:rPr>
              <w:t xml:space="preserve">upa Odvjetnička kancelarija 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 xml:space="preserve"> PIVAC</w:t>
            </w:r>
            <w:r w:rsidR="004C4442">
              <w:rPr>
                <w:rFonts w:cs="Arial" w:eastAsia="Times New Roman" w:hAnsi="Arial" w:ascii="Arial"/>
                <w:sz w:val="18"/>
                <w:szCs w:val="18"/>
              </w:rPr>
              <w:t xml:space="preserve">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13715182403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C4442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Zagreb, A.</w:t>
            </w:r>
            <w:r w:rsidR="004E49E0" w:rsidRPr="0090787D">
              <w:rPr>
                <w:rFonts w:cs="Arial" w:eastAsia="Times New Roman" w:hAnsi="Arial" w:ascii="Arial"/>
                <w:sz w:val="18"/>
                <w:szCs w:val="18"/>
              </w:rPr>
              <w:t xml:space="preserve"> Bauera 8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66FE2" w:rsidP="004E49E0" w:rsidR="004E49E0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Usluga </w:t>
            </w:r>
          </w:p>
          <w:p w:rsidRDefault="004C4442" w:rsidP="004E49E0" w:rsidR="004C4442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Pravomoćna i ovršna presuda Općinskog građanskog suda u Zagrebu broj P-10625/10 od 23.10.2013.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C4442" w:rsidP="002D7F9B" w:rsidR="004E49E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</w:t>
            </w:r>
            <w:r w:rsidR="004E49E0" w:rsidRPr="0090787D">
              <w:rPr>
                <w:rFonts w:cs="Arial" w:eastAsia="Times New Roman" w:hAnsi="Arial" w:ascii="Arial"/>
                <w:sz w:val="20"/>
                <w:szCs w:val="20"/>
              </w:rPr>
              <w:t>403.896,82</w:t>
            </w:r>
          </w:p>
        </w:tc>
      </w:tr>
      <w:tr w:rsidTr="00E7646A" w:rsidR="004E49E0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KAMGRAD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8993121458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J.Lončara 1h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0E9D" w:rsidP="00E90E9D" w:rsidR="004E49E0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Trošak postupka ; Presuda Trgovačkog suda u Zagrebu P-1877/2009od 10.05.2010. presuda Visokog trgovačkog suda RH Pž-617/11 od 18.03.2015.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2D7F9B" w:rsidR="004E49E0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43.844,73</w:t>
            </w:r>
          </w:p>
        </w:tc>
      </w:tr>
      <w:tr w:rsidTr="00E7646A" w:rsidR="004E49E0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B44F2" w:rsidP="004E49E0" w:rsidR="004E49E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IVAN PODR</w:t>
            </w:r>
            <w:r w:rsidR="004E49E0" w:rsidRPr="00FC2B3B">
              <w:rPr>
                <w:rFonts w:cs="Arial" w:eastAsia="Times New Roman" w:hAnsi="Arial" w:ascii="Arial"/>
                <w:sz w:val="20"/>
                <w:szCs w:val="20"/>
              </w:rPr>
              <w:t>AVEC</w:t>
            </w:r>
          </w:p>
          <w:p w:rsidRDefault="001D5E57" w:rsidP="004E49E0" w:rsidR="004E49E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</w:t>
            </w:r>
            <w:r w:rsidR="004E49E0" w:rsidRPr="00FC2B3B">
              <w:rPr>
                <w:rFonts w:cs="Arial" w:eastAsia="Times New Roman" w:hAnsi="Arial" w:ascii="Arial"/>
                <w:sz w:val="20"/>
                <w:szCs w:val="20"/>
              </w:rPr>
              <w:t>ast</w:t>
            </w:r>
            <w:r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upa </w:t>
            </w:r>
            <w:r w:rsidR="004E49E0"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 odvj Željka Janjanin</w:t>
            </w:r>
            <w:r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 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49E0" w:rsidP="004E49E0" w:rsidR="004E49E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40910969481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4E49E0" w:rsidR="004E49E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Remete 148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E49E0" w:rsidP="001D5E57" w:rsidR="004E49E0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Trošak </w:t>
            </w:r>
            <w:r w:rsidR="001D5E57"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parničnog i žalbenog postupka po presudi Županijskog suda u Zagrebu Gž-3320/2009 od  24.4.2012. pravomoćno 22.6.2012.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49E0" w:rsidP="002D7F9B" w:rsidR="004E49E0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88.450,00</w:t>
            </w:r>
          </w:p>
        </w:tc>
      </w:tr>
      <w:tr w:rsidTr="00E7646A" w:rsidR="00F01273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273" w:rsidP="00B94B8C" w:rsidR="00B94B8C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HRVATSKE ŠUME d.o.o., zas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tupa </w:t>
            </w:r>
            <w:r w:rsidR="00B94B8C">
              <w:rPr>
                <w:rFonts w:cs="Arial" w:eastAsia="Times New Roman" w:hAnsi="Arial" w:ascii="Arial"/>
                <w:sz w:val="20"/>
                <w:szCs w:val="20"/>
              </w:rPr>
              <w:t xml:space="preserve"> Odvjet. društvo </w:t>
            </w:r>
            <w:r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 Tomić&amp;Klišman</w:t>
            </w:r>
            <w:r w:rsidR="00B94B8C" w:rsidRPr="00B94B8C">
              <w:rPr>
                <w:rFonts w:cs="Arial" w:eastAsia="Times New Roman" w:hAnsi="Arial" w:ascii="Arial"/>
                <w:sz w:val="20"/>
                <w:szCs w:val="20"/>
              </w:rPr>
              <w:t>&amp;</w:t>
            </w:r>
          </w:p>
          <w:p w:rsidRDefault="00F01273" w:rsidP="00B94B8C" w:rsidR="00F01273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partneri d.o.o.</w:t>
            </w:r>
            <w:r w:rsidR="00B94B8C">
              <w:rPr>
                <w:rFonts w:cs="Arial" w:eastAsia="Times New Roman" w:hAnsi="Arial" w:ascii="Arial"/>
                <w:sz w:val="20"/>
                <w:szCs w:val="20"/>
              </w:rPr>
              <w:t xml:space="preserve">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127960" w:rsidR="00F01273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69693144506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673C7C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Ul kneza Branimira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94B8C" w:rsidP="00B94B8C" w:rsidR="00B94B8C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73C7C">
              <w:rPr>
                <w:rFonts w:cs="Arial" w:eastAsia="Times New Roman" w:hAnsi="Arial" w:ascii="Arial"/>
                <w:sz w:val="18"/>
                <w:szCs w:val="18"/>
              </w:rPr>
              <w:t xml:space="preserve">Naknada za korištenje općekorisnih funkcija šuma </w:t>
            </w:r>
          </w:p>
          <w:p w:rsidRDefault="00B94B8C" w:rsidP="00B94B8C" w:rsidR="00F01273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73C7C">
              <w:rPr>
                <w:rFonts w:cs="Arial" w:eastAsia="Times New Roman" w:hAnsi="Arial" w:ascii="Arial"/>
                <w:sz w:val="18"/>
                <w:szCs w:val="18"/>
              </w:rPr>
              <w:t xml:space="preserve">Presuda Trgovačkog suda u Zagrebu broj </w:t>
            </w:r>
            <w:r w:rsidR="00F01273" w:rsidRPr="00673C7C">
              <w:rPr>
                <w:rFonts w:cs="Arial" w:eastAsia="Times New Roman" w:hAnsi="Arial" w:ascii="Arial"/>
                <w:sz w:val="18"/>
                <w:szCs w:val="18"/>
              </w:rPr>
              <w:t>Povrv-4619/14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B94B8C" w:rsidR="00F01273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58.509,24</w:t>
            </w:r>
          </w:p>
        </w:tc>
      </w:tr>
      <w:tr w:rsidTr="00E7646A" w:rsidR="00F01273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313240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FINANCIJSKA AGENCIJA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127960" w:rsidR="00F01273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85821130368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673C7C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Ul grada Vukovara 70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73C7C" w:rsidP="00F01273" w:rsidR="00F01273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73C7C">
              <w:rPr>
                <w:rFonts w:cs="Arial" w:eastAsia="Times New Roman" w:hAnsi="Arial" w:ascii="Arial"/>
                <w:sz w:val="18"/>
                <w:szCs w:val="18"/>
              </w:rPr>
              <w:t xml:space="preserve">Usluga po računu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iz 2018. g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B94B8C" w:rsidR="00F01273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785,00</w:t>
            </w:r>
          </w:p>
        </w:tc>
      </w:tr>
      <w:tr w:rsidTr="00E7646A" w:rsidR="00F01273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27960" w:rsidP="00BF558D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NAVA BANKA d.d.</w:t>
            </w:r>
            <w:r w:rsidR="00F01273" w:rsidRPr="00FC2B3B">
              <w:rPr>
                <w:rFonts w:cs="Arial" w:eastAsia="Times New Roman" w:hAnsi="Arial" w:ascii="Arial"/>
                <w:sz w:val="20"/>
                <w:szCs w:val="20"/>
              </w:rPr>
              <w:t>u stečaju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127960" w:rsidR="00F01273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07492912398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673C7C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Tratinska 27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F558D" w:rsidP="00A1448C" w:rsidR="00F01273" w:rsidRPr="00BF55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F558D">
              <w:rPr>
                <w:rFonts w:cs="Arial" w:eastAsia="Times New Roman" w:hAnsi="Arial" w:ascii="Arial"/>
                <w:sz w:val="18"/>
                <w:szCs w:val="18"/>
              </w:rPr>
              <w:t>Ugovor o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BF558D">
              <w:rPr>
                <w:rFonts w:cs="Arial" w:eastAsia="Times New Roman" w:hAnsi="Arial" w:ascii="Arial"/>
                <w:sz w:val="18"/>
                <w:szCs w:val="18"/>
              </w:rPr>
              <w:t>kreditu broj 3264 od</w:t>
            </w:r>
            <w:r w:rsidR="00612AF6">
              <w:rPr>
                <w:rFonts w:cs="Arial" w:eastAsia="Times New Roman" w:hAnsi="Arial" w:ascii="Arial"/>
                <w:sz w:val="18"/>
                <w:szCs w:val="18"/>
              </w:rPr>
              <w:t xml:space="preserve"> 3.12.2012. te dodaci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Ugovora; Sporazum o osiguranju novčane tražbine zasnivanjem založnog prava na nekretninama OV-1515/11 od 02.02.2011. javni bilježnik  N. Tadić; Rješenje o ovrsi</w:t>
            </w:r>
            <w:r w:rsidR="00A1448C">
              <w:rPr>
                <w:rFonts w:cs="Arial" w:eastAsia="Times New Roman" w:hAnsi="Arial" w:ascii="Arial"/>
                <w:sz w:val="18"/>
                <w:szCs w:val="18"/>
              </w:rPr>
              <w:t xml:space="preserve"> Općinski građanski sud u Zagrebu ,</w:t>
            </w:r>
            <w:r w:rsidRPr="00BF558D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="00F01273" w:rsidRPr="00BF558D">
              <w:rPr>
                <w:rFonts w:cs="Arial" w:eastAsia="Times New Roman" w:hAnsi="Arial" w:ascii="Arial"/>
                <w:sz w:val="18"/>
                <w:szCs w:val="18"/>
              </w:rPr>
              <w:t>Ovr 619/15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od 5.6.2015. i rješenje Općinskog suda u Puli SS Rovinj, </w:t>
            </w:r>
            <w:r w:rsidR="00F01273" w:rsidRPr="00BF558D">
              <w:rPr>
                <w:rFonts w:cs="Arial" w:eastAsia="Times New Roman" w:hAnsi="Arial" w:ascii="Arial"/>
                <w:sz w:val="18"/>
                <w:szCs w:val="18"/>
              </w:rPr>
              <w:t>Ovr-4534/15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od 21.5.2015. </w:t>
            </w:r>
            <w:r w:rsidR="004A370C">
              <w:rPr>
                <w:rFonts w:cs="Arial" w:eastAsia="Times New Roman" w:hAnsi="Arial" w:ascii="Arial"/>
                <w:sz w:val="18"/>
                <w:szCs w:val="18"/>
              </w:rPr>
              <w:t>razlučno pravo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F558D" w:rsidP="00B94B8C" w:rsidR="00F01273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3.356.669,56</w:t>
            </w:r>
          </w:p>
        </w:tc>
      </w:tr>
      <w:tr w:rsidTr="00E7646A" w:rsidR="00F01273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F0127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F96F03" w:rsidR="00F0127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80369C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RH Ministarstvo financija</w:t>
            </w:r>
            <w:r w:rsidR="00F24B4E">
              <w:rPr>
                <w:rFonts w:cs="Arial" w:eastAsia="Times New Roman" w:hAnsi="Arial" w:ascii="Arial"/>
                <w:sz w:val="20"/>
                <w:szCs w:val="20"/>
              </w:rPr>
              <w:t>,Porezna uprava, Područni ured Zagreb, zas</w:t>
            </w:r>
            <w:r w:rsidR="003452F1">
              <w:rPr>
                <w:rFonts w:cs="Arial" w:eastAsia="Times New Roman" w:hAnsi="Arial" w:ascii="Arial"/>
                <w:sz w:val="20"/>
                <w:szCs w:val="20"/>
              </w:rPr>
              <w:t>t</w:t>
            </w:r>
            <w:r w:rsidR="00F24B4E">
              <w:rPr>
                <w:rFonts w:cs="Arial" w:eastAsia="Times New Roman" w:hAnsi="Arial" w:ascii="Arial"/>
                <w:sz w:val="20"/>
                <w:szCs w:val="20"/>
              </w:rPr>
              <w:t xml:space="preserve">upa RH Županijsko državno odvjetništvo u Zagrebu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273" w:rsidP="00127960" w:rsidR="00F01273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673C7C" w:rsidR="00F01273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Avenija Dubrovnik 32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24B4E" w:rsidP="00F01273" w:rsidR="00F24B4E" w:rsidRPr="00F24B4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F24B4E">
              <w:rPr>
                <w:rFonts w:cs="Arial" w:eastAsia="Times New Roman" w:hAnsi="Arial" w:ascii="Arial"/>
                <w:sz w:val="18"/>
                <w:szCs w:val="18"/>
              </w:rPr>
              <w:t xml:space="preserve">Porezi, doprinosi, sudske pristojbe i druga javna davanja </w:t>
            </w:r>
          </w:p>
          <w:p w:rsidRDefault="00313240" w:rsidP="00F01273" w:rsidR="00F0127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-ovršno rješenje:klasa UP/I-471-02/14-01/320, Ur broj:513-07-01-14-2 od 16.7.2014.</w:t>
            </w:r>
          </w:p>
          <w:p w:rsidRDefault="00313240" w:rsidP="00F01273" w:rsidR="00313240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Ugvoro o založnom pravu</w:t>
            </w:r>
            <w:r w:rsidR="006D29A7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od 25.01.2010. </w:t>
            </w:r>
            <w:r w:rsidR="00233CBF">
              <w:rPr>
                <w:rFonts w:cs="Arial" w:eastAsia="Times New Roman" w:hAnsi="Arial" w:ascii="Arial"/>
                <w:sz w:val="18"/>
                <w:szCs w:val="18"/>
              </w:rPr>
              <w:t xml:space="preserve">solemiziran po javnom bilježniku N,Tadiću OV-515/10  dana 01.02.2010. </w:t>
            </w:r>
            <w:r w:rsidR="00B14925">
              <w:rPr>
                <w:rFonts w:cs="Arial" w:eastAsia="Times New Roman" w:hAnsi="Arial" w:ascii="Arial"/>
                <w:sz w:val="18"/>
                <w:szCs w:val="18"/>
              </w:rPr>
              <w:t xml:space="preserve"> Anex Ugovoru</w:t>
            </w:r>
          </w:p>
          <w:p w:rsidRDefault="00313240" w:rsidP="00145C25" w:rsidR="00F01273" w:rsidRPr="00F24B4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Razlučni </w:t>
            </w:r>
            <w:r w:rsidR="00145C25">
              <w:rPr>
                <w:rFonts w:cs="Arial" w:eastAsia="Times New Roman" w:hAnsi="Arial" w:ascii="Arial"/>
                <w:sz w:val="18"/>
                <w:szCs w:val="18"/>
              </w:rPr>
              <w:t>pravo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273" w:rsidP="00313240" w:rsidR="00F01273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8.</w:t>
            </w:r>
            <w:r w:rsidR="00313240">
              <w:rPr>
                <w:rFonts w:cs="Arial" w:eastAsia="Times New Roman" w:hAnsi="Arial" w:ascii="Arial"/>
                <w:sz w:val="20"/>
                <w:szCs w:val="20"/>
              </w:rPr>
              <w:t>697.650,05</w:t>
            </w:r>
          </w:p>
        </w:tc>
      </w:tr>
      <w:tr w:rsidTr="00E7646A" w:rsidR="00641A44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641A44" w:rsidR="00641A4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41A44" w:rsidP="00F96F03" w:rsidR="00641A44" w:rsidRPr="00B9636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12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AF3A7C" w:rsidR="00641A44" w:rsidRPr="00B9636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41A44" w:rsidP="00D15D75" w:rsidR="00641A44" w:rsidRPr="00641A4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AF3A7C" w:rsidR="00641A44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41A44" w:rsidP="00641A44" w:rsidR="00641A44" w:rsidRPr="00D15D7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K</w:t>
            </w:r>
            <w:r w:rsidR="00D15D75" w:rsidRPr="00D15D75">
              <w:rPr>
                <w:rFonts w:cs="Arial" w:eastAsia="Times New Roman" w:hAnsi="Arial" w:ascii="Arial"/>
                <w:sz w:val="18"/>
                <w:szCs w:val="18"/>
              </w:rPr>
              <w:t xml:space="preserve">omunalna naknada </w:t>
            </w:r>
          </w:p>
          <w:p w:rsidRDefault="00D15D75" w:rsidP="00641A44" w:rsidR="00D15D75" w:rsidRPr="00D15D7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Svetice 22 (2013,2014); Ilica 134(2014-18);Trnje 21(2016-18); Svetice 24, Ilica 214/1</w:t>
            </w:r>
          </w:p>
          <w:p w:rsidRDefault="00D15D75" w:rsidP="00D03346" w:rsidR="00D15D75" w:rsidRPr="00D15D7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Rješenje o ovrsi:UP/I-363-03/2016-08/3596 od 18.11.2016.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>
              <w:t xml:space="preserve">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UP/I-363-03/2016-15/2409</w:t>
            </w:r>
            <w:r w:rsidRPr="00D15D75">
              <w:rPr>
                <w:rFonts w:cs="Arial" w:eastAsia="Times New Roman" w:hAnsi="Arial" w:ascii="Arial"/>
                <w:sz w:val="18"/>
                <w:szCs w:val="18"/>
              </w:rPr>
              <w:t xml:space="preserve"> od 18.11.2016.;</w:t>
            </w:r>
            <w:r w:rsidR="00D03346">
              <w:t xml:space="preserve"> </w:t>
            </w:r>
            <w:r w:rsidR="00D03346">
              <w:rPr>
                <w:rFonts w:cs="Arial" w:eastAsia="Times New Roman" w:hAnsi="Arial" w:ascii="Arial"/>
                <w:sz w:val="18"/>
                <w:szCs w:val="18"/>
              </w:rPr>
              <w:t>UP/I-363-03/2014-08/3838 od 15.12.2014.</w:t>
            </w:r>
            <w:r w:rsidR="00D03346" w:rsidRPr="00D03346">
              <w:rPr>
                <w:rFonts w:cs="Arial" w:eastAsia="Times New Roman" w:hAnsi="Arial" w:ascii="Arial"/>
                <w:sz w:val="18"/>
                <w:szCs w:val="18"/>
              </w:rPr>
              <w:t>.;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D15D75" w:rsidR="00641A44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180.308,98</w:t>
            </w:r>
          </w:p>
        </w:tc>
      </w:tr>
      <w:tr w:rsidTr="00E7646A" w:rsidR="00641A44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641A44" w:rsidR="00641A4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41A44" w:rsidP="00F96F03" w:rsidR="00641A44" w:rsidRPr="00B9636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13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AF3A7C" w:rsidR="00641A44" w:rsidRPr="00B9636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41A44" w:rsidP="00D15D75" w:rsidR="00641A44" w:rsidRPr="00641A4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AF3A7C" w:rsidR="00641A44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41A44" w:rsidP="00641A44" w:rsidR="00475325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Spomenička renta</w:t>
            </w:r>
          </w:p>
          <w:p w:rsidRDefault="00475325" w:rsidP="009E018F" w:rsidR="00641A44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15D75">
              <w:rPr>
                <w:rFonts w:cs="Arial" w:eastAsia="Times New Roman" w:hAnsi="Arial" w:ascii="Arial"/>
                <w:sz w:val="18"/>
                <w:szCs w:val="18"/>
              </w:rPr>
              <w:t xml:space="preserve"> Rješenje o ovrsi: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UP/I-373-04/14-03/561 od  27.10.2014</w:t>
            </w: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>
              <w:t xml:space="preserve"> </w:t>
            </w:r>
            <w:r w:rsidR="009E018F" w:rsidRPr="009E018F">
              <w:rPr>
                <w:rFonts w:cs="Arial" w:eastAsia="Times New Roman" w:hAnsi="Arial" w:ascii="Arial"/>
                <w:sz w:val="18"/>
                <w:szCs w:val="18"/>
              </w:rPr>
              <w:t>UP/I-3</w:t>
            </w:r>
            <w:r w:rsidR="009E018F">
              <w:rPr>
                <w:rFonts w:cs="Arial" w:eastAsia="Times New Roman" w:hAnsi="Arial" w:ascii="Arial"/>
                <w:sz w:val="18"/>
                <w:szCs w:val="18"/>
              </w:rPr>
              <w:t>73-04/14-03/562 od  27.10.2014.</w:t>
            </w: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>
              <w:t xml:space="preserve">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9E018F" w:rsidR="00641A44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23.190,04</w:t>
            </w:r>
          </w:p>
        </w:tc>
      </w:tr>
      <w:tr w:rsidTr="00E7646A" w:rsidR="00641A44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641A44" w:rsidR="00641A4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41A44" w:rsidP="00F96F03" w:rsidR="00641A44" w:rsidRPr="00B9636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14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AF3A7C" w:rsidR="00641A44" w:rsidRPr="00B9636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41A44" w:rsidP="00D15D75" w:rsidR="00641A44" w:rsidRPr="00641A4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AF3A7C" w:rsidR="00641A44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 xml:space="preserve">Trg Stjepana Radića 1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6F03" w:rsidP="00357FE8" w:rsidR="00641A44" w:rsidRPr="00F96F03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F96F03">
              <w:rPr>
                <w:rFonts w:cs="Arial" w:eastAsia="Times New Roman" w:hAnsi="Arial" w:ascii="Arial"/>
                <w:sz w:val="18"/>
                <w:szCs w:val="18"/>
              </w:rPr>
              <w:t>Naknada za zadržavanje nezakonito izgrađene zgrade</w:t>
            </w:r>
          </w:p>
          <w:p w:rsidRDefault="00F96F03" w:rsidP="00357FE8" w:rsidR="00F96F03" w:rsidRPr="00F96F03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F96F03">
              <w:rPr>
                <w:rFonts w:cs="Arial" w:eastAsia="Times New Roman" w:hAnsi="Arial" w:ascii="Arial"/>
                <w:sz w:val="18"/>
                <w:szCs w:val="18"/>
              </w:rPr>
              <w:t>Rješenje o obvezi klasa:UP/I363-02/2014-019/17391 od 29.7.2014.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1A44" w:rsidP="00F96F03" w:rsidR="00641A44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19.527,25</w:t>
            </w:r>
          </w:p>
        </w:tc>
      </w:tr>
      <w:tr w:rsidTr="00876C78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876C78" w:rsidR="00B054BD" w:rsidRPr="002717EA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54BD" w:rsidP="00876C78" w:rsidR="00B054BD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876C78" w:rsidR="00B054BD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Produkt d.o.o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zastupa odvj.društvo Žup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 xml:space="preserve">ić &amp; partneri d.o.o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54BD" w:rsidP="00876C78" w:rsidR="00B054BD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93205471623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876C78" w:rsidR="00B054BD" w:rsidRPr="005415E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415EF">
              <w:rPr>
                <w:rFonts w:cs="Arial" w:eastAsia="Times New Roman" w:hAnsi="Arial" w:ascii="Arial"/>
                <w:sz w:val="20"/>
                <w:szCs w:val="20"/>
              </w:rPr>
              <w:t>Vrbanićeva 50,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876C78" w:rsidR="009D3E28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B1ACC">
              <w:rPr>
                <w:rFonts w:cs="Arial" w:eastAsia="Times New Roman" w:hAnsi="Arial" w:ascii="Arial"/>
                <w:sz w:val="16"/>
                <w:szCs w:val="16"/>
              </w:rPr>
              <w:t>Pravomoćna i ovršna presuda Trgovačkog suda u Zagrebu broj P-1764/08 od  3.2.2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006. Pravomoćna i ovršna presuda </w:t>
            </w:r>
            <w:r w:rsidRPr="00DB1ACC">
              <w:rPr>
                <w:rFonts w:cs="Arial" w:eastAsia="Times New Roman" w:hAnsi="Arial" w:ascii="Arial"/>
                <w:sz w:val="16"/>
                <w:szCs w:val="16"/>
              </w:rPr>
              <w:t>Općinskog građanskog</w:t>
            </w:r>
            <w:r w:rsidR="00814294"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DB1ACC">
              <w:rPr>
                <w:rFonts w:cs="Arial" w:eastAsia="Times New Roman" w:hAnsi="Arial" w:ascii="Arial"/>
                <w:sz w:val="16"/>
                <w:szCs w:val="16"/>
              </w:rPr>
              <w:t>suda u Z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ag</w:t>
            </w:r>
            <w:r w:rsidRPr="00DB1ACC">
              <w:rPr>
                <w:rFonts w:cs="Arial" w:eastAsia="Times New Roman" w:hAnsi="Arial" w:ascii="Arial"/>
                <w:sz w:val="16"/>
                <w:szCs w:val="16"/>
              </w:rPr>
              <w:t xml:space="preserve">rebu P-2646/07 od 20.1.2009.; </w:t>
            </w:r>
          </w:p>
          <w:p w:rsidRDefault="00B054BD" w:rsidP="00876C78" w:rsidR="00B054B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B1ACC">
              <w:rPr>
                <w:rFonts w:cs="Arial" w:eastAsia="Times New Roman" w:hAnsi="Arial" w:ascii="Arial"/>
                <w:sz w:val="16"/>
                <w:szCs w:val="16"/>
              </w:rPr>
              <w:t xml:space="preserve">rješenje o ovrsi Ovr-4039/2016 od 25.5.2016. 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rješenje o ovrsi Općinsk</w:t>
            </w:r>
            <w:r w:rsidR="00814294">
              <w:rPr>
                <w:rFonts w:cs="Arial" w:eastAsia="Times New Roman" w:hAnsi="Arial" w:ascii="Arial"/>
                <w:sz w:val="16"/>
                <w:szCs w:val="16"/>
              </w:rPr>
              <w:t>o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g građanskog suda Ovr-4039/2016 od 25.5.2016 i Ovr-1740/2016 od 15.3.2016. </w:t>
            </w:r>
          </w:p>
          <w:p w:rsidRDefault="00B054BD" w:rsidP="00876C78" w:rsidR="00B054BD" w:rsidRPr="00DB1ACC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razlučno pravo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876C78" w:rsidR="00B054BD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12.646,048,96</w:t>
            </w:r>
          </w:p>
        </w:tc>
      </w:tr>
      <w:tr w:rsidTr="00E34588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CA2A79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34588" w:rsidR="00B054BD" w:rsidRPr="005D00D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CA2A79" w:rsidR="00B054BD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Inse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n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tivna i kongresna turisti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čka agencija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 xml:space="preserve">ICTA d.o.o, zastupa 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 xml:space="preserve">odvj.Maroje Matana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iz Zagrreba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5415EF" w:rsidR="00B054BD" w:rsidRPr="005D00D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08083964257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5415EF" w:rsidR="00B054BD" w:rsidRPr="005415E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415EF">
              <w:rPr>
                <w:rFonts w:cs="Arial" w:eastAsia="Times New Roman" w:hAnsi="Arial" w:ascii="Arial"/>
                <w:sz w:val="20"/>
                <w:szCs w:val="20"/>
              </w:rPr>
              <w:t>Pinji 19, Zaton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CA2A79" w:rsidR="00B054BD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31CD7">
              <w:rPr>
                <w:rFonts w:cs="Arial" w:eastAsia="Times New Roman" w:hAnsi="Arial" w:ascii="Arial"/>
                <w:sz w:val="20"/>
                <w:szCs w:val="20"/>
              </w:rPr>
              <w:t>Ugovor o zajmu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SG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 xml:space="preserve">Črnomerec 1978 d.o.o. </w:t>
            </w:r>
          </w:p>
          <w:p w:rsidRDefault="00B054BD" w:rsidP="00CA2A79" w:rsidR="00B054BD" w:rsidRPr="00F31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Sredstvo osiguranja 3 bjanko zadužnice Stanograda koji je i osnovač SG  Črnomerec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CA2A79" w:rsidR="00B054BD" w:rsidRPr="005D00D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2.168,957,02</w:t>
            </w:r>
          </w:p>
        </w:tc>
      </w:tr>
      <w:tr w:rsidTr="00013710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CA2A79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16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013710" w:rsidR="00B054BD" w:rsidRPr="005D00D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A5552B" w:rsidR="00B054BD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Grad Zagreb, zastupa 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 xml:space="preserve">odvj.Marko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Ramljak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6D7CFA" w:rsidR="00B054BD" w:rsidRPr="005D00D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5415EF" w:rsidR="00B054BD" w:rsidRPr="005415E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415EF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FA28A8" w:rsidR="00B054BD" w:rsidRPr="009075D4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5D4">
              <w:rPr>
                <w:rFonts w:cs="Arial" w:eastAsia="Times New Roman" w:hAnsi="Arial" w:ascii="Arial"/>
                <w:sz w:val="18"/>
                <w:szCs w:val="18"/>
              </w:rPr>
              <w:t>Parnični trošak po presudama Trgovačkog suda u Zagrebu u predmetima: P-2721/2015 od 9.6.2017.;P-2720/2015 od 06.02.2017.i P-1808/2016 od 29.12.2017 NISU PRAVOMOĆNA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CA2A79" w:rsidR="00B054BD" w:rsidRPr="005D00D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1.019,176,53</w:t>
            </w:r>
          </w:p>
        </w:tc>
      </w:tr>
      <w:tr w:rsidTr="00013710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B04AE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013710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18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30E60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Tehnika d.d</w:t>
            </w:r>
          </w:p>
          <w:p w:rsidRDefault="00B054BD" w:rsidP="00330E60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330E60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73037001250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30E60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Ul.Grada Vukovara 276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B04AE" w:rsidR="00B054BD" w:rsidRPr="00330E60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30E60">
              <w:rPr>
                <w:rFonts w:cs="Arial" w:eastAsia="Times New Roman" w:hAnsi="Arial" w:ascii="Arial"/>
                <w:sz w:val="18"/>
                <w:szCs w:val="18"/>
              </w:rPr>
              <w:t xml:space="preserve">Izvođenje radova na objektu pravomoćn presuda Trgovački sud u Zagrebu ,Stalna služba u Karlovcu P -7730/2010 od 11.10.2013.;pravomoćno rješenje o ovrsi Općinskog građanskog suda u Zagrebu </w:t>
            </w:r>
          </w:p>
          <w:p w:rsidRDefault="00B054BD" w:rsidP="009B04AE" w:rsidR="00B054BD" w:rsidRPr="00330E60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30E60">
              <w:rPr>
                <w:rFonts w:cs="Arial" w:eastAsia="Times New Roman" w:hAnsi="Arial" w:ascii="Arial"/>
                <w:sz w:val="18"/>
                <w:szCs w:val="18"/>
              </w:rPr>
              <w:t>Ovr-6629/2016 od 20.07.2016.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30E60" w:rsidR="00B054BD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302.073,08</w:t>
            </w:r>
          </w:p>
        </w:tc>
      </w:tr>
      <w:tr w:rsidTr="00152C22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B04AE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152C22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19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5D3264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Dubrovnik Ceste d.d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2C3711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60216477432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5D3264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 xml:space="preserve">Vladimira Nazora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8 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,Dubrovnik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E63A52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Pravomoćna ovršna presuda </w:t>
            </w:r>
            <w:r w:rsidRPr="002C3711">
              <w:rPr>
                <w:rFonts w:cs="Arial" w:eastAsia="Times New Roman" w:hAnsi="Arial" w:ascii="Arial"/>
                <w:sz w:val="18"/>
                <w:szCs w:val="18"/>
              </w:rPr>
              <w:t>i rješenje Trgovačkog suda u Zagrebu P-6386/2005 od 15.2.2010. ispravljeno isto rješenje  od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2</w:t>
            </w:r>
            <w:r w:rsidRPr="002C3711">
              <w:rPr>
                <w:rFonts w:cs="Arial" w:eastAsia="Times New Roman" w:hAnsi="Arial" w:ascii="Arial"/>
                <w:sz w:val="18"/>
                <w:szCs w:val="18"/>
              </w:rPr>
              <w:t>7.10.2014. pravomoćno i ovršno 8.6.2015.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30E60" w:rsidR="00B054BD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572.028,74</w:t>
            </w:r>
          </w:p>
        </w:tc>
      </w:tr>
      <w:tr w:rsidTr="00152C22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B04AE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152C22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20</w:t>
            </w:r>
          </w:p>
          <w:p w:rsidRDefault="00B054BD" w:rsidP="00152C22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41485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Grad Koprivnica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41485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62112914641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41485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Zrinski trg 1,Koprivnica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B04AE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Ugovor br.133/11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o financiranju od 14.3.2011. održavanje parcele u Koprivnici ;presuda Trgovačkog suda u Zagrebu P-2617/2016 od dana 20.7.2017.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30E60" w:rsidR="00B054BD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108.122,70</w:t>
            </w:r>
          </w:p>
        </w:tc>
      </w:tr>
      <w:tr w:rsidTr="00E7646A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B04AE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54BD" w:rsidP="00E41485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21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B04AE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GO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I d.d, zastupa  odvjetničko  društvo Žup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ić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&amp;Partneri d.o.o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B12E4" w:rsidR="00B054BD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81377247676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B12E4" w:rsidR="00B054BD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Martićeva 17/1,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B04AE" w:rsidR="00B054BD" w:rsidRPr="009F07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F077D">
              <w:rPr>
                <w:rFonts w:cs="Arial" w:eastAsia="Times New Roman" w:hAnsi="Arial" w:ascii="Arial"/>
                <w:sz w:val="18"/>
                <w:szCs w:val="18"/>
              </w:rPr>
              <w:t xml:space="preserve">Pravomoćna i ovršan presuda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T</w:t>
            </w:r>
            <w:r w:rsidRPr="009F077D">
              <w:rPr>
                <w:rFonts w:cs="Arial" w:eastAsia="Times New Roman" w:hAnsi="Arial" w:ascii="Arial"/>
                <w:sz w:val="18"/>
                <w:szCs w:val="18"/>
              </w:rPr>
              <w:t>rgovačkog suda u Zagrebu P-305/2007 od 3.10.2008.; rješenje o ovrsi Trgovačkog suda u Zagrebu Ovr-4684/2012 od 02.10.2012. ;zabilježba ovrhe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30E60" w:rsidR="00B054BD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691.717.18</w:t>
            </w:r>
          </w:p>
        </w:tc>
      </w:tr>
      <w:tr w:rsidTr="00E7646A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54BD" w:rsidP="009F667F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F667F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Gradska plinara Zagreb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054BD" w:rsidP="00EB12E4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20985255037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B12E4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Zagreb,Radnička cesta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F667F" w:rsidR="00B054BD" w:rsidRPr="009F667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Presuda Općinskog građanskog suda u Zagrebu P-2827/13 od 13.03.2014. i rješenje istog suda P-2827/13 od 23.8.2016.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A176CD" w:rsidR="00B054BD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108.418,89 </w:t>
            </w:r>
          </w:p>
        </w:tc>
      </w:tr>
      <w:tr w:rsidTr="00E7646A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25337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F7088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Arhitekt NOVI d.o.o u l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ikvidaciji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B12E4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26686209956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B12E4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Nikole Tesle bb, Dubrovnik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F667F" w:rsidR="00B054BD" w:rsidRPr="003F708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F7088">
              <w:rPr>
                <w:rFonts w:cs="Arial" w:eastAsia="Times New Roman" w:hAnsi="Arial" w:ascii="Arial"/>
                <w:sz w:val="18"/>
                <w:szCs w:val="18"/>
              </w:rPr>
              <w:t xml:space="preserve">Računi </w:t>
            </w:r>
          </w:p>
          <w:p w:rsidRDefault="00B054BD" w:rsidP="009F667F" w:rsidR="00B054BD" w:rsidRPr="003F708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F7088">
              <w:rPr>
                <w:rFonts w:cs="Arial" w:eastAsia="Times New Roman" w:hAnsi="Arial" w:ascii="Arial"/>
                <w:sz w:val="18"/>
                <w:szCs w:val="18"/>
              </w:rPr>
              <w:t xml:space="preserve">Presuda Visokog trgovačkog  suda u RH posl broj 67.Pž-5481/12-3 od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12.1.2016.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3F7088" w:rsidR="00B054BD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50.956,59</w:t>
            </w:r>
          </w:p>
        </w:tc>
      </w:tr>
      <w:tr w:rsidTr="00E7646A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25337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8371DD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Odvjetnik Stjepan Vokić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B12E4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36155508807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B12E4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R.Austrije 7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F667F" w:rsidR="00B054BD" w:rsidRPr="003A42E6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3A42E6">
              <w:rPr>
                <w:rFonts w:cs="Arial" w:eastAsia="Times New Roman" w:hAnsi="Arial" w:ascii="Arial"/>
                <w:sz w:val="16"/>
                <w:szCs w:val="16"/>
              </w:rPr>
              <w:t xml:space="preserve">- odvjetnički troškovi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u predmetima :</w:t>
            </w:r>
            <w:r w:rsidRPr="003A42E6">
              <w:rPr>
                <w:rFonts w:cs="Arial" w:eastAsia="Times New Roman" w:hAnsi="Arial" w:ascii="Arial"/>
                <w:sz w:val="16"/>
                <w:szCs w:val="16"/>
              </w:rPr>
              <w:t xml:space="preserve"> Trgovački sud u Zagrebu P-3536/10; Trgovački sud u Varaždinu P-440/07 ;Opć.građ.suda u Zagreb  P-2194/05; Općinski građanski sud u Zagrebu,zemljišno knjižni Z-25886/04; Izjava stečajnog dužnika o neizvršenom plaćanju  jb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3A42E6">
              <w:rPr>
                <w:rFonts w:cs="Arial" w:eastAsia="Times New Roman" w:hAnsi="Arial" w:ascii="Arial"/>
                <w:sz w:val="16"/>
                <w:szCs w:val="16"/>
              </w:rPr>
              <w:t>N.Tadić iz Zagreba, OV-5928/14 od 13.11.2014.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25337" w:rsidR="00B054BD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2.311,489,17</w:t>
            </w:r>
          </w:p>
        </w:tc>
      </w:tr>
      <w:tr w:rsidTr="00E7646A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25337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1D0312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Odvjetnik NENAD GROF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B12E4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37005474978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B12E4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Nikole Pavića 7,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D229A3" w:rsidR="00B054BD" w:rsidRPr="001D031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D0312">
              <w:rPr>
                <w:rFonts w:cs="Arial" w:eastAsia="Times New Roman" w:hAnsi="Arial" w:ascii="Arial"/>
                <w:sz w:val="18"/>
                <w:szCs w:val="18"/>
              </w:rPr>
              <w:t>Odvjetničke usluge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; </w:t>
            </w:r>
            <w:r w:rsidRPr="001D0312">
              <w:rPr>
                <w:rFonts w:cs="Arial" w:eastAsia="Times New Roman" w:hAnsi="Arial" w:ascii="Arial"/>
                <w:sz w:val="18"/>
                <w:szCs w:val="18"/>
              </w:rPr>
              <w:t>Ugovor  o obavljanju odvjetničkih usluga od 3.10.2016.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sa troškovnicima i preslikama obavljenih radnji u predmetima </w:t>
            </w:r>
            <w:r w:rsidRPr="00424A64">
              <w:rPr>
                <w:rFonts w:cs="Arial" w:eastAsia="Times New Roman" w:hAnsi="Arial" w:ascii="Arial"/>
                <w:sz w:val="16"/>
                <w:szCs w:val="16"/>
              </w:rPr>
              <w:t>Povrv-3690/15; P-2722/15; P2721/15; P-2722/15;P-</w:t>
            </w:r>
            <w:r w:rsidRPr="00424A64">
              <w:rPr>
                <w:rFonts w:cs="Arial" w:eastAsia="Times New Roman" w:hAnsi="Arial" w:ascii="Arial"/>
                <w:sz w:val="16"/>
                <w:szCs w:val="16"/>
              </w:rPr>
              <w:lastRenderedPageBreak/>
              <w:t>1808/16; P-1655/17; P-3029/15:P-2008/16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1D0312" w:rsidR="00B054BD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3.333,120,00</w:t>
            </w:r>
          </w:p>
        </w:tc>
      </w:tr>
      <w:tr w:rsidTr="00E7646A" w:rsidR="00B054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25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25337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BF03D1" w:rsidR="00B054BD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Hrvatska p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oštanska banka d.d</w:t>
            </w:r>
          </w:p>
          <w:p w:rsidRDefault="00B054BD" w:rsidP="00BF03D1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44C0D">
              <w:rPr>
                <w:rFonts w:cs="Arial" w:eastAsia="Times New Roman" w:hAnsi="Arial" w:ascii="Arial"/>
                <w:sz w:val="20"/>
                <w:szCs w:val="20"/>
              </w:rPr>
              <w:t>zastupa  odvj. društvo Župić &amp;Partneri d.o.o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B12E4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B12E4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Jurišićeva 4,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9F667F" w:rsidR="00B054BD" w:rsidRPr="00E96066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E96066">
              <w:rPr>
                <w:rFonts w:cs="Arial" w:eastAsia="Times New Roman" w:hAnsi="Arial" w:ascii="Arial"/>
                <w:sz w:val="16"/>
                <w:szCs w:val="16"/>
              </w:rPr>
              <w:t xml:space="preserve">Ugovor o dugoročnom kreditu 11/2010-DVPJS od 11.03.2010. </w:t>
            </w:r>
          </w:p>
          <w:p w:rsidRDefault="00B054BD" w:rsidP="009F667F" w:rsidR="00B054BD" w:rsidRPr="00E96066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E96066">
              <w:rPr>
                <w:rFonts w:cs="Arial" w:eastAsia="Times New Roman" w:hAnsi="Arial" w:ascii="Arial"/>
                <w:sz w:val="16"/>
                <w:szCs w:val="16"/>
              </w:rPr>
              <w:t xml:space="preserve">-Sporazum broj 61/2013 </w:t>
            </w:r>
            <w:r w:rsidRPr="00E96066">
              <w:rPr>
                <w:rFonts w:cs="Arial" w:eastAsia="Times New Roman" w:hAnsi="Arial" w:ascii="Arial"/>
                <w:b/>
                <w:sz w:val="16"/>
                <w:szCs w:val="16"/>
              </w:rPr>
              <w:t>zasnivanje založnog prava na poslovnim udjelima od</w:t>
            </w:r>
            <w:r w:rsidRPr="00E96066">
              <w:rPr>
                <w:rFonts w:cs="Arial" w:eastAsia="Times New Roman" w:hAnsi="Arial" w:ascii="Arial"/>
                <w:sz w:val="16"/>
                <w:szCs w:val="16"/>
              </w:rPr>
              <w:t xml:space="preserve"> 09.08.2013. jb  N.Tadić OV-4595/13 </w:t>
            </w:r>
          </w:p>
          <w:p w:rsidRDefault="00B054BD" w:rsidP="00E96066" w:rsidR="00B054BD" w:rsidRPr="00E96066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E96066">
              <w:rPr>
                <w:rFonts w:cs="Arial" w:eastAsia="Times New Roman" w:hAnsi="Arial" w:ascii="Arial"/>
                <w:sz w:val="16"/>
                <w:szCs w:val="16"/>
              </w:rPr>
              <w:t xml:space="preserve">-Sporazum broj 60/10  o </w:t>
            </w:r>
            <w:r w:rsidRPr="00E96066">
              <w:rPr>
                <w:rFonts w:cs="Arial" w:eastAsia="Times New Roman" w:hAnsi="Arial" w:ascii="Arial"/>
                <w:b/>
                <w:sz w:val="16"/>
                <w:szCs w:val="16"/>
              </w:rPr>
              <w:t>zasnivanje založnog prava</w:t>
            </w:r>
            <w:r w:rsidRPr="00E96066">
              <w:rPr>
                <w:rFonts w:cs="Arial" w:eastAsia="Times New Roman" w:hAnsi="Arial" w:ascii="Arial"/>
                <w:sz w:val="16"/>
                <w:szCs w:val="16"/>
              </w:rPr>
              <w:t xml:space="preserve"> (simultana hipoteka) na </w:t>
            </w:r>
            <w:r w:rsidRPr="00E96066">
              <w:rPr>
                <w:rFonts w:cs="Arial" w:eastAsia="Times New Roman" w:hAnsi="Arial" w:ascii="Arial"/>
                <w:b/>
                <w:sz w:val="16"/>
                <w:szCs w:val="16"/>
              </w:rPr>
              <w:t>nekretninama</w:t>
            </w:r>
            <w:r w:rsidRPr="00E96066">
              <w:rPr>
                <w:rFonts w:cs="Arial" w:eastAsia="Times New Roman" w:hAnsi="Arial" w:ascii="Arial"/>
                <w:sz w:val="16"/>
                <w:szCs w:val="16"/>
              </w:rPr>
              <w:t xml:space="preserve"> od 30.03.2010. OV-2576/10 jb Dolinar iz Zagreba ; Općinski sud u Dubrovniku Ovr-217/15 , </w:t>
            </w:r>
            <w:r w:rsidR="00B57956" w:rsidRPr="00E96066">
              <w:rPr>
                <w:rFonts w:cs="Arial" w:eastAsia="Times New Roman" w:hAnsi="Arial" w:ascii="Arial"/>
                <w:sz w:val="16"/>
                <w:szCs w:val="16"/>
              </w:rPr>
              <w:t>potvrđeno  rješenjem</w:t>
            </w:r>
            <w:r w:rsidR="00E96066"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="00B57956" w:rsidRPr="00E96066">
              <w:rPr>
                <w:rFonts w:cs="Arial" w:eastAsia="Times New Roman" w:hAnsi="Arial" w:ascii="Arial"/>
                <w:sz w:val="16"/>
                <w:szCs w:val="16"/>
              </w:rPr>
              <w:t>Županijskog  suda u Zagrebu Gž. Ovr-2618/15 od 5..4.2016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C42FA8" w:rsidR="00B054BD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17.806,988,09</w:t>
            </w:r>
          </w:p>
        </w:tc>
      </w:tr>
      <w:tr w:rsidTr="00E7646A" w:rsidR="00B054BD" w:rsidRPr="00223D33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B054B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25337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54BD" w:rsidP="001C62F9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Branko Đukić, zastupa  odvj. Maroje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 Matan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a iz 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a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54BD" w:rsidP="00EB12E4" w:rsidR="00B054BD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78689630545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E437F3" w:rsidR="00B054BD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Jezuitski trg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1,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1C62F9" w:rsidR="00B054BD" w:rsidRPr="001C62F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C62F9">
              <w:rPr>
                <w:rFonts w:cs="Arial" w:eastAsia="Times New Roman" w:hAnsi="Arial" w:ascii="Arial"/>
                <w:sz w:val="18"/>
                <w:szCs w:val="18"/>
              </w:rPr>
              <w:t>Pravomoćna i ovršna presuda Općinskog građanskog suda u Zagrebu P-4847/2006</w:t>
            </w:r>
            <w:r w:rsidRPr="00A5552B">
              <w:rPr>
                <w:rFonts w:cs="Arial" w:eastAsia="Times New Roman" w:hAnsi="Arial" w:ascii="Arial"/>
                <w:sz w:val="16"/>
                <w:szCs w:val="18"/>
              </w:rPr>
              <w:t xml:space="preserve"> od </w:t>
            </w:r>
            <w:r w:rsidRPr="001C62F9">
              <w:rPr>
                <w:rFonts w:cs="Arial" w:eastAsia="Times New Roman" w:hAnsi="Arial" w:ascii="Arial"/>
                <w:sz w:val="18"/>
                <w:szCs w:val="18"/>
              </w:rPr>
              <w:t xml:space="preserve">21.10.2010. pravomoćna 4.3.2014.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54BD" w:rsidP="001C62F9" w:rsidR="00B054BD" w:rsidRPr="00223D33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854.565,36</w:t>
            </w:r>
          </w:p>
        </w:tc>
      </w:tr>
      <w:tr w:rsidTr="0025658F" w:rsidR="00F0102F" w:rsidRPr="00223D33">
        <w:trPr>
          <w:trHeight w:val="101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F0102F" w:rsidRPr="00223D33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0102F" w:rsidP="00E25337" w:rsidR="00F0102F" w:rsidRPr="00223D33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25658F" w:rsidR="00F0102F" w:rsidRPr="00223D3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Hrvatska Lutrija d.o.o,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223D33">
              <w:rPr>
                <w:rFonts w:cs="Arial" w:eastAsia="Times New Roman" w:hAnsi="Arial" w:ascii="Arial"/>
                <w:sz w:val="18"/>
                <w:szCs w:val="18"/>
              </w:rPr>
              <w:t xml:space="preserve">zastupa  odvjetničko društvo BABIĆ&amp;ČIBARIĆ d.o.o, Zagreb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0102F" w:rsidP="00EB12E4" w:rsidR="00F0102F" w:rsidRPr="00223D33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27905228158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EB12E4" w:rsidR="00F0102F" w:rsidRPr="00223D3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Ul.Grada Vukovara 72,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BD1F68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Uplate po p</w:t>
            </w:r>
            <w:r w:rsidRPr="00ED6C1C">
              <w:rPr>
                <w:rFonts w:cs="Arial" w:eastAsia="Times New Roman" w:hAnsi="Arial" w:ascii="Arial"/>
                <w:sz w:val="20"/>
                <w:szCs w:val="20"/>
              </w:rPr>
              <w:t xml:space="preserve">redugovori iz 1997.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i 1998.g</w:t>
            </w:r>
            <w:r w:rsidRPr="00ED6C1C">
              <w:rPr>
                <w:rFonts w:cs="Arial" w:eastAsia="Times New Roman" w:hAnsi="Arial" w:ascii="Arial"/>
                <w:sz w:val="20"/>
                <w:szCs w:val="20"/>
              </w:rPr>
              <w:t xml:space="preserve">odine </w:t>
            </w:r>
          </w:p>
          <w:p w:rsidRDefault="00F0102F" w:rsidP="00BD1F68" w:rsidR="00F0102F" w:rsidRPr="00ED6C1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 t</w:t>
            </w:r>
            <w:r w:rsidR="00F0396B">
              <w:rPr>
                <w:rFonts w:cs="Arial" w:eastAsia="Times New Roman" w:hAnsi="Arial" w:ascii="Arial"/>
                <w:sz w:val="20"/>
                <w:szCs w:val="20"/>
              </w:rPr>
              <w:t>ijeku postupa pred Trgovačkim su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dom u Zagrebu broj P-3029/2015</w:t>
            </w:r>
            <w:r w:rsidR="00F0396B">
              <w:rPr>
                <w:rFonts w:cs="Arial" w:eastAsia="Times New Roman" w:hAnsi="Arial" w:ascii="Arial"/>
                <w:sz w:val="20"/>
                <w:szCs w:val="20"/>
              </w:rPr>
              <w:t xml:space="preserve">,po tužbi HL d.o.o.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DE6FCB" w:rsidR="00F0102F" w:rsidRPr="00223D33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18.342.</w:t>
            </w: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111,33</w:t>
            </w:r>
          </w:p>
        </w:tc>
      </w:tr>
      <w:tr w:rsidTr="00673E90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E25337" w:rsidR="00F0102F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73E90" w:rsidR="00F0102F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TM 2 Sistem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EB12E4" w:rsidR="00F0102F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34158511705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EB12E4" w:rsidR="00F0102F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Mandrova 3,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9F667F" w:rsidR="00F0102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održavanju računalnog sustava po računima 2014-2018</w:t>
            </w:r>
          </w:p>
          <w:p w:rsidRDefault="00F0102F" w:rsidP="009F667F" w:rsidR="00F0102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Dio u zastari ??????=23901,26 kn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DE6FCB" w:rsidR="00F0102F" w:rsidRPr="00580A48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108.557,51</w:t>
            </w:r>
          </w:p>
        </w:tc>
      </w:tr>
      <w:tr w:rsidTr="00673E90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F667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E25337" w:rsidR="00F0102F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73E90" w:rsidR="00F0102F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Vodoopskrba i odvodnja d.o.o,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EB12E4" w:rsidR="00F0102F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8341656499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EB12E4" w:rsidR="00F0102F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Folnegovićeva 1,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9F667F" w:rsidR="00F0102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Voda i odvodnja,trošak ovršnog postupka P-4791/13 I P-4791/02</w:t>
            </w:r>
          </w:p>
          <w:p w:rsidRDefault="00F0102F" w:rsidP="009F667F" w:rsidR="00F0102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-pravomoćna i vršna presuda P-6921/15 OD 19.2.2016 </w:t>
            </w:r>
          </w:p>
          <w:p w:rsidRDefault="00F0102F" w:rsidP="00F25281" w:rsidR="00F0102F" w:rsidRPr="00223D3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-rješenje o ovrsi jb I.Lisonek  posl broj Ovrv-2882/10 ; </w:t>
            </w:r>
            <w:r w:rsidRPr="00580A48">
              <w:rPr>
                <w:rFonts w:cs="Arial" w:eastAsia="Times New Roman" w:hAnsi="Arial" w:ascii="Arial"/>
                <w:sz w:val="18"/>
                <w:szCs w:val="18"/>
              </w:rPr>
              <w:t xml:space="preserve">rješenje o ovrsi jb I.Lisonek posl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580A48">
              <w:rPr>
                <w:rFonts w:cs="Arial" w:eastAsia="Times New Roman" w:hAnsi="Arial" w:ascii="Arial"/>
                <w:sz w:val="18"/>
                <w:szCs w:val="18"/>
              </w:rPr>
              <w:t>bro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j Ovrv-5534/17;rješenje o ovrsi jb I.Lisonek posl bro Ovrv-5577/15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DE6FCB" w:rsidR="00F0102F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80A48">
              <w:rPr>
                <w:rFonts w:cs="Arial" w:eastAsia="Times New Roman" w:hAnsi="Arial" w:ascii="Arial"/>
                <w:sz w:val="20"/>
                <w:szCs w:val="20"/>
              </w:rPr>
              <w:t>154.310,65</w:t>
            </w:r>
          </w:p>
        </w:tc>
      </w:tr>
      <w:tr w:rsidTr="00857637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380C77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Nova kreditna banka Maribor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d.d.</w:t>
            </w:r>
          </w:p>
          <w:p w:rsidRDefault="00F0102F" w:rsidP="00380C77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380C77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58602216763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857637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Republika Slovenija , Maribor </w:t>
            </w:r>
            <w:r w:rsidRPr="00751DDF">
              <w:rPr>
                <w:rFonts w:cs="Arial" w:eastAsia="Times New Roman" w:hAnsi="Arial" w:ascii="Arial"/>
                <w:sz w:val="20"/>
                <w:szCs w:val="20"/>
              </w:rPr>
              <w:t xml:space="preserve">Ul.Vita Kraigherja 4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51DDF" w:rsidR="00F0102F" w:rsidRPr="00D051D4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Ugovor o kreditu 2422 od 22.1.2008.; Ugovor o kreditu 2475 od 23.9.2008.; Ugovor o kreditu 2619 od 16.9.2011. </w:t>
            </w:r>
          </w:p>
          <w:p w:rsidRDefault="00F0102F" w:rsidP="00751DDF" w:rsidR="00F0102F" w:rsidRPr="00D051D4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>Ugovor o osiguranju tražbine zasnivanjem hipoteke na nekretninama solemiziran po jb N.Tadić  iz Zagreba, OV-3866/13 od dana   28.6.2013. Ugovor o osiguranju novčane tražbine zasnivanjem hipoteke na nekretninama  solemiziran po jb L.Škaričić iz Zagreba, OV-14734/08 od dana  11.12.2008.;</w:t>
            </w:r>
            <w:r w:rsidR="00D051D4"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 Ugovor o cesiji javnobilježnički solemniziran po javnom bilježniku Ilinki Lisonek dana 04.3.2015. , OV-1827/2015  kojim ADRIA BANK ag  i Ugovor o cesiji solemnizirana dana 04.03.2015. OV-1826/2015.</w:t>
            </w:r>
          </w:p>
          <w:p w:rsidRDefault="00F0102F" w:rsidP="00751DDF" w:rsidR="00F0102F" w:rsidRPr="00D051D4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Razlučno pravo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006E1C" w:rsidR="00F0102F" w:rsidRPr="00006E1C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006E1C">
              <w:rPr>
                <w:rFonts w:cs="Arial" w:eastAsia="Times New Roman" w:hAnsi="Arial" w:ascii="Arial"/>
                <w:sz w:val="20"/>
                <w:szCs w:val="20"/>
              </w:rPr>
              <w:t>39.968.102,22</w:t>
            </w:r>
          </w:p>
        </w:tc>
      </w:tr>
      <w:tr w:rsidTr="0005715D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05715D" w:rsidR="00F0102F" w:rsidRPr="005D7CD7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33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5D7CD7" w:rsidR="00F0102F" w:rsidRPr="005D7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5D7CD7" w:rsidR="00F0102F" w:rsidRPr="005D7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E4696E" w:rsidR="00F0102F" w:rsidRPr="005D7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Trg Stjepana Radića 1, </w:t>
            </w: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5D7CD7" w:rsidR="00F0102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Ugovor o udjelu u financiranju komunalnih objekata </w:t>
            </w:r>
          </w:p>
          <w:p w:rsidRDefault="00F0102F" w:rsidP="005D7CD7" w:rsidR="00F0102F" w:rsidRPr="005D7CD7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5D7CD7">
              <w:rPr>
                <w:rFonts w:cs="Arial" w:eastAsia="Times New Roman" w:hAnsi="Arial" w:ascii="Arial"/>
                <w:sz w:val="18"/>
                <w:szCs w:val="18"/>
              </w:rPr>
              <w:t>Presuda Općinskog građanskog suda u Zagrebu ,pos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l</w:t>
            </w:r>
            <w:r w:rsidRPr="005D7CD7">
              <w:rPr>
                <w:rFonts w:cs="Arial" w:eastAsia="Times New Roman" w:hAnsi="Arial" w:ascii="Arial"/>
                <w:sz w:val="18"/>
                <w:szCs w:val="18"/>
              </w:rPr>
              <w:t>.broj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P-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6099/13 od 18.4.2014. potvrđeno presudom </w:t>
            </w:r>
            <w:r w:rsidRPr="005D7CD7">
              <w:rPr>
                <w:rFonts w:cs="Arial" w:eastAsia="Times New Roman" w:hAnsi="Arial" w:ascii="Arial"/>
                <w:sz w:val="18"/>
                <w:szCs w:val="18"/>
              </w:rPr>
              <w:t xml:space="preserve"> Županijskog suda u Varaždinu posl br Gžx-314/14 od 13.1.2015.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E6A8B" w:rsidR="00F0102F" w:rsidRPr="005D7CD7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711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.</w:t>
            </w: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222,49</w:t>
            </w:r>
          </w:p>
        </w:tc>
      </w:tr>
      <w:tr w:rsidTr="00247EC4" w:rsidR="00A0666D" w:rsidRPr="008A0F25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A0666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666D" w:rsidP="002204C4" w:rsidR="00A0666D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0666D" w:rsidP="00970343" w:rsidR="00A0666D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A0666D" w:rsidP="00970343" w:rsidR="00A0666D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666D" w:rsidP="006812B1" w:rsidR="00A0666D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0666D" w:rsidP="00B55195" w:rsidR="00A0666D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0666D" w:rsidP="00247EC4" w:rsidR="00A0666D" w:rsidRPr="00370ED2">
            <w:pPr>
              <w:rPr>
                <w:rFonts w:cs="Arial" w:eastAsia="Times New Roman" w:hAnsi="Arial" w:ascii="Arial"/>
                <w:sz w:val="32"/>
                <w:szCs w:val="32"/>
              </w:rPr>
            </w:pPr>
            <w:r w:rsidRPr="00A921FD">
              <w:rPr>
                <w:rFonts w:cs="Arial" w:eastAsia="Times New Roman" w:hAnsi="Arial" w:ascii="Arial"/>
                <w:sz w:val="16"/>
                <w:szCs w:val="16"/>
              </w:rPr>
              <w:t>-prije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dlog za protuovrhu radi naplate </w:t>
            </w:r>
            <w:r w:rsidRPr="00A921FD">
              <w:rPr>
                <w:rFonts w:cs="Arial" w:eastAsia="Times New Roman" w:hAnsi="Arial" w:ascii="Arial"/>
                <w:sz w:val="16"/>
                <w:szCs w:val="16"/>
              </w:rPr>
              <w:t>novčane tražbine   i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A921FD">
              <w:rPr>
                <w:rFonts w:cs="Arial" w:eastAsia="Times New Roman" w:hAnsi="Arial" w:ascii="Arial"/>
                <w:sz w:val="16"/>
                <w:szCs w:val="16"/>
              </w:rPr>
              <w:t>trošak žalbe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na rješenje o ovrsi postupak pred Općinskim građanskim sudom Ovrpl-1326/11 ; dopuna 199.488,86 kn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0666D" w:rsidP="008A0F25" w:rsidR="00A0666D" w:rsidRPr="008A0F25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A0666D">
              <w:rPr>
                <w:rFonts w:cs="Arial" w:eastAsia="Times New Roman" w:hAnsi="Arial" w:ascii="Arial"/>
                <w:sz w:val="20"/>
                <w:szCs w:val="20"/>
              </w:rPr>
              <w:t>1.045.486,86</w:t>
            </w:r>
          </w:p>
        </w:tc>
      </w:tr>
      <w:tr w:rsidTr="006C4D45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903146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35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70343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F0102F" w:rsidP="00970343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903146" w:rsidR="00F0102F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C4D45" w:rsidR="00F0102F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51DDF" w:rsidR="00F0102F" w:rsidRPr="0090314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3146">
              <w:rPr>
                <w:rFonts w:cs="Arial" w:eastAsia="Times New Roman" w:hAnsi="Arial" w:ascii="Arial"/>
                <w:sz w:val="18"/>
                <w:szCs w:val="18"/>
              </w:rPr>
              <w:t xml:space="preserve">Odvjetničke usluge – zastupanje vjerovnika u postupku pred Trgovačkim sudom u Zagrebu broj P-2722/2015.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PRAVOMOĆNOST?????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03146" w:rsidR="00F0102F" w:rsidRPr="00903146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538.522,30</w:t>
            </w:r>
          </w:p>
        </w:tc>
      </w:tr>
      <w:tr w:rsidTr="006C4D45" w:rsidR="00F0102F" w:rsidRPr="004E1451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70343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F0102F" w:rsidP="00970343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F634DF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55195" w:rsidR="00F0102F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51DDF" w:rsidR="00F0102F" w:rsidRPr="0018162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8162E">
              <w:rPr>
                <w:rFonts w:cs="Arial" w:eastAsia="Times New Roman" w:hAnsi="Arial" w:ascii="Arial"/>
                <w:sz w:val="18"/>
                <w:szCs w:val="18"/>
              </w:rPr>
              <w:t>Trošak pripreme zemljišta</w:t>
            </w:r>
          </w:p>
          <w:p w:rsidRDefault="00F0102F" w:rsidP="00751DDF" w:rsidR="00F0102F" w:rsidRPr="0018162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8162E">
              <w:rPr>
                <w:rFonts w:cs="Arial" w:eastAsia="Times New Roman" w:hAnsi="Arial" w:ascii="Arial"/>
                <w:sz w:val="18"/>
                <w:szCs w:val="18"/>
              </w:rPr>
              <w:t>Presuda Općinskog građanskog suda u Zagrebu, posl.broj LXXXVIII-3360/04 od 7.1.2005. pravomoćno 18.2.2014.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4E1451" w:rsidR="00F0102F" w:rsidRPr="004E1451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4E1451">
              <w:rPr>
                <w:rFonts w:cs="Arial" w:eastAsia="Times New Roman" w:hAnsi="Arial" w:ascii="Arial"/>
                <w:sz w:val="20"/>
                <w:szCs w:val="20"/>
              </w:rPr>
              <w:t>214.011,92</w:t>
            </w:r>
          </w:p>
        </w:tc>
      </w:tr>
      <w:tr w:rsidTr="006C4D45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70343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F0102F" w:rsidP="00970343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6C4D45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55195" w:rsidR="00F0102F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876C78" w:rsidR="00F0102F" w:rsidRPr="0090314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3146">
              <w:rPr>
                <w:rFonts w:cs="Arial" w:eastAsia="Times New Roman" w:hAnsi="Arial" w:ascii="Arial"/>
                <w:sz w:val="18"/>
                <w:szCs w:val="18"/>
              </w:rPr>
              <w:t>Odvjetničke usluge – zastupanje vjerovnika u postupku pred Trgovačkim su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dom u Zagrebu broj Povrv-3690/15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C4D45" w:rsidR="00F0102F" w:rsidRPr="001D6D85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1D6D85">
              <w:rPr>
                <w:rFonts w:cs="Arial" w:eastAsia="Times New Roman" w:hAnsi="Arial" w:ascii="Arial"/>
                <w:sz w:val="18"/>
                <w:szCs w:val="18"/>
              </w:rPr>
              <w:t>466.972,05</w:t>
            </w:r>
          </w:p>
        </w:tc>
      </w:tr>
      <w:tr w:rsidTr="00AA166C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70343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F0102F" w:rsidP="00970343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1D6D85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55195" w:rsidR="00F0102F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51DDF" w:rsidR="00F0102F" w:rsidRPr="001D6D8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D6D85">
              <w:rPr>
                <w:rFonts w:cs="Arial" w:eastAsia="Times New Roman" w:hAnsi="Arial" w:ascii="Arial"/>
                <w:sz w:val="18"/>
                <w:szCs w:val="18"/>
              </w:rPr>
              <w:t xml:space="preserve">Parnični trošak po presudi RH Županijski sud u Zagrebu posl broj:8.Gž-5863/10/2 od 29.siječnja 2013.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200720" w:rsidR="00F0102F" w:rsidRPr="00200720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200720">
              <w:rPr>
                <w:rFonts w:cs="Arial" w:eastAsia="Times New Roman" w:hAnsi="Arial" w:ascii="Arial"/>
                <w:sz w:val="18"/>
                <w:szCs w:val="18"/>
              </w:rPr>
              <w:t>43.154,47</w:t>
            </w:r>
          </w:p>
        </w:tc>
      </w:tr>
      <w:tr w:rsidTr="00D722E0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70343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F0102F" w:rsidP="00970343" w:rsidR="00F0102F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4A70F7" w:rsidR="00F0102F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55195" w:rsidR="00F0102F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B55195" w:rsidR="00F0102F" w:rsidRPr="0090314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međusobnim pravima i obvezama iz 1994.g ; trošak zastupanja vjerovnika u postupku koji se vodi pod brojem P-2445/15 Općinski sud u Novom Zagrebu; novi upisnik P-446/2018 , SPOR U TIJEKU ?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35D06" w:rsidR="00F0102F" w:rsidRPr="00B35D06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B35D06">
              <w:rPr>
                <w:rFonts w:cs="Arial" w:eastAsia="Times New Roman" w:hAnsi="Arial" w:ascii="Arial"/>
                <w:sz w:val="18"/>
                <w:szCs w:val="18"/>
              </w:rPr>
              <w:t>4.868,497,53</w:t>
            </w:r>
          </w:p>
        </w:tc>
      </w:tr>
      <w:tr w:rsidTr="00B0706F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51DD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B0706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40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0B60E2" w:rsidR="00F0102F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BUŠAC d.o.o.</w:t>
            </w:r>
            <w:r w:rsidR="00A32A83">
              <w:rPr>
                <w:rFonts w:cs="Arial" w:eastAsia="Times New Roman" w:hAnsi="Arial" w:ascii="Arial"/>
                <w:sz w:val="20"/>
                <w:szCs w:val="20"/>
              </w:rPr>
              <w:t>zastupa odvj.</w:t>
            </w:r>
            <w:r w:rsidR="005362E3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="00A32A83">
              <w:rPr>
                <w:rFonts w:cs="Arial" w:eastAsia="Times New Roman" w:hAnsi="Arial" w:ascii="Arial"/>
                <w:sz w:val="20"/>
                <w:szCs w:val="20"/>
              </w:rPr>
              <w:t>društvo Čogurić &amp;partneri d.o.o. iz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0B60E2" w:rsidR="00F0102F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49575697018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55195" w:rsidR="00F0102F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V.Novaka 34, Zaprešić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404581" w:rsidR="00F0102F" w:rsidRPr="00876C7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876C78">
              <w:rPr>
                <w:rFonts w:cs="Arial" w:eastAsia="Times New Roman" w:hAnsi="Arial" w:ascii="Arial"/>
                <w:sz w:val="18"/>
                <w:szCs w:val="18"/>
              </w:rPr>
              <w:t>Ugovor o izvođenju radova i anex istom; pr</w:t>
            </w:r>
            <w:r w:rsidR="00A32A83" w:rsidRPr="00876C78">
              <w:rPr>
                <w:rFonts w:cs="Arial" w:eastAsia="Times New Roman" w:hAnsi="Arial" w:ascii="Arial"/>
                <w:sz w:val="18"/>
                <w:szCs w:val="18"/>
              </w:rPr>
              <w:t xml:space="preserve">esuda Trgovačkog suda u Zagrebu </w:t>
            </w:r>
            <w:r w:rsidRPr="00876C78">
              <w:rPr>
                <w:rFonts w:cs="Arial" w:eastAsia="Times New Roman" w:hAnsi="Arial" w:ascii="Arial"/>
                <w:sz w:val="18"/>
                <w:szCs w:val="18"/>
              </w:rPr>
              <w:t xml:space="preserve">Stalna služba u Karlovcu  posl.broj P-2192/13  od 23.4.2014.; rješenje o ovrsi Općinski građanski sud u Zagrebu posl.broj Ovr-7565/15 od 9.7.15; </w:t>
            </w:r>
            <w:r w:rsidR="00404581" w:rsidRPr="00876C78">
              <w:rPr>
                <w:rFonts w:cs="Arial" w:eastAsia="Times New Roman" w:hAnsi="Arial" w:ascii="Arial"/>
                <w:sz w:val="18"/>
                <w:szCs w:val="18"/>
              </w:rPr>
              <w:t>razlučno pravo</w:t>
            </w:r>
            <w:r w:rsidRPr="00876C78">
              <w:rPr>
                <w:rFonts w:cs="Arial" w:eastAsia="Times New Roman" w:hAnsi="Arial" w:ascii="Arial"/>
                <w:sz w:val="18"/>
                <w:szCs w:val="18"/>
              </w:rPr>
              <w:t xml:space="preserve"> 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0706F" w:rsidR="00F0102F" w:rsidRPr="00B0706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610.470,32</w:t>
            </w:r>
          </w:p>
        </w:tc>
      </w:tr>
      <w:tr w:rsidTr="009075D4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93E2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93E2F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Hrvatske vode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pravna osoba za upravljanje vodama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9075D4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9075D4" w:rsidR="00F0102F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Ul.grada Vukovara 220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</w:p>
          <w:p w:rsidRDefault="00F0102F" w:rsidP="009075D4" w:rsidR="00F0102F" w:rsidRPr="00793E2F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 w:rsidRPr="00793E2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876C78" w:rsidR="00F0102F" w:rsidRPr="00876C78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876C78">
              <w:rPr>
                <w:rFonts w:cs="Arial" w:eastAsia="Times New Roman" w:hAnsi="Arial" w:ascii="Arial"/>
                <w:sz w:val="16"/>
                <w:szCs w:val="16"/>
              </w:rPr>
              <w:t>Naknada za uređenje voda Rješenje o ovrsi:klasa:UP/I-363-03/2016-15/2406 od 18.112016; UP-I-363-03/2016-15/2407 od 18.11.2016.; UP/I-363-03/2017-12/15892 od 27.3.2017.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075D4" w:rsidR="00F0102F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40.662,60</w:t>
            </w:r>
          </w:p>
        </w:tc>
      </w:tr>
      <w:tr w:rsidTr="005C6DAD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93E2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F47D8E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Imex Banka d.d.</w:t>
            </w:r>
          </w:p>
          <w:p w:rsidRDefault="00F0102F" w:rsidP="00F47D8E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odvjetnik T.Pluščec iz Sesveta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F47D8E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99326633206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5C6DAD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Tolstojeva 6, Split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93E2F" w:rsidR="00F0102F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6DAD">
              <w:rPr>
                <w:rFonts w:cs="Arial" w:eastAsia="Times New Roman" w:hAnsi="Arial" w:ascii="Arial"/>
                <w:sz w:val="16"/>
                <w:szCs w:val="16"/>
              </w:rPr>
              <w:t>Ugovor o dugor kreditu 502-0100-2050013057 od 1.7.13.; Ugovor o dugor kreditu 502-0100-2050012152  od 10.05.2011.;</w:t>
            </w:r>
            <w:r>
              <w:t xml:space="preserve"> </w:t>
            </w:r>
            <w:r w:rsidRPr="005C6DAD">
              <w:rPr>
                <w:rFonts w:cs="Arial" w:eastAsia="Times New Roman" w:hAnsi="Arial" w:ascii="Arial"/>
                <w:sz w:val="16"/>
                <w:szCs w:val="16"/>
              </w:rPr>
              <w:t>.; Ugovor o d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ugor kreditu 502-0100-2050012819   od 12.11</w:t>
            </w:r>
            <w:r w:rsidRPr="005C6DAD">
              <w:rPr>
                <w:rFonts w:cs="Arial" w:eastAsia="Times New Roman" w:hAnsi="Arial" w:ascii="Arial"/>
                <w:sz w:val="16"/>
                <w:szCs w:val="16"/>
              </w:rPr>
              <w:t>.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2012</w:t>
            </w:r>
            <w:r w:rsidRPr="005C6DAD">
              <w:rPr>
                <w:rFonts w:cs="Arial" w:eastAsia="Times New Roman" w:hAnsi="Arial" w:ascii="Arial"/>
                <w:sz w:val="16"/>
                <w:szCs w:val="16"/>
              </w:rPr>
              <w:t>;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Sporazum o osiguranju novčane tražbine zasnivanjem založnog prava na nekretninama jb R.Galić iz Zagreba OV-2385/11 od  15.05.2011.; </w:t>
            </w:r>
            <w:r w:rsidRPr="005C6DAD">
              <w:rPr>
                <w:rFonts w:cs="Arial" w:eastAsia="Times New Roman" w:hAnsi="Arial" w:ascii="Arial"/>
                <w:sz w:val="16"/>
                <w:szCs w:val="16"/>
              </w:rPr>
              <w:t xml:space="preserve">Sporazum o osiguranju novčane tražbine zasnivanjem založnog prava na nekretninama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jb </w:t>
            </w:r>
            <w:r w:rsidR="00600C58">
              <w:rPr>
                <w:rFonts w:cs="Arial" w:eastAsia="Times New Roman" w:hAnsi="Arial" w:ascii="Arial"/>
                <w:sz w:val="16"/>
                <w:szCs w:val="16"/>
              </w:rPr>
              <w:t>4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R.Galić iz Zagreba OV-5490/12  od  12.11.2012.S </w:t>
            </w:r>
            <w:r w:rsidR="00674A92"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ANEXIMA</w:t>
            </w:r>
          </w:p>
          <w:p w:rsidRDefault="00F0102F" w:rsidP="00793E2F" w:rsidR="00F0102F" w:rsidRPr="005C6DA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RAZLUČNO PRAVO </w:t>
            </w:r>
            <w:r w:rsidR="00822255" w:rsidRPr="00822255">
              <w:rPr>
                <w:rFonts w:cs="Arial" w:eastAsia="Times New Roman" w:hAnsi="Arial" w:ascii="Arial"/>
                <w:sz w:val="16"/>
                <w:szCs w:val="16"/>
              </w:rPr>
              <w:t>3.260,522,07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2255" w:rsidP="005C6DAD" w:rsidR="00F0102F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2.437.251,82</w:t>
            </w:r>
          </w:p>
        </w:tc>
      </w:tr>
      <w:tr w:rsidTr="00CF2289" w:rsidR="004A0268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600C58" w:rsidR="004A0268" w:rsidRPr="002717EA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41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0268" w:rsidP="002204C4" w:rsidR="004A0268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0268" w:rsidP="00CF2289" w:rsidR="004A0268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0268" w:rsidP="00CF2289" w:rsidR="004A0268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0268" w:rsidP="00793E2F" w:rsidR="004A0268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0268" w:rsidP="003C5167" w:rsidR="004A0268" w:rsidRPr="00283447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83447">
              <w:rPr>
                <w:rFonts w:cs="Arial" w:eastAsia="Times New Roman" w:hAnsi="Arial" w:ascii="Arial"/>
                <w:sz w:val="18"/>
                <w:szCs w:val="18"/>
              </w:rPr>
              <w:t>Komunalni doprinos za gradnju zamjenske stambene građevine  za ozakonjenje nezakonito rekonstruirane stambene zgrade,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283447">
              <w:rPr>
                <w:rFonts w:cs="Arial" w:eastAsia="Times New Roman" w:hAnsi="Arial" w:ascii="Arial"/>
                <w:sz w:val="18"/>
                <w:szCs w:val="18"/>
              </w:rPr>
              <w:t xml:space="preserve">rješenja o obvezi klasa:UP/I363-02/12-08/757 od 21.01.2015.;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klasa:UP/I363-02/04-08/27 od  11.04.2006.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0268" w:rsidP="00E84A7C" w:rsidR="004A0268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27.018.026,30</w:t>
            </w:r>
          </w:p>
        </w:tc>
      </w:tr>
      <w:tr w:rsidTr="00286658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93E2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93E2F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HEP-Operator distribuci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j</w:t>
            </w: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skog sustava d.o.o., Elektra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04165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46830600751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93E2F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Ulica grada Vukovara 37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793E2F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Usluga, rješenje o ovrsi jb B.Jakić iz Zagreba, Ovrv-4396/12 od 01.10.2012.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286658" w:rsidR="00F0102F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242,95</w:t>
            </w:r>
          </w:p>
        </w:tc>
      </w:tr>
      <w:tr w:rsidTr="00876C78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793E2F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0102F" w:rsidP="002204C4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364A7A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Croatia osiguranje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0102F" w:rsidP="006C0B4B" w:rsidR="00F0102F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26187994862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C454F0" w:rsidR="00F0102F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Vatroslava Jagića 33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C6EF0" w:rsidP="00793E2F" w:rsidR="00F0102F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BC6EF0">
              <w:rPr>
                <w:rFonts w:cs="Arial" w:eastAsia="Times New Roman" w:hAnsi="Arial" w:ascii="Arial"/>
                <w:sz w:val="16"/>
                <w:szCs w:val="16"/>
              </w:rPr>
              <w:t>Ugovor o kreditu 150054/1 od 02.3.2006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korisnik SGZ STANOGRAD </w:t>
            </w:r>
            <w:r w:rsidRPr="00BC6EF0">
              <w:rPr>
                <w:rFonts w:cs="Arial" w:eastAsia="Times New Roman" w:hAnsi="Arial" w:ascii="Arial"/>
                <w:sz w:val="16"/>
                <w:szCs w:val="16"/>
              </w:rPr>
              <w:t xml:space="preserve">. ;Sporazum o osiguranju novčane tražbine uknjižbom založnog prava na nekretninama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solemiziran 21.03.2006. javni bilježnik N.Tadić iz Zagreba; Ugovor o zajmu 150085/1 od13.11.2012. korisnik  </w:t>
            </w:r>
            <w:r w:rsidRPr="00BC6EF0">
              <w:rPr>
                <w:rFonts w:cs="Arial" w:eastAsia="Times New Roman" w:hAnsi="Arial" w:ascii="Arial"/>
                <w:sz w:val="16"/>
                <w:szCs w:val="16"/>
              </w:rPr>
              <w:t>SGZ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BC6EF0">
              <w:rPr>
                <w:rFonts w:cs="Arial" w:eastAsia="Times New Roman" w:hAnsi="Arial" w:ascii="Arial"/>
                <w:sz w:val="16"/>
                <w:szCs w:val="16"/>
              </w:rPr>
              <w:t>STANOGRAD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;</w:t>
            </w:r>
          </w:p>
          <w:p w:rsidRDefault="006E7FCE" w:rsidP="00793E2F" w:rsidR="00BC6EF0" w:rsidRPr="00BC6EF0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-kredit korisnik SG VRBIK 1978 d.o.o. –založno pravo na nekretninama u vlas. SZ STANOGRAD 12.836.378,07 kn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6EF0" w:rsidP="00366D2F" w:rsidR="00F0102F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23.643.736,86</w:t>
            </w:r>
          </w:p>
        </w:tc>
      </w:tr>
      <w:tr w:rsidTr="009E6E5D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567711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102F" w:rsidP="002204C4" w:rsidR="00F0102F" w:rsidRPr="003211AC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211AC">
              <w:rPr>
                <w:rFonts w:cs="Arial" w:eastAsia="Times New Roman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C01532" w:rsidR="00F0102F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Branka Delfin, zastupa odvjetnik R.Gottwald iz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102F" w:rsidP="00C01532" w:rsidR="00F0102F" w:rsidRPr="00C0153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01532">
              <w:rPr>
                <w:rFonts w:cs="Arial" w:eastAsia="Times New Roman" w:hAnsi="Arial" w:ascii="Arial"/>
                <w:sz w:val="20"/>
                <w:szCs w:val="20"/>
              </w:rPr>
              <w:t>77491388148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C454F0" w:rsidR="00F0102F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Krajiška 36,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876148" w:rsidR="00F0102F" w:rsidRPr="00CA59E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CA59E2">
              <w:rPr>
                <w:rFonts w:cs="Arial" w:eastAsia="Times New Roman" w:hAnsi="Arial" w:ascii="Arial"/>
                <w:sz w:val="18"/>
                <w:szCs w:val="18"/>
              </w:rPr>
              <w:t>Ugovor o prodaji nekretnine19.3.2004.za iznos glavnice koja će biti isplaćena   za zamjenskom nekretninom;</w:t>
            </w:r>
          </w:p>
          <w:p w:rsidRDefault="00F0102F" w:rsidP="00876148" w:rsidR="00F0102F" w:rsidRPr="00CA59E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CA59E2">
              <w:rPr>
                <w:rFonts w:cs="Arial" w:eastAsia="Times New Roman" w:hAnsi="Arial" w:ascii="Arial"/>
                <w:sz w:val="18"/>
                <w:szCs w:val="18"/>
              </w:rPr>
              <w:t>Općinski građanski sud u Zagrebu P-7375/2010 nepravomoćna presuda od dana 16.3.2018.</w:t>
            </w:r>
          </w:p>
          <w:p w:rsidRDefault="00F0102F" w:rsidP="00963EED" w:rsidR="00F0102F" w:rsidRPr="00CA59E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CA59E2">
              <w:rPr>
                <w:rFonts w:cs="Arial" w:eastAsia="Times New Roman" w:hAnsi="Arial" w:ascii="Arial"/>
                <w:sz w:val="18"/>
                <w:szCs w:val="18"/>
              </w:rPr>
              <w:t>Općinski građanski sud u Zagreb posl broj P-3604/18 od 19.11.2018.privremena mjera zabrane otuđenja ili opterećenja nekretnina</w:t>
            </w:r>
            <w:r w:rsidR="00963EED"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 w:rsidR="00963EED" w:rsidRPr="00CA59E2">
              <w:rPr>
                <w:rFonts w:cs="Arial" w:eastAsia="Times New Roman" w:hAnsi="Arial" w:ascii="Arial"/>
                <w:sz w:val="18"/>
                <w:szCs w:val="18"/>
              </w:rPr>
              <w:t xml:space="preserve">razlučno pravo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8A3364" w:rsidR="00F0102F" w:rsidRPr="008A33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8A3364">
              <w:rPr>
                <w:rFonts w:cs="Arial" w:eastAsia="Times New Roman" w:hAnsi="Arial" w:ascii="Arial"/>
                <w:sz w:val="20"/>
                <w:szCs w:val="20"/>
              </w:rPr>
              <w:t>2.063.931,48</w:t>
            </w:r>
          </w:p>
        </w:tc>
      </w:tr>
      <w:tr w:rsidTr="00BC7BE4" w:rsidR="00BC7BE4" w:rsidRPr="00921629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0B5443" w:rsidR="00BC7BE4" w:rsidRPr="002717EA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C7BE4" w:rsidP="003C5167" w:rsidR="00BC7BE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BE4" w:rsidP="003C5167" w:rsidR="00BC7BE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IHS REVIZOR d.o.o.</w:t>
            </w:r>
          </w:p>
          <w:p w:rsidRDefault="00BC7BE4" w:rsidP="003C5167" w:rsidR="00BC7BE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C7BE4" w:rsidP="003C5167" w:rsidR="00BC7BE4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41560630938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BE4" w:rsidP="003C5167" w:rsidR="00BC7BE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Domagovička 11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BE4" w:rsidP="003C5167" w:rsidR="00BC7BE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Sudska nagodba Trgovački sud u Zagrebu, posl broj Povrv-1881</w:t>
            </w:r>
            <w:r w:rsidR="00EB353E">
              <w:rPr>
                <w:rFonts w:cs="Arial" w:hAnsi="Arial" w:ascii="Arial"/>
                <w:sz w:val="18"/>
                <w:szCs w:val="18"/>
              </w:rPr>
              <w:t>/</w:t>
            </w:r>
            <w:r>
              <w:rPr>
                <w:rFonts w:cs="Arial" w:hAnsi="Arial" w:ascii="Arial"/>
                <w:sz w:val="18"/>
                <w:szCs w:val="18"/>
              </w:rPr>
              <w:t>14 od 11.12.2015.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BE4" w:rsidP="003C5167" w:rsidR="00BC7BE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83.184,09</w:t>
            </w:r>
          </w:p>
        </w:tc>
      </w:tr>
      <w:tr w:rsidTr="00F01C74" w:rsidR="00D83331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0B5443" w:rsidR="00D83331" w:rsidRPr="002717EA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3331" w:rsidP="003C5167" w:rsidR="00D8333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83331" w:rsidP="003C5167" w:rsidR="00D8333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Zagrebački holding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3331" w:rsidP="003C5167" w:rsidR="00D8333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85584865987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83331" w:rsidP="003C5167" w:rsidR="00D83331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83331" w:rsidP="009E6E5D" w:rsidR="00D83331" w:rsidRPr="00E579D7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E579D7">
              <w:rPr>
                <w:rFonts w:cs="Arial" w:eastAsia="Times New Roman" w:hAnsi="Arial" w:ascii="Arial"/>
                <w:sz w:val="18"/>
                <w:szCs w:val="18"/>
              </w:rPr>
              <w:t>Podružnica Čistoća</w:t>
            </w:r>
            <w:r>
              <w:t xml:space="preserve"> </w:t>
            </w:r>
            <w:r w:rsidRPr="00E579D7">
              <w:rPr>
                <w:rFonts w:cs="Arial" w:eastAsia="Times New Roman" w:hAnsi="Arial" w:ascii="Arial"/>
                <w:sz w:val="18"/>
                <w:szCs w:val="18"/>
              </w:rPr>
              <w:t>i Podružnica Zagrebparking:  rješenje o ovrsi javni bilježnik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E579D7">
              <w:rPr>
                <w:rFonts w:cs="Arial" w:eastAsia="Times New Roman" w:hAnsi="Arial" w:ascii="Arial"/>
                <w:sz w:val="18"/>
                <w:szCs w:val="18"/>
              </w:rPr>
              <w:t>M.Ježek iz Zagreb broj Ovrv-16500/15 pravomoćno 24.7.2015.; Ovrv-39378/16 pr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a</w:t>
            </w:r>
            <w:r w:rsidRPr="00E579D7">
              <w:rPr>
                <w:rFonts w:cs="Arial" w:eastAsia="Times New Roman" w:hAnsi="Arial" w:ascii="Arial"/>
                <w:sz w:val="18"/>
                <w:szCs w:val="18"/>
              </w:rPr>
              <w:t>vomoćno 4.8.2016.;Ovrv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  <w:r w:rsidRPr="00E579D7">
              <w:rPr>
                <w:rFonts w:cs="Arial" w:eastAsia="Times New Roman" w:hAnsi="Arial" w:ascii="Arial"/>
                <w:sz w:val="18"/>
                <w:szCs w:val="18"/>
              </w:rPr>
              <w:t>12524/17 pravomoćno 8.3.2017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;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83331" w:rsidP="009E6E5D" w:rsidR="00D83331" w:rsidRPr="0092162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32.313,91</w:t>
            </w:r>
          </w:p>
        </w:tc>
      </w:tr>
      <w:tr w:rsidTr="00671544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087F69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49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71544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HRVATSKE VODE</w:t>
            </w:r>
          </w:p>
          <w:p w:rsidRDefault="00F0102F" w:rsidP="00671544" w:rsidR="00F010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Vodnogospodarska</w:t>
            </w:r>
          </w:p>
          <w:p w:rsidRDefault="00F0102F" w:rsidP="00671544" w:rsidR="00F0102F" w:rsidRPr="00087F69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ispostava za mali sliv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671544" w:rsidR="00F0102F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71544" w:rsidR="00F0102F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Ulica grada Vukovara 220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087F69" w:rsidR="00F0102F" w:rsidRPr="006715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671544">
              <w:rPr>
                <w:rFonts w:cs="Arial" w:eastAsia="Times New Roman" w:hAnsi="Arial" w:ascii="Arial"/>
                <w:sz w:val="20"/>
                <w:szCs w:val="20"/>
              </w:rPr>
              <w:t>Vodni doprinos za građevinu rekonstruirana zahtjevn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a poslovna zgrada Zagreb, Masary</w:t>
            </w:r>
            <w:r w:rsidRPr="00671544">
              <w:rPr>
                <w:rFonts w:cs="Arial" w:eastAsia="Times New Roman" w:hAnsi="Arial" w:ascii="Arial"/>
                <w:sz w:val="20"/>
                <w:szCs w:val="20"/>
              </w:rPr>
              <w:t>kova 12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71544" w:rsidR="00F0102F" w:rsidRPr="006715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71544">
              <w:rPr>
                <w:rFonts w:cs="Arial" w:eastAsia="Times New Roman" w:hAnsi="Arial" w:ascii="Arial"/>
                <w:sz w:val="20"/>
                <w:szCs w:val="20"/>
              </w:rPr>
              <w:t>17.094,72</w:t>
            </w:r>
          </w:p>
        </w:tc>
      </w:tr>
      <w:tr w:rsidTr="00C002C7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087F69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50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C002C7" w:rsidR="00F0102F" w:rsidRPr="00087F69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HEP ELEKTRA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E809D6" w:rsidR="00F0102F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43965974818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E809D6" w:rsidR="00F0102F" w:rsidRPr="00087F69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Ulica grada Vukovara 37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984B22" w:rsidR="00F0102F" w:rsidRPr="00984B2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84B22">
              <w:rPr>
                <w:rFonts w:cs="Arial" w:eastAsia="Times New Roman" w:hAnsi="Arial" w:ascii="Arial"/>
                <w:sz w:val="18"/>
                <w:szCs w:val="18"/>
              </w:rPr>
              <w:t>Računi; presuda Trgovačkog suda u Zagrebu posl.broj Povrv-5828/16 od 21.12.2017. pravomoćno09.01.2018.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84B22" w:rsidR="00F0102F" w:rsidRPr="00984B2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84B22">
              <w:rPr>
                <w:rFonts w:cs="Arial" w:eastAsia="Times New Roman" w:hAnsi="Arial" w:ascii="Arial"/>
                <w:sz w:val="20"/>
                <w:szCs w:val="20"/>
              </w:rPr>
              <w:t>10.751,28</w:t>
            </w:r>
          </w:p>
        </w:tc>
      </w:tr>
      <w:tr w:rsidTr="009E6E5D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087F69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102F" w:rsidP="002204C4" w:rsidR="00F0102F" w:rsidRPr="00D770CE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51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170B3D" w:rsidR="00F0102F" w:rsidRPr="00D770C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REPUBLIKA HRVATSKA zastupa 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102F" w:rsidP="00DA2B57" w:rsidR="00F0102F" w:rsidRPr="00D770CE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52634238587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B010E2" w:rsidR="00F0102F" w:rsidRPr="00D770C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Savska cesta 41,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087F69" w:rsidR="00F0102F" w:rsidRPr="00D770C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 xml:space="preserve">Trošak parničnog postupka u predmetu koji se vodi pred Trgovačkim sudom u Zagrebu posl broj  P-1806/16,  </w:t>
            </w:r>
            <w:r w:rsidR="00714B28">
              <w:rPr>
                <w:rFonts w:cs="Arial" w:eastAsia="Times New Roman" w:hAnsi="Arial" w:ascii="Arial"/>
                <w:sz w:val="18"/>
                <w:szCs w:val="18"/>
              </w:rPr>
              <w:t xml:space="preserve">spor u tijeku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DB5AA0" w:rsidR="00F0102F" w:rsidRPr="00D770CE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124.300,00</w:t>
            </w:r>
          </w:p>
        </w:tc>
      </w:tr>
      <w:tr w:rsidTr="009E6E5D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364D6E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102F" w:rsidP="002204C4" w:rsidR="00F0102F" w:rsidRPr="00D770CE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52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170B3D" w:rsidR="00F0102F" w:rsidRPr="00D770C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 xml:space="preserve">REPUBLIKA HRVATSKA zastupa  Županijsko državno odvjetništvo u </w:t>
            </w:r>
            <w:r w:rsidRPr="00D770C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102F" w:rsidP="00531CC9" w:rsidR="00F0102F" w:rsidRPr="00D770CE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52634238587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531CC9" w:rsidR="00F0102F" w:rsidRPr="00D770C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>Savska cesta 41,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6F2E6F" w:rsidR="00F0102F" w:rsidRPr="00D770C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t xml:space="preserve">Trošak parničnog postupka u predmetu koji se vodi pred Trgovačkim sudom u Zagrebu posl broj  P-1808/16,  </w:t>
            </w:r>
          </w:p>
          <w:p w:rsidRDefault="00F0102F" w:rsidP="006F2E6F" w:rsidR="00F0102F" w:rsidRPr="00D770C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spor </w:t>
            </w:r>
            <w:r w:rsidR="00714B28">
              <w:rPr>
                <w:rFonts w:cs="Arial" w:eastAsia="Times New Roman" w:hAnsi="Arial" w:ascii="Arial"/>
                <w:sz w:val="18"/>
                <w:szCs w:val="18"/>
              </w:rPr>
              <w:t>u tijeku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531CC9" w:rsidR="00F0102F" w:rsidRPr="00D770CE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D770C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249.045,81</w:t>
            </w:r>
          </w:p>
        </w:tc>
      </w:tr>
      <w:tr w:rsidTr="000C0500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364D6E" w:rsidR="00F0102F" w:rsidRPr="00D37123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51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2204C4" w:rsidR="00F0102F" w:rsidRPr="00D37123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53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733213" w:rsidR="00F0102F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EOS Matrix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102F" w:rsidP="00733213" w:rsidR="00F0102F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76674680107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0C0500" w:rsidR="00F0102F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Horvatova 82,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02F" w:rsidP="00364D6E" w:rsidR="00F0102F" w:rsidRPr="0073321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33213">
              <w:rPr>
                <w:rFonts w:cs="Arial" w:eastAsia="Times New Roman" w:hAnsi="Arial" w:ascii="Arial"/>
                <w:sz w:val="20"/>
                <w:szCs w:val="20"/>
              </w:rPr>
              <w:t>Ugovor o prodaji i ustupu potraživanja od 27.10.2017. Računi za mobilne usluge HT-a iz 2018.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733213" w:rsidR="00F0102F" w:rsidRPr="00D37123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38.364,66</w:t>
            </w:r>
          </w:p>
          <w:p w:rsidRDefault="00F0102F" w:rsidP="00733213" w:rsidR="00F0102F" w:rsidRPr="00D37123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18004C" w:rsidR="0018004C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0C58" w:rsidP="009B04AE" w:rsidR="0018004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004C" w:rsidP="00267616" w:rsidR="0018004C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004C" w:rsidP="00970343" w:rsidR="0018004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  <w:p w:rsidRDefault="0018004C" w:rsidP="00970343" w:rsidR="0018004C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Mihočević i Bajs d.o.o.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004C" w:rsidP="00970343" w:rsidR="0018004C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004C" w:rsidP="00970343" w:rsidR="0018004C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8004C" w:rsidP="0018004C" w:rsidR="0018004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priprema građevinskog zemljišta</w:t>
            </w:r>
          </w:p>
          <w:p w:rsidRDefault="0018004C" w:rsidP="0018004C" w:rsidR="0018004C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Presuda Općinskog građanskog suda u Zgrebu broj P-276/04 od 15.12.2008.; Presuda Županijskog suda u Zagrebu Gž-6110/10 od 12.4.11. i rješenje o ovrsi Ovrpl-5980/12 od 17.8.2012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004C" w:rsidP="00267616" w:rsidR="0018004C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369.558,69</w:t>
            </w:r>
          </w:p>
        </w:tc>
      </w:tr>
      <w:tr w:rsidTr="00600C58" w:rsidR="00F0102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B04AE" w:rsidR="00F0102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102F" w:rsidP="009B04AE" w:rsidR="00F0102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B04AE" w:rsidR="00F0102F" w:rsidRPr="00600C58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600C58">
              <w:rPr>
                <w:rFonts w:cs="Arial" w:hAnsi="Arial" w:ascii="Arial"/>
                <w:b/>
                <w:sz w:val="18"/>
                <w:szCs w:val="18"/>
              </w:rPr>
              <w:t>Ukupno II.viši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102F" w:rsidP="009B04AE" w:rsidR="00F0102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B04AE" w:rsidR="00F0102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102F" w:rsidP="009B04AE" w:rsidR="00F0102F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6C78" w:rsidP="00600C58" w:rsidR="00F0102F" w:rsidRPr="00600C58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76C78">
              <w:rPr>
                <w:rFonts w:cs="Arial" w:hAnsi="Arial" w:ascii="Arial"/>
                <w:b/>
                <w:sz w:val="18"/>
                <w:szCs w:val="18"/>
              </w:rPr>
              <w:t>179.216.920,63</w:t>
            </w:r>
          </w:p>
        </w:tc>
      </w:tr>
    </w:tbl>
    <w:p w:rsidRDefault="0011453E" w:rsidP="0011453E" w:rsidR="006A249E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6A249E" w:rsidP="0011453E" w:rsidR="006A249E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6A249E" w:rsidP="0011453E" w:rsidR="006A249E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6A249E" w:rsidP="0011453E" w:rsidR="006A249E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6A249E" w:rsidP="0011453E" w:rsidR="006A249E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6A249E" w:rsidP="0011453E" w:rsidR="006A249E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6A249E" w:rsidP="0011453E" w:rsidR="0015156D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 w:rsidR="0015156D" w:rsidRPr="009470D7">
        <w:rPr>
          <w:rFonts w:cs="Arial" w:hAnsi="Arial" w:ascii="Arial"/>
          <w:sz w:val="20"/>
          <w:szCs w:val="20"/>
        </w:rPr>
        <w:t>Stečajni upravitelj</w:t>
      </w:r>
    </w:p>
    <w:p w:rsidRDefault="0015156D" w:rsidP="0015156D" w:rsidR="0015156D">
      <w:pPr>
        <w:spacing w:after="0"/>
        <w:rPr>
          <w:rFonts w:cs="Arial" w:hAnsi="Arial" w:ascii="Arial"/>
          <w:sz w:val="20"/>
          <w:szCs w:val="20"/>
        </w:rPr>
      </w:pPr>
    </w:p>
    <w:p w:rsidRDefault="006A249E" w:rsidP="005D64C9" w:rsidR="0015156D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Branko Petanjek </w:t>
      </w:r>
      <w:r w:rsidR="0011453E">
        <w:rPr>
          <w:rFonts w:cs="Arial" w:hAnsi="Arial" w:ascii="Arial"/>
          <w:sz w:val="20"/>
          <w:szCs w:val="20"/>
        </w:rPr>
        <w:t xml:space="preserve"> </w:t>
      </w: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D64C9" w:rsidR="00557672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19.</w:t>
      </w:r>
    </w:p>
    <w:p w:rsidRDefault="00557672" w:rsidP="00557672" w:rsidR="00557672">
      <w:pPr>
        <w:jc w:val="center"/>
        <w:rPr>
          <w:rFonts w:hAnsi="Times New Roman" w:ascii="Times New Roman"/>
          <w:b/>
          <w:sz w:val="28"/>
        </w:rPr>
      </w:pPr>
    </w:p>
    <w:p w:rsidRDefault="00557672" w:rsidP="00557672" w:rsidR="00557672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Pr="00AE6E13">
        <w:rPr>
          <w:rFonts w:cs="Arial" w:hAnsi="Arial" w:ascii="Arial"/>
          <w:b/>
        </w:rPr>
        <w:t>Trgovački sud u Zagrebu</w:t>
      </w:r>
    </w:p>
    <w:p w:rsidRDefault="00557672" w:rsidP="00557672" w:rsidR="00557672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>
        <w:rPr>
          <w:rFonts w:cs="Arial" w:hAnsi="Arial" w:ascii="Arial"/>
          <w:b/>
          <w:lang w:val="pl-PL"/>
        </w:rPr>
        <w:t>3.St-</w:t>
      </w:r>
      <w:r w:rsidRPr="0091226C">
        <w:rPr>
          <w:rFonts w:cs="Arial" w:hAnsi="Arial" w:ascii="Arial"/>
          <w:b/>
          <w:lang w:val="pl-PL"/>
        </w:rPr>
        <w:t>3048/16</w:t>
      </w:r>
    </w:p>
    <w:p w:rsidRDefault="00557672" w:rsidP="00557672" w:rsidR="00557672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Pr="00AE6E13">
        <w:rPr>
          <w:rFonts w:cs="Arial" w:hAnsi="Arial" w:ascii="Arial"/>
        </w:rPr>
        <w:t xml:space="preserve"> </w:t>
      </w:r>
    </w:p>
    <w:p w:rsidRDefault="00557672" w:rsidP="00557672" w:rsidR="00557672" w:rsidRPr="00A35413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A35413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STANOGRAD stambeno-graditeljska zadruga u stečaju, Zagreb, Ilica 109, OIB:48821947982</w:t>
      </w:r>
      <w:r w:rsidRPr="00A35413">
        <w:rPr>
          <w:rFonts w:cs="Arial" w:eastAsia="Times New Roman" w:hAnsi="Arial" w:ascii="Arial"/>
          <w:b/>
          <w:sz w:val="20"/>
          <w:szCs w:val="20"/>
          <w:lang w:eastAsia="hr-HR"/>
        </w:rPr>
        <w:tab/>
      </w:r>
      <w:r w:rsidRPr="00A35413">
        <w:rPr>
          <w:rFonts w:cs="Arial" w:eastAsia="Times New Roman" w:hAnsi="Arial" w:ascii="Arial"/>
          <w:b/>
          <w:sz w:val="20"/>
          <w:szCs w:val="20"/>
          <w:lang w:eastAsia="hr-HR"/>
        </w:rPr>
        <w:tab/>
      </w:r>
      <w:r w:rsidRPr="00A35413">
        <w:rPr>
          <w:rFonts w:cs="Arial" w:eastAsia="Times New Roman" w:hAnsi="Arial" w:ascii="Arial"/>
          <w:b/>
          <w:sz w:val="20"/>
          <w:szCs w:val="20"/>
          <w:lang w:eastAsia="hr-HR"/>
        </w:rPr>
        <w:tab/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 </w:t>
      </w: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557672" w:rsidP="00557672" w:rsidR="0055767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57672" w:rsidP="00557672" w:rsidR="00557672">
      <w:pPr>
        <w:pStyle w:val="Bezproreda"/>
        <w:numPr>
          <w:ilvl w:val="0"/>
          <w:numId w:val="16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57672" w:rsidP="00557672" w:rsidR="00557672">
      <w:pPr>
        <w:spacing w:after="0"/>
        <w:rPr>
          <w:rFonts w:cs="Arial" w:hAnsi="Arial" w:ascii="Arial"/>
          <w:sz w:val="18"/>
          <w:szCs w:val="18"/>
        </w:rPr>
      </w:pPr>
    </w:p>
    <w:p w:rsidRDefault="00557672" w:rsidP="00557672" w:rsidR="00557672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557672" w:rsidP="00557672" w:rsidR="00557672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Ind w:type="dxa" w:w="-230"/>
        <w:tblLook w:val="04A0" w:noVBand="1" w:noHBand="0" w:lastColumn="0" w:firstColumn="1" w:lastRow="0" w:firstRow="1"/>
      </w:tblPr>
      <w:tblGrid>
        <w:gridCol w:w="473"/>
        <w:gridCol w:w="811"/>
        <w:gridCol w:w="1289"/>
        <w:gridCol w:w="1318"/>
        <w:gridCol w:w="1204"/>
        <w:gridCol w:w="1707"/>
        <w:gridCol w:w="1163"/>
        <w:gridCol w:w="972"/>
        <w:gridCol w:w="1147"/>
      </w:tblGrid>
      <w:tr w:rsidTr="00E25473" w:rsidR="00557672">
        <w:trPr>
          <w:trHeight w:val="61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57672" w:rsidP="00557672" w:rsidR="00557672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557672" w:rsidP="00557672" w:rsidR="00557672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neto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57672" w:rsidP="00557672" w:rsidR="0055767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priznate tražbine bruto</w:t>
            </w:r>
            <w:r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E25473" w:rsidR="00557672">
        <w:trPr>
          <w:trHeight w:val="144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0685A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557672" w:rsidP="00557672" w:rsidR="00557672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57672" w:rsidP="00557672" w:rsidR="00557672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511C3F">
              <w:rPr>
                <w:rFonts w:cs="Arial" w:hAnsi="Arial" w:ascii="Arial"/>
                <w:sz w:val="18"/>
                <w:szCs w:val="18"/>
              </w:rPr>
              <w:t>Porezi,</w:t>
            </w:r>
            <w:r>
              <w:rPr>
                <w:rFonts w:cs="Arial" w:hAnsi="Arial" w:ascii="Arial"/>
                <w:sz w:val="18"/>
                <w:szCs w:val="18"/>
              </w:rPr>
              <w:t xml:space="preserve">doprinosi iz i na plaću </w:t>
            </w:r>
            <w:r w:rsidRPr="00511C3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557672" w:rsidP="00557672" w:rsidR="00557672" w:rsidRPr="00511C3F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Temeljem podneska iznos koji sukladno Općem poreznom zakonu i Zakonu o doprinosima za radnike evidentira i naplaćuje porezna uprava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87B6E">
              <w:rPr>
                <w:rFonts w:cs="Arial" w:hAnsi="Arial" w:ascii="Arial"/>
                <w:sz w:val="20"/>
                <w:szCs w:val="20"/>
              </w:rPr>
              <w:t>55.140,14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87B6E">
              <w:rPr>
                <w:rFonts w:cs="Arial" w:hAnsi="Arial" w:ascii="Arial"/>
                <w:sz w:val="20"/>
                <w:szCs w:val="20"/>
              </w:rPr>
              <w:t>55.140,14</w:t>
            </w:r>
          </w:p>
        </w:tc>
      </w:tr>
      <w:tr w:rsidTr="00E25473" w:rsidR="00557672">
        <w:trPr>
          <w:trHeight w:val="6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D87B6E">
              <w:rPr>
                <w:rFonts w:cs="Arial" w:hAnsi="Arial" w:ascii="Arial"/>
                <w:b/>
                <w:sz w:val="20"/>
                <w:szCs w:val="20"/>
              </w:rPr>
              <w:t>55.140,14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D87B6E">
              <w:rPr>
                <w:rFonts w:cs="Arial" w:hAnsi="Arial" w:ascii="Arial"/>
                <w:b/>
                <w:sz w:val="20"/>
                <w:szCs w:val="20"/>
              </w:rPr>
              <w:t>55.140,14</w:t>
            </w:r>
          </w:p>
        </w:tc>
      </w:tr>
    </w:tbl>
    <w:p w:rsidRDefault="00557672" w:rsidP="00557672" w:rsidR="00557672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557672" w:rsidP="00557672" w:rsidR="00557672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Napomena: Prijava tražbine Republika Hrvatska, Ministarstvo financija, Porezna uprava, Područni ured Zagreb, zastupana po Županijskom državnom odvjetništvu  u Zagrebu od ukupno prijavljenog iznosa tražbine =8.752.790,19 kn u I.viši isplatni red svrstan je dio u iznos od =55.140,14 kn s osnova poreza i doprinosa koje sukladno Općem poreznom zakonu i Zakonu o doprinosima za radnike evidentira i naplaćuje Porezna uprava. 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STANOGRAD stambeno-graditeljska zadruga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 xml:space="preserve">                               broj:3.St-3048/16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Zagreb, </w:t>
      </w:r>
      <w:r>
        <w:rPr>
          <w:rFonts w:cs="Arial" w:eastAsia="Times New Roman" w:hAnsi="Arial" w:ascii="Arial"/>
          <w:sz w:val="18"/>
          <w:szCs w:val="18"/>
          <w:lang w:eastAsia="hr-HR"/>
        </w:rPr>
        <w:t>Ilica 109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OIB: </w:t>
      </w:r>
      <w:r>
        <w:rPr>
          <w:rFonts w:cs="Arial" w:eastAsia="Times New Roman" w:hAnsi="Arial" w:ascii="Arial"/>
          <w:sz w:val="18"/>
          <w:szCs w:val="18"/>
          <w:lang w:eastAsia="hr-HR"/>
        </w:rPr>
        <w:t>48821947982</w:t>
      </w:r>
    </w:p>
    <w:p w:rsidRDefault="00557672" w:rsidP="00557672" w:rsidR="00557672" w:rsidRPr="00DA3960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557672" w:rsidP="00557672" w:rsidR="00557672" w:rsidRPr="006B7798">
      <w:pPr>
        <w:spacing w:after="0"/>
        <w:ind w:firstLine="708" w:left="4956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557672" w:rsidP="00557672" w:rsidR="00557672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Ind w:type="dxa" w:w="-318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12"/>
        <w:gridCol w:w="666"/>
        <w:gridCol w:w="1407"/>
        <w:gridCol w:w="954"/>
        <w:gridCol w:w="1379"/>
        <w:gridCol w:w="1775"/>
        <w:gridCol w:w="1193"/>
        <w:gridCol w:w="1193"/>
        <w:gridCol w:w="1193"/>
      </w:tblGrid>
      <w:tr w:rsidTr="00E25473" w:rsidR="00557672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KREDITNA BANKA ZAGREB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70663193635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Ulica grada Vukovara 74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E49E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Ugovor o vođenju poslovnog računa 2481000 od 13.05.2004.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1.864,60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1.864,60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LIDIJA GRADEČKI</w:t>
            </w:r>
          </w:p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zast o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dv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j 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. Damir Šebetić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iz Zagreba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47799121548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Gračanska cesta 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52D49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952D49">
              <w:rPr>
                <w:rFonts w:cs="Arial" w:eastAsia="Times New Roman" w:hAnsi="Arial" w:ascii="Arial"/>
                <w:sz w:val="16"/>
                <w:szCs w:val="16"/>
              </w:rPr>
              <w:t>Parnični trošak  presuda Općinski sud u Rijeci ,SS u Malom Lošinju P-3890/15 od 14.12.2016. pravomoćno 29.12.2016.; rješenje o ovrsi Općinskog građanskog suda u zagrebu broj Ovr-1687/201701.03.2017.</w:t>
            </w:r>
          </w:p>
          <w:p w:rsidRDefault="00557672" w:rsidP="00557672" w:rsidR="00557672" w:rsidRPr="00423723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952D49">
              <w:rPr>
                <w:rFonts w:cs="Arial" w:eastAsia="Times New Roman" w:hAnsi="Arial" w:ascii="Arial"/>
                <w:sz w:val="16"/>
                <w:szCs w:val="16"/>
              </w:rPr>
              <w:t xml:space="preserve"> razlučnp pravo                      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166.695,17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166.695,17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HRVTSKA RADIOTELEVIZIJA javna ustanova,  zastupa  Odvj.društvo Leko &amp;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partneri  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Računi za uslugu, rješenje o ovrsi javni bilježnik J.Rotim broj Ovrv-13359/15 od 10.07.2015.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A0E4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1.982,06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A0E4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>1.982,06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PENEZIĆ i ROGINA, arhitekti d.o.o., zast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upa Odvjetnička kancelarija 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 xml:space="preserve"> PIVAC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13715182403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Zagreb, A.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 xml:space="preserve"> Bauera 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826A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Usluga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; </w:t>
            </w:r>
            <w:r w:rsidRPr="009826AE">
              <w:rPr>
                <w:rFonts w:cs="Arial" w:eastAsia="Times New Roman" w:hAnsi="Arial" w:ascii="Arial"/>
                <w:sz w:val="18"/>
                <w:szCs w:val="18"/>
              </w:rPr>
              <w:t>Pravomoćna i ovršna presuda Općinskog građanskog suda u Zagrebu broj P-10625/10 od 23.10.2013.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</w:t>
            </w: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403.896,82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</w:t>
            </w: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403.896,82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KAMGRAD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8993121458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J.Lončara 1h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0E4A">
              <w:rPr>
                <w:rFonts w:cs="Arial" w:eastAsia="Times New Roman" w:hAnsi="Arial" w:ascii="Arial"/>
                <w:sz w:val="18"/>
                <w:szCs w:val="18"/>
              </w:rPr>
              <w:t xml:space="preserve">Trošak postupka ; Presuda Trgovačkog suda u Zagrebu P-1877/2009od 10.05.2010. presuda Visokog trgovačkog suda RH Pž-617/11 od 18.03.2015.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43.844,73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787D">
              <w:rPr>
                <w:rFonts w:cs="Arial" w:eastAsia="Times New Roman" w:hAnsi="Arial" w:ascii="Arial"/>
                <w:sz w:val="20"/>
                <w:szCs w:val="20"/>
              </w:rPr>
              <w:t>43.844,73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IVAN PODR</w:t>
            </w: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AVEC</w:t>
            </w:r>
          </w:p>
          <w:p w:rsidRDefault="00557672" w:rsidP="00557672" w:rsidR="00557672" w:rsidRPr="00C6591B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C6591B">
              <w:rPr>
                <w:rFonts w:cs="Arial" w:eastAsia="Times New Roman" w:hAnsi="Arial" w:ascii="Arial"/>
                <w:sz w:val="18"/>
                <w:szCs w:val="18"/>
              </w:rPr>
              <w:t>Zastupa  odvj Željka Janjanin  iz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C6591B">
              <w:rPr>
                <w:rFonts w:cs="Arial" w:eastAsia="Times New Roman" w:hAnsi="Arial" w:ascii="Arial"/>
                <w:sz w:val="18"/>
                <w:szCs w:val="18"/>
              </w:rPr>
              <w:t xml:space="preserve">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40910969481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Remete 148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95C6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95C68">
              <w:rPr>
                <w:rFonts w:cs="Arial" w:eastAsia="Times New Roman" w:hAnsi="Arial" w:ascii="Arial"/>
                <w:sz w:val="18"/>
                <w:szCs w:val="18"/>
              </w:rPr>
              <w:t xml:space="preserve">Trošak parničnog i žalbenog postupka po presudi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395C68">
              <w:rPr>
                <w:rFonts w:cs="Arial" w:eastAsia="Times New Roman" w:hAnsi="Arial" w:ascii="Arial"/>
                <w:sz w:val="18"/>
                <w:szCs w:val="18"/>
              </w:rPr>
              <w:t xml:space="preserve">Županijskog suda u Zagrebu Gž-3320/2009 od  24.4.2012. pravomoćno 22.6.2012.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88.450,00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88.450,00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C6591B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 xml:space="preserve">HRVATSKE ŠUME d.o.o., </w:t>
            </w:r>
            <w:r w:rsidRPr="00C6591B">
              <w:rPr>
                <w:rFonts w:cs="Arial" w:eastAsia="Times New Roman" w:hAnsi="Arial" w:ascii="Arial"/>
                <w:sz w:val="18"/>
                <w:szCs w:val="18"/>
              </w:rPr>
              <w:t>zastupa  Odvjet. društvo  Tomić&amp;Klišman&amp;</w:t>
            </w:r>
          </w:p>
          <w:p w:rsidRDefault="00557672" w:rsidP="00557672" w:rsidR="00557672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591B">
              <w:rPr>
                <w:rFonts w:cs="Arial" w:eastAsia="Times New Roman" w:hAnsi="Arial" w:ascii="Arial"/>
                <w:sz w:val="18"/>
                <w:szCs w:val="18"/>
              </w:rPr>
              <w:t>partneri d.o.o. 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69693144506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Ul kneza Branimira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73C7C">
              <w:rPr>
                <w:rFonts w:cs="Arial" w:eastAsia="Times New Roman" w:hAnsi="Arial" w:ascii="Arial"/>
                <w:sz w:val="18"/>
                <w:szCs w:val="18"/>
              </w:rPr>
              <w:t xml:space="preserve">Naknada za korištenje općekorisnih funkcija šuma </w:t>
            </w:r>
          </w:p>
          <w:p w:rsidRDefault="00557672" w:rsidP="00557672" w:rsidR="00557672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73C7C">
              <w:rPr>
                <w:rFonts w:cs="Arial" w:eastAsia="Times New Roman" w:hAnsi="Arial" w:ascii="Arial"/>
                <w:sz w:val="18"/>
                <w:szCs w:val="18"/>
              </w:rPr>
              <w:t>Presuda Trgovačkog suda u Zagrebu broj Povrv-4619/14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58.509,24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58.509,2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85821130368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Ul grada Vukovara 70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73C7C">
              <w:rPr>
                <w:rFonts w:cs="Arial" w:eastAsia="Times New Roman" w:hAnsi="Arial" w:ascii="Arial"/>
                <w:sz w:val="18"/>
                <w:szCs w:val="18"/>
              </w:rPr>
              <w:t xml:space="preserve">Usluga po računu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iz 2018. g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785,00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785,00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NAVA BANKA d.d.</w:t>
            </w: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u stečaju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07492912398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Tratinska 27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BF55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F558D">
              <w:rPr>
                <w:rFonts w:cs="Arial" w:eastAsia="Times New Roman" w:hAnsi="Arial" w:ascii="Arial"/>
                <w:sz w:val="18"/>
                <w:szCs w:val="18"/>
              </w:rPr>
              <w:t>Ugovor o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BF558D">
              <w:rPr>
                <w:rFonts w:cs="Arial" w:eastAsia="Times New Roman" w:hAnsi="Arial" w:ascii="Arial"/>
                <w:sz w:val="18"/>
                <w:szCs w:val="18"/>
              </w:rPr>
              <w:t>kreditu broj 3264 od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3.12.2012. te dodaci  Ugovora; Sporazum o osiguranju novčane tražbine zasnivanjem založnog prava na nekretninama OV-1515/11 od 02.02.2011. javni bilježnik  N. Tadić; Rješenje o ovrsi Općinski građanski sud u Zagrebu ,</w:t>
            </w:r>
            <w:r w:rsidRPr="00BF558D">
              <w:rPr>
                <w:rFonts w:cs="Arial" w:eastAsia="Times New Roman" w:hAnsi="Arial" w:ascii="Arial"/>
                <w:sz w:val="18"/>
                <w:szCs w:val="18"/>
              </w:rPr>
              <w:t xml:space="preserve"> Ovr 619/15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od 5.6.2015. i rješenje Općinskog suda u Puli SS Rovinj, </w:t>
            </w:r>
            <w:r w:rsidRPr="00BF558D">
              <w:rPr>
                <w:rFonts w:cs="Arial" w:eastAsia="Times New Roman" w:hAnsi="Arial" w:ascii="Arial"/>
                <w:sz w:val="18"/>
                <w:szCs w:val="18"/>
              </w:rPr>
              <w:t>Ovr-4534/15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od 21.5.2015.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3.356.669,56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3.356.669,56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RH Ministarstvo financija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,Porezna uprava, Područni ured Zagreb, zastupa RH Županijsko državno odvjetništvo u Zagrebu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Avenija Dubrovnik 32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F24B4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F24B4E">
              <w:rPr>
                <w:rFonts w:cs="Arial" w:eastAsia="Times New Roman" w:hAnsi="Arial" w:ascii="Arial"/>
                <w:sz w:val="18"/>
                <w:szCs w:val="18"/>
              </w:rPr>
              <w:t xml:space="preserve">Porezi, doprinosi, sudske pristojbe i druga javna davanja </w:t>
            </w:r>
          </w:p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-ovršno rješenje:klasa UP/I-471-02/14-01/320, Ur broj:513-07-01-14-2 od 16.7.2014.; Ugovor  o založnom pravu  od 25.01.2010. solemiziran po javnom bilježniku N,Tadiću OV-515/10  dana 01.02.2010.  Anex Ugovoru</w:t>
            </w:r>
          </w:p>
          <w:p w:rsidRDefault="00557672" w:rsidP="00557672" w:rsidR="00557672" w:rsidRPr="00F24B4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Razlučni pravo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697.650,05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8.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697.650,05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9636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12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9636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641A4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</w:t>
            </w: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97857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397857">
              <w:rPr>
                <w:rFonts w:cs="Arial" w:eastAsia="Times New Roman" w:hAnsi="Arial" w:ascii="Arial"/>
                <w:sz w:val="16"/>
                <w:szCs w:val="16"/>
              </w:rPr>
              <w:t xml:space="preserve">Komunalna naknada </w:t>
            </w:r>
          </w:p>
          <w:p w:rsidRDefault="00557672" w:rsidP="00557672" w:rsidR="00557672" w:rsidRPr="00397857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397857">
              <w:rPr>
                <w:rFonts w:cs="Arial" w:eastAsia="Times New Roman" w:hAnsi="Arial" w:ascii="Arial"/>
                <w:sz w:val="16"/>
                <w:szCs w:val="16"/>
              </w:rPr>
              <w:t>Svetice 22 (2013,2014); Ilica 134(2014-18);Trnje 21(2016-18); Svetice 24, Ilica 214/1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; </w:t>
            </w:r>
            <w:r w:rsidRPr="00397857">
              <w:rPr>
                <w:rFonts w:cs="Arial" w:eastAsia="Times New Roman" w:hAnsi="Arial" w:ascii="Arial"/>
                <w:sz w:val="16"/>
                <w:szCs w:val="16"/>
              </w:rPr>
              <w:t>Rješenje o ovrsi:UP/I-363-03/2016-08/3596 od 18.11.2016.;</w:t>
            </w:r>
            <w:r w:rsidRPr="00397857">
              <w:rPr>
                <w:sz w:val="16"/>
                <w:szCs w:val="16"/>
              </w:rPr>
              <w:t xml:space="preserve"> </w:t>
            </w:r>
            <w:r w:rsidRPr="00397857">
              <w:rPr>
                <w:rFonts w:cs="Arial" w:eastAsia="Times New Roman" w:hAnsi="Arial" w:ascii="Arial"/>
                <w:sz w:val="16"/>
                <w:szCs w:val="16"/>
              </w:rPr>
              <w:t>UP/I-363-03/2016-15/2409 od 18.11.2016.;</w:t>
            </w:r>
            <w:r w:rsidRPr="00397857">
              <w:rPr>
                <w:sz w:val="16"/>
                <w:szCs w:val="16"/>
              </w:rPr>
              <w:t xml:space="preserve"> </w:t>
            </w:r>
            <w:r w:rsidRPr="00397857">
              <w:rPr>
                <w:rFonts w:cs="Arial" w:eastAsia="Times New Roman" w:hAnsi="Arial" w:ascii="Arial"/>
                <w:sz w:val="16"/>
                <w:szCs w:val="16"/>
              </w:rPr>
              <w:t>UP/I-363-03/2014-08/3838 od 15.12.2014..;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180.308,98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180.308,98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9636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13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9636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 xml:space="preserve">Grad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Z</w:t>
            </w: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641A4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Spomenička renta</w:t>
            </w:r>
          </w:p>
          <w:p w:rsidRDefault="00557672" w:rsidP="00557672" w:rsidR="00557672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15D75">
              <w:rPr>
                <w:rFonts w:cs="Arial" w:eastAsia="Times New Roman" w:hAnsi="Arial" w:ascii="Arial"/>
                <w:sz w:val="18"/>
                <w:szCs w:val="18"/>
              </w:rPr>
              <w:t xml:space="preserve"> Rješenje o ovrsi: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UP/I-373-04/14-03/561 od  27.10.2014</w:t>
            </w: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>
              <w:t xml:space="preserve"> </w:t>
            </w:r>
            <w:r w:rsidRPr="009E018F">
              <w:rPr>
                <w:rFonts w:cs="Arial" w:eastAsia="Times New Roman" w:hAnsi="Arial" w:ascii="Arial"/>
                <w:sz w:val="18"/>
                <w:szCs w:val="18"/>
              </w:rPr>
              <w:t>UP/I-3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73-04/14-03/562 od  27.10.2014.</w:t>
            </w:r>
            <w:r w:rsidRPr="00D15D75"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>
              <w:t xml:space="preserve">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23.190,04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23.190,04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9636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14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9636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9636B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641A4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</w:t>
            </w:r>
            <w:r w:rsidRPr="00641A44">
              <w:rPr>
                <w:rFonts w:cs="Arial" w:eastAsia="Times New Roman" w:hAnsi="Arial" w:ascii="Arial"/>
                <w:sz w:val="20"/>
                <w:szCs w:val="20"/>
              </w:rPr>
              <w:t xml:space="preserve">Trg Stjepana Radića 1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F96F0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F96F03">
              <w:rPr>
                <w:rFonts w:cs="Arial" w:eastAsia="Times New Roman" w:hAnsi="Arial" w:ascii="Arial"/>
                <w:sz w:val="18"/>
                <w:szCs w:val="18"/>
              </w:rPr>
              <w:t xml:space="preserve">Naknada za zadržavanje nezakonito </w:t>
            </w:r>
            <w:r w:rsidRPr="00F96F03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izgrađene zgrade</w:t>
            </w:r>
          </w:p>
          <w:p w:rsidRDefault="00557672" w:rsidP="00557672" w:rsidR="00557672" w:rsidRPr="00F96F0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F96F03">
              <w:rPr>
                <w:rFonts w:cs="Arial" w:eastAsia="Times New Roman" w:hAnsi="Arial" w:ascii="Arial"/>
                <w:sz w:val="18"/>
                <w:szCs w:val="18"/>
              </w:rPr>
              <w:t>Rješenje o obvezi klasa:UP/I363-02/2014-019/17391 od 29.7.2014.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19.527,25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41A4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641A44">
              <w:rPr>
                <w:rFonts w:cs="Arial" w:eastAsia="Times New Roman" w:hAnsi="Arial" w:ascii="Arial"/>
                <w:sz w:val="20"/>
                <w:szCs w:val="20"/>
              </w:rPr>
              <w:t>19.527,25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14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834C7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834C7">
              <w:rPr>
                <w:rFonts w:cs="Arial" w:eastAsia="Times New Roman" w:hAnsi="Arial" w:ascii="Arial"/>
                <w:sz w:val="20"/>
                <w:szCs w:val="20"/>
              </w:rPr>
              <w:t>15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834C7">
              <w:rPr>
                <w:rFonts w:cs="Arial" w:eastAsia="Times New Roman" w:hAnsi="Arial" w:ascii="Arial"/>
                <w:sz w:val="20"/>
                <w:szCs w:val="20"/>
              </w:rPr>
              <w:t>Produkt d.o.o, zastupa odvj.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  <w:p w:rsidRDefault="00557672" w:rsidP="00557672" w:rsidR="00557672" w:rsidRPr="007834C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834C7">
              <w:rPr>
                <w:rFonts w:cs="Arial" w:eastAsia="Times New Roman" w:hAnsi="Arial" w:ascii="Arial"/>
                <w:sz w:val="20"/>
                <w:szCs w:val="20"/>
              </w:rPr>
              <w:t>društvo Župić &amp; partneri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7834C7">
              <w:rPr>
                <w:rFonts w:cs="Arial" w:eastAsia="Times New Roman" w:hAnsi="Arial" w:ascii="Arial"/>
                <w:sz w:val="20"/>
                <w:szCs w:val="20"/>
              </w:rPr>
              <w:t xml:space="preserve">d.o.o  iz Zagreba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834C7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834C7">
              <w:rPr>
                <w:rFonts w:cs="Arial" w:eastAsia="Times New Roman" w:hAnsi="Arial" w:ascii="Arial"/>
                <w:sz w:val="20"/>
                <w:szCs w:val="20"/>
              </w:rPr>
              <w:t>93205471623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834C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834C7">
              <w:rPr>
                <w:rFonts w:cs="Arial" w:eastAsia="Times New Roman" w:hAnsi="Arial" w:ascii="Arial"/>
                <w:sz w:val="20"/>
                <w:szCs w:val="20"/>
              </w:rPr>
              <w:t>Vrbanićeva 50,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7834C7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7834C7">
              <w:rPr>
                <w:rFonts w:cs="Arial" w:eastAsia="Times New Roman" w:hAnsi="Arial" w:ascii="Arial"/>
                <w:sz w:val="16"/>
                <w:szCs w:val="16"/>
              </w:rPr>
              <w:t xml:space="preserve">Pravomoćna i ovršna presuda Trgovačkog suda u Zagrebu broj P-1764/08 od  3.2.2006. Pravomoćna i ovršna presuda Općinskog građanskog suda u Zagrebu P-2646/07 od 20.1.2009.; rješenje o ovrsi Ovr-4039/2016 od 25.5.2016.  rješenje o ovrsi Općinskog građanskog suda Ovr-4039/2016 od 25.5.2016 i Ovr-1740/2016 od 15.3.2016.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, Općinski sud u Novom Zagreb u Ovr-685/2015 ;</w:t>
            </w:r>
            <w:r w:rsidRPr="007834C7">
              <w:rPr>
                <w:rFonts w:cs="Arial" w:eastAsia="Times New Roman" w:hAnsi="Arial" w:ascii="Arial"/>
                <w:sz w:val="16"/>
                <w:szCs w:val="16"/>
              </w:rPr>
              <w:t xml:space="preserve">razlučno pravo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834C7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834C7">
              <w:rPr>
                <w:rFonts w:cs="Arial" w:eastAsia="Times New Roman" w:hAnsi="Arial" w:ascii="Arial"/>
                <w:sz w:val="20"/>
                <w:szCs w:val="20"/>
              </w:rPr>
              <w:t>12.646,048,96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F212B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E66D0D">
              <w:rPr>
                <w:rFonts w:cs="Arial" w:hAnsi="Arial" w:ascii="Arial"/>
                <w:bCs/>
                <w:sz w:val="20"/>
                <w:szCs w:val="20"/>
              </w:rPr>
              <w:t>12.646,048,96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06F58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00D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Inse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n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tivna i kongresna turisti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čka agencija ICTA d.o.o, zastupa 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odvj.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 xml:space="preserve">Maroje Matana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5D00D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08083964257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415E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415EF">
              <w:rPr>
                <w:rFonts w:cs="Arial" w:eastAsia="Times New Roman" w:hAnsi="Arial" w:ascii="Arial"/>
                <w:sz w:val="20"/>
                <w:szCs w:val="20"/>
              </w:rPr>
              <w:t>Pinji 19, Zaton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F31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31CD7">
              <w:rPr>
                <w:rFonts w:cs="Arial" w:eastAsia="Times New Roman" w:hAnsi="Arial" w:ascii="Arial"/>
                <w:sz w:val="20"/>
                <w:szCs w:val="20"/>
              </w:rPr>
              <w:t>Ugovor o zajmu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SG Črnomerec 1978 d.o.o.;Sredstvo osiguranja 3 bjanko zadužnice Stanograda koji je i osnivač SG  Črnomerec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00D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2.168,957,02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42254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2.168,957,02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00D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00D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Grad Zagreb, zastupa </w:t>
            </w: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odvj.Marko Ramljak,Zagreb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5D00D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415E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</w:t>
            </w:r>
            <w:r w:rsidRPr="005415EF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075D4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5D4">
              <w:rPr>
                <w:rFonts w:cs="Arial" w:eastAsia="Times New Roman" w:hAnsi="Arial" w:ascii="Arial"/>
                <w:sz w:val="18"/>
                <w:szCs w:val="18"/>
              </w:rPr>
              <w:t xml:space="preserve">Parnični trošak po presudama Trgovačkog suda u Zagrebu u predmetima: P-2721/2015 od 9.6.2017.;P-2720/2015 od 06.02.2017.i P-1808/2016 od 29.12.2017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00D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00D2">
              <w:rPr>
                <w:rFonts w:cs="Arial" w:eastAsia="Times New Roman" w:hAnsi="Arial" w:ascii="Arial"/>
                <w:sz w:val="20"/>
                <w:szCs w:val="20"/>
              </w:rPr>
              <w:t>1.019,176,53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A4569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A4569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C40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C40DE">
              <w:rPr>
                <w:rFonts w:cs="Arial" w:hAnsi="Arial" w:ascii="Arial"/>
                <w:sz w:val="20"/>
                <w:szCs w:val="20"/>
              </w:rPr>
              <w:t>1.019,176,53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18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Tehnika d.d</w:t>
            </w:r>
          </w:p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73037001250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,Ul.g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rada Vukovara 276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30E60">
              <w:rPr>
                <w:rFonts w:cs="Arial" w:eastAsia="Times New Roman" w:hAnsi="Arial" w:ascii="Arial"/>
                <w:sz w:val="18"/>
                <w:szCs w:val="18"/>
              </w:rPr>
              <w:t>Izvođenje radova na objektu pravomoćn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a</w:t>
            </w:r>
            <w:r w:rsidRPr="00330E60">
              <w:rPr>
                <w:rFonts w:cs="Arial" w:eastAsia="Times New Roman" w:hAnsi="Arial" w:ascii="Arial"/>
                <w:sz w:val="18"/>
                <w:szCs w:val="18"/>
              </w:rPr>
              <w:t xml:space="preserve"> presuda Trgovački sud u Zagrebu ,Stalna služba u Karlovcu P -7730/2010</w:t>
            </w:r>
            <w:r>
              <w:t xml:space="preserve"> </w:t>
            </w:r>
            <w:r w:rsidRPr="00F2020D">
              <w:rPr>
                <w:rFonts w:cs="Arial" w:eastAsia="Times New Roman" w:hAnsi="Arial" w:ascii="Arial"/>
                <w:sz w:val="18"/>
                <w:szCs w:val="18"/>
              </w:rPr>
              <w:t>od11.10.2013.;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330E60">
              <w:rPr>
                <w:rFonts w:cs="Arial" w:eastAsia="Times New Roman" w:hAnsi="Arial" w:ascii="Arial"/>
                <w:sz w:val="18"/>
                <w:szCs w:val="18"/>
              </w:rPr>
              <w:t xml:space="preserve"> pravomoćno rješenje o ovrsi Općinskog građanskog suda u Zagrebu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;</w:t>
            </w:r>
            <w:r w:rsidRPr="00330E60">
              <w:rPr>
                <w:rFonts w:cs="Arial" w:eastAsia="Times New Roman" w:hAnsi="Arial" w:ascii="Arial"/>
                <w:sz w:val="18"/>
                <w:szCs w:val="18"/>
              </w:rPr>
              <w:t>Ovr-6629/2016 od 20.07.2016.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302.073,08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302.073,08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BD20B8">
        <w:trPr>
          <w:trHeight w:val="785"/>
        </w:trPr>
        <w:tc>
          <w:tcPr>
            <w:tcW w:type="auto" w:w="0"/>
            <w:gridSpan w:val="9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ind w:left="6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557672" w:rsidP="00557672" w:rsidR="00557672" w:rsidRPr="00BD20B8">
            <w:pPr>
              <w:spacing w:after="0"/>
              <w:ind w:left="60"/>
              <w:rPr>
                <w:rFonts w:cs="Arial" w:eastAsia="Times New Roman" w:hAnsi="Arial" w:ascii="Arial"/>
                <w:sz w:val="18"/>
                <w:szCs w:val="18"/>
              </w:rPr>
            </w:pPr>
            <w:r w:rsidRPr="00BD20B8">
              <w:rPr>
                <w:rFonts w:cs="Arial" w:hAnsi="Arial" w:ascii="Arial"/>
                <w:b/>
                <w:sz w:val="18"/>
                <w:szCs w:val="18"/>
              </w:rPr>
              <w:t xml:space="preserve">Napomena. </w:t>
            </w:r>
          </w:p>
          <w:p w:rsidRDefault="00557672" w:rsidP="00557672" w:rsidR="00557672">
            <w:pPr>
              <w:spacing w:after="0"/>
              <w:ind w:left="60"/>
              <w:rPr>
                <w:rFonts w:cs="Arial" w:eastAsia="Times New Roman" w:hAnsi="Arial" w:ascii="Arial"/>
                <w:sz w:val="18"/>
                <w:szCs w:val="18"/>
              </w:rPr>
            </w:pPr>
            <w:r w:rsidRPr="00BD20B8">
              <w:rPr>
                <w:rFonts w:cs="Arial" w:hAnsi="Arial" w:ascii="Arial"/>
                <w:b/>
                <w:sz w:val="18"/>
                <w:szCs w:val="18"/>
              </w:rPr>
              <w:t xml:space="preserve">                    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 xml:space="preserve">-rb 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16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 xml:space="preserve">, prijava tražbine broj 17:  </w:t>
            </w:r>
            <w:r w:rsidRPr="00BD20B8">
              <w:rPr>
                <w:rFonts w:cs="Arial" w:eastAsia="Times New Roman" w:hAnsi="Arial" w:ascii="Arial"/>
                <w:b/>
                <w:sz w:val="18"/>
                <w:szCs w:val="18"/>
              </w:rPr>
              <w:t>vjerovnik Grad Zagreb, zastupa odvj.Marko Ramljak, Zagreb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>, OIB:</w:t>
            </w:r>
            <w:r w:rsidRPr="00BD20B8">
              <w:rPr>
                <w:sz w:val="18"/>
                <w:szCs w:val="18"/>
              </w:rPr>
              <w:t xml:space="preserve"> 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61817894937, stečajni upravitelj osporava prijavu tražbine u cijelosti za iznos od =1.019.176,53 kn iz razloga što presude po kojima su prijavljeni parnični troškovi nisu pravomoćne, te  do okončanja istih troškovi zastupanja nisu utvrđeni</w:t>
            </w:r>
          </w:p>
          <w:p w:rsidRDefault="00557672" w:rsidP="00557672" w:rsidR="00557672">
            <w:pPr>
              <w:spacing w:after="0"/>
              <w:ind w:left="6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spacing w:after="0"/>
              <w:ind w:left="6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557672" w:rsidP="00557672" w:rsidR="00557672">
            <w:pPr>
              <w:spacing w:after="0"/>
              <w:ind w:left="6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557672" w:rsidP="00557672" w:rsidR="00557672" w:rsidRPr="00BD20B8">
            <w:pPr>
              <w:spacing w:after="0"/>
              <w:ind w:left="60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18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19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Dubrovnik Ceste d.d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60216477432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 xml:space="preserve">Vladimira Nazora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8 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,Dubrovnik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Pravomoćna ovršna presuda </w:t>
            </w:r>
            <w:r w:rsidRPr="002C3711">
              <w:rPr>
                <w:rFonts w:cs="Arial" w:eastAsia="Times New Roman" w:hAnsi="Arial" w:ascii="Arial"/>
                <w:sz w:val="18"/>
                <w:szCs w:val="18"/>
              </w:rPr>
              <w:t>i rješenje Trgovačkog suda u Zagrebu P-6386/2005 od 15.2.2010. ispravljeno isto rješenje  od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2</w:t>
            </w:r>
            <w:r w:rsidRPr="002C3711">
              <w:rPr>
                <w:rFonts w:cs="Arial" w:eastAsia="Times New Roman" w:hAnsi="Arial" w:ascii="Arial"/>
                <w:sz w:val="18"/>
                <w:szCs w:val="18"/>
              </w:rPr>
              <w:t>7.10.2014. pravomoćno i ovršno 8.6.2015.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572.028,74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572.028,74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20</w:t>
            </w:r>
          </w:p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Grad Koprivnica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62112914641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Zrinski trg 1,Koprivnica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C750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C7501">
              <w:rPr>
                <w:rFonts w:cs="Arial" w:eastAsia="Times New Roman" w:hAnsi="Arial" w:ascii="Arial"/>
                <w:sz w:val="18"/>
                <w:szCs w:val="18"/>
              </w:rPr>
              <w:t xml:space="preserve">Ugovor br.133/11 o financiranju od 14.3.2011. održavanje parcele u Koprivnici ;presuda Trgovačkog suda u Zagrebu P-2617/2016 od dana 20.7.2017.nepravomoćna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; spor u tijeku pred Trgovačkim sudom u Zagrebu pod brojem  P-2434/2017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108.122,70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A456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45697">
              <w:rPr>
                <w:rFonts w:cs="Arial" w:hAnsi="Arial" w:ascii="Arial"/>
                <w:sz w:val="20"/>
                <w:szCs w:val="20"/>
              </w:rPr>
              <w:t>108.122,70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21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GO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I d.d, zastupa  odvjetničko  društvo Žup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ić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&amp;Partneri d.o.o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81377247676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Martićeva 17/1,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F07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Pravomoćna i ovršna </w:t>
            </w:r>
            <w:r w:rsidRPr="009F077D">
              <w:rPr>
                <w:rFonts w:cs="Arial" w:eastAsia="Times New Roman" w:hAnsi="Arial" w:ascii="Arial"/>
                <w:sz w:val="18"/>
                <w:szCs w:val="18"/>
              </w:rPr>
              <w:t xml:space="preserve"> presuda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T</w:t>
            </w:r>
            <w:r w:rsidRPr="009F077D">
              <w:rPr>
                <w:rFonts w:cs="Arial" w:eastAsia="Times New Roman" w:hAnsi="Arial" w:ascii="Arial"/>
                <w:sz w:val="18"/>
                <w:szCs w:val="18"/>
              </w:rPr>
              <w:t>rgovačkog suda u Zagrebu P-305/2007 od 3.10.2008.; rješenje o ovrsi Trgovačkog suda u Zagrebu Ovr-4684/2012 od 02.10.2012. ;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razlučno pravo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691.717.18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B4FA4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691.717,</w:t>
            </w:r>
            <w:r w:rsidRPr="009B4FA4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Gradska plinara Zagreb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20985255037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Zagreb,Radnička cesta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F667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Presuda Općinskog građanskog suda u Zagrebu P-2827/13 od 13.03.2014. pravomoćno 26.5.2016. i rješenje istog suda P-2827/13 od 23.8.2016.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108.418,89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32FD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232FD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108.418,89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Arhitekt NOVI d.o.o u l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ikvidaciji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26686209956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Nikole Tesle bb, Dubrovnik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F708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F7088">
              <w:rPr>
                <w:rFonts w:cs="Arial" w:eastAsia="Times New Roman" w:hAnsi="Arial" w:ascii="Arial"/>
                <w:sz w:val="18"/>
                <w:szCs w:val="18"/>
              </w:rPr>
              <w:t xml:space="preserve">Računi </w:t>
            </w:r>
          </w:p>
          <w:p w:rsidRDefault="00557672" w:rsidP="00557672" w:rsidR="00557672" w:rsidRPr="003F708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F7088">
              <w:rPr>
                <w:rFonts w:cs="Arial" w:eastAsia="Times New Roman" w:hAnsi="Arial" w:ascii="Arial"/>
                <w:sz w:val="18"/>
                <w:szCs w:val="18"/>
              </w:rPr>
              <w:t xml:space="preserve">Presuda Visokog trgovačkog  suda u RH posl broj 67.Pž-5481/12-3 od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12.1.2016. pravomoćna 27.2.2016.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50.956,59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A02A5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3A02A5">
              <w:rPr>
                <w:rFonts w:cs="Arial" w:hAnsi="Arial" w:ascii="Arial"/>
                <w:bCs/>
                <w:color w:val="000000"/>
                <w:sz w:val="20"/>
                <w:szCs w:val="20"/>
              </w:rPr>
              <w:t>50.956,59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23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Odvjetnik Stjepan Vokić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36155508807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R.Austrije 7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A42E6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3A42E6">
              <w:rPr>
                <w:rFonts w:cs="Arial" w:eastAsia="Times New Roman" w:hAnsi="Arial" w:ascii="Arial"/>
                <w:sz w:val="16"/>
                <w:szCs w:val="16"/>
              </w:rPr>
              <w:t xml:space="preserve">- odvjetnički troškovi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u predmetima :</w:t>
            </w:r>
            <w:r w:rsidRPr="003A42E6">
              <w:rPr>
                <w:rFonts w:cs="Arial" w:eastAsia="Times New Roman" w:hAnsi="Arial" w:ascii="Arial"/>
                <w:sz w:val="16"/>
                <w:szCs w:val="16"/>
              </w:rPr>
              <w:t xml:space="preserve"> Trgovački sud u Zagrebu P-3536/10; Trgovački sud u Varaždinu P-440/07 ;Opć.građ.suda u Zagreb  P-2194/05; Općinski građanski sud u Zagrebu,zemljišno knjižni Z-25886/04; Izjava stečajnog dužnika o neizvršenom plaćanju  jb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3A42E6">
              <w:rPr>
                <w:rFonts w:cs="Arial" w:eastAsia="Times New Roman" w:hAnsi="Arial" w:ascii="Arial"/>
                <w:sz w:val="16"/>
                <w:szCs w:val="16"/>
              </w:rPr>
              <w:t>N.Tadić iz Zagreba, OV-5928/14 od 13.11.2014.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2.311.</w:t>
            </w: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489,17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  <w:p w:rsidRDefault="00557672" w:rsidP="00557672" w:rsidR="005576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  <w:p w:rsidRDefault="00557672" w:rsidP="00557672" w:rsidR="00557672" w:rsidRPr="00F019A9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2.311.</w:t>
            </w:r>
            <w:r w:rsidRPr="00F019A9">
              <w:rPr>
                <w:rFonts w:cs="Arial" w:hAnsi="Arial" w:ascii="Arial"/>
                <w:bCs/>
                <w:color w:val="000000"/>
                <w:sz w:val="20"/>
                <w:szCs w:val="20"/>
              </w:rPr>
              <w:t>489,17</w:t>
            </w:r>
          </w:p>
          <w:p w:rsidRDefault="00557672" w:rsidP="00557672" w:rsidR="005576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57672" w:rsidP="00557672" w:rsidR="00557672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gridSpan w:val="9"/>
            <w:tcBorders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spacing w:after="0"/>
              <w:ind w:left="60"/>
              <w:rPr>
                <w:rFonts w:cs="Arial" w:hAnsi="Arial" w:ascii="Arial"/>
                <w:b/>
                <w:sz w:val="20"/>
                <w:szCs w:val="20"/>
              </w:rPr>
            </w:pPr>
            <w:r w:rsidRPr="00BD20B8">
              <w:rPr>
                <w:rFonts w:cs="Arial" w:hAnsi="Arial" w:ascii="Arial"/>
                <w:b/>
                <w:sz w:val="18"/>
                <w:szCs w:val="18"/>
              </w:rPr>
              <w:t xml:space="preserve">                    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>-rb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 19, prijava tražbine broj 20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 xml:space="preserve">:  </w:t>
            </w:r>
            <w:r>
              <w:rPr>
                <w:rFonts w:cs="Arial" w:eastAsia="Times New Roman" w:hAnsi="Arial" w:ascii="Arial"/>
                <w:b/>
                <w:sz w:val="18"/>
                <w:szCs w:val="18"/>
              </w:rPr>
              <w:t>vjerovnik Grad  Koprivnica</w:t>
            </w:r>
            <w:r w:rsidRPr="00BD20B8">
              <w:rPr>
                <w:rFonts w:cs="Arial" w:eastAsia="Times New Roman" w:hAnsi="Arial" w:ascii="Arial"/>
                <w:b/>
                <w:sz w:val="18"/>
                <w:szCs w:val="18"/>
              </w:rPr>
              <w:t xml:space="preserve">, 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 xml:space="preserve">, stečajni upravitelj osporava prijavu tražbine u cijelosti za iznos od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108.122,70</w:t>
            </w:r>
            <w:r w:rsidRPr="00BD20B8">
              <w:rPr>
                <w:rFonts w:cs="Arial" w:eastAsia="Times New Roman" w:hAnsi="Arial" w:ascii="Arial"/>
                <w:sz w:val="18"/>
                <w:szCs w:val="18"/>
              </w:rPr>
              <w:t xml:space="preserve">kn iz razloga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jer je spor u tijeku pred Trgovačkim sudom u Zagrebu pod brojem  P-2434/2017.radi isplate. 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Odvjetnik Nenad Grof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37005474978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Nikole Pavića 7,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1D031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D0312">
              <w:rPr>
                <w:rFonts w:cs="Arial" w:eastAsia="Times New Roman" w:hAnsi="Arial" w:ascii="Arial"/>
                <w:sz w:val="18"/>
                <w:szCs w:val="18"/>
              </w:rPr>
              <w:t>Odvjetničke usluge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; </w:t>
            </w:r>
            <w:r w:rsidRPr="001D0312">
              <w:rPr>
                <w:rFonts w:cs="Arial" w:eastAsia="Times New Roman" w:hAnsi="Arial" w:ascii="Arial"/>
                <w:sz w:val="18"/>
                <w:szCs w:val="18"/>
              </w:rPr>
              <w:t>Ugovor  o obavljanju odvjetničkih usluga od 3.10.2016.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sa troškovnicima i preslikama obavljenih radnji u predmetima </w:t>
            </w:r>
            <w:r w:rsidRPr="00424A64">
              <w:rPr>
                <w:rFonts w:cs="Arial" w:eastAsia="Times New Roman" w:hAnsi="Arial" w:ascii="Arial"/>
                <w:sz w:val="16"/>
                <w:szCs w:val="16"/>
              </w:rPr>
              <w:t>Povrv-3690/15; P-2722/15; P2721/15; P-2722/15;P-1808/16; P-1655/17; P-3029/15:P-2008/16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3.333,120,00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3.333.</w:t>
            </w:r>
            <w:r w:rsidRPr="00510983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120,00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Hrvatska p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oštanska banka d.d</w:t>
            </w:r>
          </w:p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44C0D">
              <w:rPr>
                <w:rFonts w:cs="Arial" w:eastAsia="Times New Roman" w:hAnsi="Arial" w:ascii="Arial"/>
                <w:sz w:val="20"/>
                <w:szCs w:val="20"/>
              </w:rPr>
              <w:t>zastupa  odvj. društvo Župić &amp;Partneri d.o.o iz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Jurišićeva 4,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035DB8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Ugovor o dugoročnom kreditu 11/2010-DVPJS od 11.03.2010. </w:t>
            </w:r>
          </w:p>
          <w:p w:rsidRDefault="00557672" w:rsidP="00557672" w:rsidR="00557672" w:rsidRPr="00035DB8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-Sporazum broj 61/2013 </w:t>
            </w:r>
            <w:r w:rsidRPr="00035DB8">
              <w:rPr>
                <w:rFonts w:cs="Arial" w:eastAsia="Times New Roman" w:hAnsi="Arial" w:ascii="Arial"/>
                <w:b/>
                <w:sz w:val="16"/>
                <w:szCs w:val="16"/>
              </w:rPr>
              <w:t>zasnivanje založnog prava na poslovnim udjelima od</w:t>
            </w: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 09.08.2013. jb  N.Tadić OV-4595/13 </w:t>
            </w:r>
          </w:p>
          <w:p w:rsidRDefault="00557672" w:rsidP="00557672" w:rsidR="00557672" w:rsidRPr="00C42FA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-Sporazum broj 60/10  o </w:t>
            </w:r>
            <w:r w:rsidRPr="00035DB8">
              <w:rPr>
                <w:rFonts w:cs="Arial" w:eastAsia="Times New Roman" w:hAnsi="Arial" w:ascii="Arial"/>
                <w:b/>
                <w:sz w:val="16"/>
                <w:szCs w:val="16"/>
              </w:rPr>
              <w:t>zasnivanje založnog prava</w:t>
            </w: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 (simultana hipoteka) na </w:t>
            </w:r>
            <w:r w:rsidRPr="00035DB8">
              <w:rPr>
                <w:rFonts w:cs="Arial" w:eastAsia="Times New Roman" w:hAnsi="Arial" w:ascii="Arial"/>
                <w:b/>
                <w:sz w:val="16"/>
                <w:szCs w:val="16"/>
              </w:rPr>
              <w:t>nekretninama</w:t>
            </w: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 od 30.03.2010. OV-2576/10 jb Dolinar iz Zagreba ; Općinski sud u Dubrovniku Ovr-217/15 , utvrđivanje vrijednosti,  njezinom prodajom i namirenjem ovrhovoditelja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F667F">
              <w:rPr>
                <w:rFonts w:cs="Arial" w:eastAsia="Times New Roman" w:hAnsi="Arial" w:ascii="Arial"/>
                <w:sz w:val="20"/>
                <w:szCs w:val="20"/>
              </w:rPr>
              <w:t>17.806,988,09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10983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17.806.</w:t>
            </w:r>
            <w:r w:rsidRPr="00510983">
              <w:rPr>
                <w:rFonts w:cs="Arial" w:hAnsi="Arial" w:ascii="Arial"/>
                <w:bCs/>
                <w:color w:val="000000"/>
                <w:sz w:val="20"/>
                <w:szCs w:val="20"/>
              </w:rPr>
              <w:t>988,09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28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Branko Đukić, zastupa  odvj. Maroje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 Matan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a,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Zagreb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78689630545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Jezuitski trg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1,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1C62F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C62F9">
              <w:rPr>
                <w:rFonts w:cs="Arial" w:eastAsia="Times New Roman" w:hAnsi="Arial" w:ascii="Arial"/>
                <w:sz w:val="18"/>
                <w:szCs w:val="18"/>
              </w:rPr>
              <w:t>Pravomoćna i ovršna presuda Općinskog građanskog suda u Zagrebu P-4847/2006</w:t>
            </w:r>
            <w:r w:rsidRPr="00A5552B">
              <w:rPr>
                <w:rFonts w:cs="Arial" w:eastAsia="Times New Roman" w:hAnsi="Arial" w:ascii="Arial"/>
                <w:sz w:val="16"/>
                <w:szCs w:val="18"/>
              </w:rPr>
              <w:t xml:space="preserve"> od </w:t>
            </w:r>
            <w:r w:rsidRPr="001C62F9">
              <w:rPr>
                <w:rFonts w:cs="Arial" w:eastAsia="Times New Roman" w:hAnsi="Arial" w:ascii="Arial"/>
                <w:sz w:val="18"/>
                <w:szCs w:val="18"/>
              </w:rPr>
              <w:t>21.10.2010. pravomoćna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1C62F9">
              <w:rPr>
                <w:rFonts w:cs="Arial" w:eastAsia="Times New Roman" w:hAnsi="Arial" w:ascii="Arial"/>
                <w:sz w:val="18"/>
                <w:szCs w:val="18"/>
              </w:rPr>
              <w:t xml:space="preserve"> 4.3.2014.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3D33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854.565,36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134B7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134B7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854.565,36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27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3D33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29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223D3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Hrvatska Lutrija d.o.o,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223D33">
              <w:rPr>
                <w:rFonts w:cs="Arial" w:eastAsia="Times New Roman" w:hAnsi="Arial" w:ascii="Arial"/>
                <w:sz w:val="18"/>
                <w:szCs w:val="18"/>
              </w:rPr>
              <w:t xml:space="preserve">zastupa  odvjetničko društvo BABIĆ&amp;ČIBARIĆ d.o.o, Zagreb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223D33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27905228158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3D33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Ul.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Grada Vukovara 72,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BE0E6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E0E66">
              <w:rPr>
                <w:rFonts w:cs="Arial" w:eastAsia="Times New Roman" w:hAnsi="Arial" w:ascii="Arial"/>
                <w:sz w:val="20"/>
                <w:szCs w:val="20"/>
              </w:rPr>
              <w:t xml:space="preserve">Uplate po predugovori iz 1997. i 1998.godine </w:t>
            </w:r>
          </w:p>
          <w:p w:rsidRDefault="00557672" w:rsidP="00557672" w:rsidR="00557672" w:rsidRPr="00ED6C1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E0E66">
              <w:rPr>
                <w:rFonts w:cs="Arial" w:eastAsia="Times New Roman" w:hAnsi="Arial" w:ascii="Arial"/>
                <w:sz w:val="20"/>
                <w:szCs w:val="20"/>
              </w:rPr>
              <w:t>U tijeku postupa pred Trgovačkim sudom u Zagrebu broj P-3029/2015,po tužbi HL d.o.o.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3D33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18.342.</w:t>
            </w:r>
            <w:r w:rsidRPr="00223D33">
              <w:rPr>
                <w:rFonts w:cs="Arial" w:eastAsia="Times New Roman" w:hAnsi="Arial" w:ascii="Arial"/>
                <w:sz w:val="18"/>
                <w:szCs w:val="18"/>
              </w:rPr>
              <w:t>111,33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ED6C1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D6C1C">
              <w:rPr>
                <w:rFonts w:cs="Arial" w:hAnsi="Arial" w:ascii="Arial"/>
                <w:sz w:val="20"/>
                <w:szCs w:val="20"/>
              </w:rPr>
              <w:t>18.342.111,33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TM 2 Sistem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34158511705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Mandrova 3,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Ugovor o održavanju računalnog sustava po računima  2014-2018</w:t>
            </w:r>
          </w:p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80A48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108.557,51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290E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27290E">
              <w:rPr>
                <w:rFonts w:cs="Arial" w:hAnsi="Arial" w:ascii="Arial"/>
                <w:bCs/>
                <w:color w:val="000000"/>
                <w:sz w:val="20"/>
                <w:szCs w:val="20"/>
              </w:rPr>
              <w:t>84.656,25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290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7290E">
              <w:rPr>
                <w:rFonts w:cs="Arial" w:hAnsi="Arial" w:ascii="Arial"/>
                <w:sz w:val="20"/>
                <w:szCs w:val="20"/>
              </w:rPr>
              <w:t>23.901,26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gridSpan w:val="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ind w:left="60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57672" w:rsidP="00557672" w:rsidR="00557672">
            <w:pPr>
              <w:spacing w:after="0"/>
              <w:ind w:left="6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Napomena.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-rb 27, prijava tražbine broj 29: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 xml:space="preserve">  </w:t>
            </w:r>
            <w:r w:rsidRPr="00455F0C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vjerovnik </w:t>
            </w:r>
            <w:r w:rsidRPr="00BE0E66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Hrvatska Lutrija d.o.o, zastupa  odvjetničko društvo BABIĆ&amp;ČIBARIĆ d.o.o, Zagreb 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>OIB:</w:t>
            </w:r>
            <w:r>
              <w:t xml:space="preserve"> </w:t>
            </w:r>
            <w:r w:rsidRPr="00BE0E66">
              <w:rPr>
                <w:rFonts w:cs="Arial" w:eastAsia="Times New Roman" w:hAnsi="Arial" w:ascii="Arial"/>
                <w:sz w:val="20"/>
                <w:szCs w:val="20"/>
              </w:rPr>
              <w:t>27905228158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>stečajni upravitel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 osporava prijavu tražbine </w:t>
            </w:r>
            <w:r w:rsidRPr="009C7501">
              <w:rPr>
                <w:rFonts w:cs="Arial" w:eastAsia="Times New Roman" w:hAnsi="Arial" w:ascii="Arial"/>
                <w:sz w:val="20"/>
                <w:szCs w:val="20"/>
              </w:rPr>
              <w:t>u cijelosti za iznos od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=18.342.111,33  kn iz razloga što je  u tijeku parnica  koja se vodi pred Trgovačkim sudom u Zagrebu, posl. broj P- </w:t>
            </w:r>
            <w:r w:rsidRPr="00BD571F">
              <w:rPr>
                <w:rFonts w:cs="Arial" w:eastAsia="Times New Roman" w:hAnsi="Arial" w:ascii="Arial"/>
                <w:sz w:val="20"/>
                <w:szCs w:val="20"/>
              </w:rPr>
              <w:t>3029/2015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. </w:t>
            </w:r>
            <w:r>
              <w:rPr>
                <w:rFonts w:cs="Arial" w:hAnsi="Arial" w:ascii="Arial"/>
                <w:sz w:val="18"/>
                <w:szCs w:val="18"/>
              </w:rPr>
              <w:t>čeka se okončanje postupka.</w:t>
            </w:r>
          </w:p>
          <w:p w:rsidRDefault="00557672" w:rsidP="00557672" w:rsidR="00557672">
            <w:pPr>
              <w:spacing w:after="0"/>
              <w:ind w:left="60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                   -rb28, prijava tražbine broj 30: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 xml:space="preserve">  </w:t>
            </w:r>
            <w:r w:rsidRPr="00455F0C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vjerovnik </w:t>
            </w:r>
            <w:r w:rsidRPr="0027290E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TM 2 Sistem d.o.o </w:t>
            </w:r>
            <w:r w:rsidRPr="00BE0E66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, Zagreb 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>OIB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: 34158511705, osporeni iznos tražbine </w:t>
            </w:r>
            <w:r w:rsidRPr="0027290E">
              <w:rPr>
                <w:rFonts w:cs="Arial" w:eastAsia="Times New Roman" w:hAnsi="Arial" w:ascii="Arial"/>
                <w:sz w:val="18"/>
                <w:szCs w:val="18"/>
              </w:rPr>
              <w:t>po raču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n</w:t>
            </w:r>
            <w:r w:rsidRPr="0027290E">
              <w:rPr>
                <w:rFonts w:cs="Arial" w:eastAsia="Times New Roman" w:hAnsi="Arial" w:ascii="Arial"/>
                <w:sz w:val="18"/>
                <w:szCs w:val="18"/>
              </w:rPr>
              <w:t>ima koji su u zastari.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  <w:p w:rsidRDefault="00557672" w:rsidP="00557672" w:rsidR="00557672" w:rsidRPr="00281884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</w:t>
            </w:r>
          </w:p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 xml:space="preserve">Vodoopskrba i odvodnja d.o.o,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8341656499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Folnegovićeva 1,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682E86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682E86">
              <w:rPr>
                <w:rFonts w:cs="Arial" w:eastAsia="Times New Roman" w:hAnsi="Arial" w:ascii="Arial"/>
                <w:sz w:val="16"/>
                <w:szCs w:val="16"/>
              </w:rPr>
              <w:t>Voda i odvodnja,trošak ovršnog postupka P-4791/13 I P-4791/02</w:t>
            </w:r>
          </w:p>
          <w:p w:rsidRDefault="00557672" w:rsidP="00557672" w:rsidR="00557672" w:rsidRPr="00682E86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682E86">
              <w:rPr>
                <w:rFonts w:cs="Arial" w:eastAsia="Times New Roman" w:hAnsi="Arial" w:ascii="Arial"/>
                <w:sz w:val="16"/>
                <w:szCs w:val="16"/>
              </w:rPr>
              <w:t xml:space="preserve">-pravomoćna i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o</w:t>
            </w:r>
            <w:r w:rsidRPr="00682E86">
              <w:rPr>
                <w:rFonts w:cs="Arial" w:eastAsia="Times New Roman" w:hAnsi="Arial" w:ascii="Arial"/>
                <w:sz w:val="16"/>
                <w:szCs w:val="16"/>
              </w:rPr>
              <w:t xml:space="preserve">vršna presuda P-6921/15 od 19.2.2016 </w:t>
            </w:r>
          </w:p>
          <w:p w:rsidRDefault="00557672" w:rsidP="00557672" w:rsidR="00557672" w:rsidRPr="00682E86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682E86">
              <w:rPr>
                <w:rFonts w:cs="Arial" w:eastAsia="Times New Roman" w:hAnsi="Arial" w:ascii="Arial"/>
                <w:sz w:val="16"/>
                <w:szCs w:val="16"/>
              </w:rPr>
              <w:t>-rješenje o ovrsi jb I.Lisonek  posl broj Ovrv-2882/10 ; rješenje o ovrsi jb I.Lisonek posl  broj Ovrv-5534/17; rješenje o ovrsi jb I.Lisonek posl broj Ovrv-5577/15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667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80A48">
              <w:rPr>
                <w:rFonts w:cs="Arial" w:eastAsia="Times New Roman" w:hAnsi="Arial" w:ascii="Arial"/>
                <w:sz w:val="20"/>
                <w:szCs w:val="20"/>
              </w:rPr>
              <w:t>154.310,65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825DB">
              <w:rPr>
                <w:rFonts w:cs="Arial" w:eastAsia="Times New Roman" w:hAnsi="Arial" w:ascii="Arial"/>
                <w:sz w:val="20"/>
                <w:szCs w:val="20"/>
              </w:rPr>
              <w:t>154.310,65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Nova kreditna banka Maribor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d.d.</w:t>
            </w:r>
          </w:p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58602216763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Republika Slovenija , Maribor </w:t>
            </w:r>
            <w:r w:rsidRPr="00751DDF">
              <w:rPr>
                <w:rFonts w:cs="Arial" w:eastAsia="Times New Roman" w:hAnsi="Arial" w:ascii="Arial"/>
                <w:sz w:val="20"/>
                <w:szCs w:val="20"/>
              </w:rPr>
              <w:t xml:space="preserve">Ul.Vita Kraigherja 4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D051D4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Ugovor o kreditu 2422 od 22.1.2008.; Ugovor o kreditu 2475 od 23.9.2008.; Ugovor o kreditu 2619 od 16.9.2011. 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Ugovor o osiguranju tražbine zasnivanjem hipoteke na nekretninama solemiziran po jb N.Tadić  iz Zagreba, OV-3866/13 od dana   28.6.2013. Ugovor o osiguranju novčane tražbine zasnivanjem hipoteke na nekretninama  solemiziran po jb L.Škaričić iz Zagreba, OV-14734/08 od dana  11.12.2008.; Ugovor o cesiji </w:t>
            </w:r>
          </w:p>
          <w:p w:rsidRDefault="00557672" w:rsidP="00557672" w:rsidR="00557672" w:rsidRPr="00D051D4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javnobilježnički solemniziran po javnom bilježniku </w:t>
            </w:r>
            <w:r w:rsidRPr="00D051D4">
              <w:rPr>
                <w:rFonts w:cs="Arial" w:eastAsia="Times New Roman" w:hAnsi="Arial" w:ascii="Arial"/>
                <w:sz w:val="16"/>
                <w:szCs w:val="16"/>
              </w:rPr>
              <w:lastRenderedPageBreak/>
              <w:t>Ilinki Lisonek dana 04.3.2015. , OV-1827/2015  kojim ADRIA BANK ag  i Ugovor o cesiji solemnizirana dana 04.03.2015. OV-1826/2015.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06E1C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006E1C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39.968.102,22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34935">
            <w:pPr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1D2A51">
              <w:rPr>
                <w:rFonts w:cs="Arial" w:hAnsi="Arial" w:ascii="Arial"/>
                <w:bCs/>
                <w:sz w:val="20"/>
                <w:szCs w:val="20"/>
              </w:rPr>
              <w:t>39.968.102,22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7CD7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33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zastupa odvjetničko 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5D7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7CD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Trg Stjepana Radića 1, </w:t>
            </w: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7CD7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Ugovor o udjelu u financiranju komunalnih objekata ; </w:t>
            </w:r>
            <w:r w:rsidRPr="005D7CD7">
              <w:rPr>
                <w:rFonts w:cs="Arial" w:eastAsia="Times New Roman" w:hAnsi="Arial" w:ascii="Arial"/>
                <w:sz w:val="18"/>
                <w:szCs w:val="18"/>
              </w:rPr>
              <w:t>Presuda Općinskog građanskog suda u Zagrebu ,pos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l</w:t>
            </w:r>
            <w:r w:rsidRPr="005D7CD7">
              <w:rPr>
                <w:rFonts w:cs="Arial" w:eastAsia="Times New Roman" w:hAnsi="Arial" w:ascii="Arial"/>
                <w:sz w:val="18"/>
                <w:szCs w:val="18"/>
              </w:rPr>
              <w:t>.broj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P-6099/13 od 18.4.2014. potvrđeno presudom </w:t>
            </w:r>
            <w:r w:rsidRPr="005D7CD7">
              <w:rPr>
                <w:rFonts w:cs="Arial" w:eastAsia="Times New Roman" w:hAnsi="Arial" w:ascii="Arial"/>
                <w:sz w:val="18"/>
                <w:szCs w:val="18"/>
              </w:rPr>
              <w:t xml:space="preserve"> Županijskog suda u Varaždinu posl br Gžx-314/14 od 13.1.2015.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D7CD7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711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.</w:t>
            </w:r>
            <w:r w:rsidRPr="005D7CD7">
              <w:rPr>
                <w:rFonts w:cs="Arial" w:eastAsia="Times New Roman" w:hAnsi="Arial" w:ascii="Arial"/>
                <w:sz w:val="20"/>
                <w:szCs w:val="20"/>
              </w:rPr>
              <w:t>222,49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0723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0723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711.222,49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zastupa odvjetničko 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70ED2">
            <w:pPr>
              <w:rPr>
                <w:rFonts w:cs="Arial" w:eastAsia="Times New Roman" w:hAnsi="Arial" w:ascii="Arial"/>
                <w:sz w:val="32"/>
                <w:szCs w:val="32"/>
              </w:rPr>
            </w:pPr>
            <w:r w:rsidRPr="00A921FD">
              <w:rPr>
                <w:rFonts w:cs="Arial" w:eastAsia="Times New Roman" w:hAnsi="Arial" w:ascii="Arial"/>
                <w:sz w:val="16"/>
                <w:szCs w:val="16"/>
              </w:rPr>
              <w:t>-prije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dlog za protuovrhu radi naplate </w:t>
            </w:r>
            <w:r w:rsidRPr="00A921FD">
              <w:rPr>
                <w:rFonts w:cs="Arial" w:eastAsia="Times New Roman" w:hAnsi="Arial" w:ascii="Arial"/>
                <w:sz w:val="16"/>
                <w:szCs w:val="16"/>
              </w:rPr>
              <w:t>novčane tražbine   i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A921FD">
              <w:rPr>
                <w:rFonts w:cs="Arial" w:eastAsia="Times New Roman" w:hAnsi="Arial" w:ascii="Arial"/>
                <w:sz w:val="16"/>
                <w:szCs w:val="16"/>
              </w:rPr>
              <w:t>trošak žalbe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na rješenje o ovrsi postupak pred Općinskim građanskim sudom Ovrpl-1326/11 ; dopuna 199.488,86 kn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1.045.486,86</w:t>
            </w:r>
          </w:p>
          <w:p w:rsidRDefault="00557672" w:rsidP="00557672" w:rsidR="00557672" w:rsidRPr="005E22C3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E22C3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32341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1.045.486,86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35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</w:t>
            </w:r>
            <w:r>
              <w:t xml:space="preserve">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t>zastupa odvjetničko 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3146">
              <w:rPr>
                <w:rFonts w:cs="Arial" w:eastAsia="Times New Roman" w:hAnsi="Arial" w:ascii="Arial"/>
                <w:sz w:val="18"/>
                <w:szCs w:val="18"/>
              </w:rPr>
              <w:t xml:space="preserve">Odvjetničke usluge – zastupanje vjerovnika u postupku pred Trgovačkim sudom u Zagrebu broj P-2722/2015.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538.522,30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682E86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682E86"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564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5646C">
              <w:rPr>
                <w:rFonts w:cs="Arial" w:hAnsi="Arial" w:ascii="Arial"/>
                <w:sz w:val="20"/>
                <w:szCs w:val="20"/>
              </w:rPr>
              <w:t>538.522,30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gridSpan w:val="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Napomena.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-rb 35, prijava tražbine broj 35: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455F0C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vjerovnik </w:t>
            </w:r>
            <w:r w:rsidRPr="00682E86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Grad Zagreb, zastupa odvjetničko društvo Mihočević i Bajs  Zagreba </w:t>
            </w: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>stečajni upravitel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 osporava prijavu tražbine </w:t>
            </w:r>
            <w:r w:rsidRPr="009C7501">
              <w:rPr>
                <w:rFonts w:cs="Arial" w:eastAsia="Times New Roman" w:hAnsi="Arial" w:ascii="Arial"/>
                <w:sz w:val="20"/>
                <w:szCs w:val="20"/>
              </w:rPr>
              <w:t>u cijelosti za iznos od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=538.522,30 kn</w:t>
            </w:r>
            <w:r w:rsidRPr="00682E86">
              <w:rPr>
                <w:rFonts w:cs="Arial" w:eastAsia="Times New Roman" w:hAnsi="Arial" w:ascii="Arial"/>
                <w:sz w:val="20"/>
                <w:szCs w:val="20"/>
              </w:rPr>
              <w:t>, jer se radi o troškovima zastupanja u parničnim predmetima koji su u tijeku, odnosno niti jedan od postupak nije  pravomoćno okončan, te  do okončanja istih troškovi zastupanja nisu utvrđeni.</w:t>
            </w:r>
            <w:r w:rsidRPr="0027290E"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t>zastupa odvjetničko 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18162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8162E">
              <w:rPr>
                <w:rFonts w:cs="Arial" w:eastAsia="Times New Roman" w:hAnsi="Arial" w:ascii="Arial"/>
                <w:sz w:val="18"/>
                <w:szCs w:val="18"/>
              </w:rPr>
              <w:t>Trošak pripreme zemljišta</w:t>
            </w:r>
          </w:p>
          <w:p w:rsidRDefault="00557672" w:rsidP="00557672" w:rsidR="00557672" w:rsidRPr="0018162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8162E">
              <w:rPr>
                <w:rFonts w:cs="Arial" w:eastAsia="Times New Roman" w:hAnsi="Arial" w:ascii="Arial"/>
                <w:sz w:val="18"/>
                <w:szCs w:val="18"/>
              </w:rPr>
              <w:t>Presuda Općinskog građanskog suda u Zagrebu, posl.broj LXXXVIII-3360/04 od 7.1.2005. pravomoćno 18.2.2014.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E1451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4E1451">
              <w:rPr>
                <w:rFonts w:cs="Arial" w:eastAsia="Times New Roman" w:hAnsi="Arial" w:ascii="Arial"/>
                <w:sz w:val="20"/>
                <w:szCs w:val="20"/>
              </w:rPr>
              <w:t>214.011,92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9557B2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214.011,92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t>zastupa odvjetničko 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3146">
              <w:rPr>
                <w:rFonts w:cs="Arial" w:eastAsia="Times New Roman" w:hAnsi="Arial" w:ascii="Arial"/>
                <w:sz w:val="18"/>
                <w:szCs w:val="18"/>
              </w:rPr>
              <w:t>Odvjetničke usluge – zastupanje vjerovnika u postupku pred Trgovačkim su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dom u Zagrebu broj Povrv-3690/15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1D6D85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1D6D85">
              <w:rPr>
                <w:rFonts w:cs="Arial" w:eastAsia="Times New Roman" w:hAnsi="Arial" w:ascii="Arial"/>
                <w:sz w:val="18"/>
                <w:szCs w:val="18"/>
              </w:rPr>
              <w:t>466.972,05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A6ACB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8A6ACB"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3F1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A3F1D">
              <w:rPr>
                <w:rFonts w:cs="Arial" w:hAnsi="Arial" w:ascii="Arial"/>
                <w:sz w:val="20"/>
                <w:szCs w:val="20"/>
              </w:rPr>
              <w:t>466.972,05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t xml:space="preserve">zastupa odvjetničko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1D6D85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D6D85">
              <w:rPr>
                <w:rFonts w:cs="Arial" w:eastAsia="Times New Roman" w:hAnsi="Arial" w:ascii="Arial"/>
                <w:sz w:val="18"/>
                <w:szCs w:val="18"/>
              </w:rPr>
              <w:t xml:space="preserve">Parnični trošak po presudi RH Županijski sud u Zagrebu posl </w:t>
            </w:r>
            <w:r w:rsidRPr="001D6D85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broj:8.Gž-5863/10/2 od 29.siječnja 2013.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00720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200720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43.154,47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43DE0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3DE0">
              <w:rPr>
                <w:rFonts w:cs="Arial" w:hAnsi="Arial" w:ascii="Arial"/>
                <w:bCs/>
                <w:color w:val="000000"/>
                <w:sz w:val="20"/>
                <w:szCs w:val="20"/>
              </w:rPr>
              <w:t>43.154,47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t>zastupa odvjetničko društvo Mihočević i Bajs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Ugovor o međusobnim pravima i obvezama iz 1994.g ; trošak zastupanja vjerovnika u postupku koji se vodi pod brojem P-2445/15 Općinski sud u Novom Zagrebu; novi upisnik P-446/2018 ,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35D06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B35D06">
              <w:rPr>
                <w:rFonts w:cs="Arial" w:eastAsia="Times New Roman" w:hAnsi="Arial" w:ascii="Arial"/>
                <w:sz w:val="18"/>
                <w:szCs w:val="18"/>
              </w:rPr>
              <w:t>4.868,497,53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43DE0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3DE0"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43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43DE0">
              <w:rPr>
                <w:rFonts w:cs="Arial" w:hAnsi="Arial" w:ascii="Arial"/>
                <w:sz w:val="20"/>
                <w:szCs w:val="20"/>
              </w:rPr>
              <w:t>4.868,497,53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40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BUŠAC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BA037E">
              <w:rPr>
                <w:rFonts w:cs="Arial" w:eastAsia="Times New Roman" w:hAnsi="Arial" w:ascii="Arial"/>
                <w:sz w:val="20"/>
                <w:szCs w:val="20"/>
              </w:rPr>
              <w:t>d.o.o.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zastupa odvj.društvo Čogurić &amp;partneri d.o.o. iz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49575697018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V.Novaka 34, Zaprešić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6A7C7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A7C71">
              <w:rPr>
                <w:rFonts w:cs="Arial" w:eastAsia="Times New Roman" w:hAnsi="Arial" w:ascii="Arial"/>
                <w:sz w:val="18"/>
                <w:szCs w:val="18"/>
              </w:rPr>
              <w:t xml:space="preserve">Ugovor o izvođenju radova i anex istom; presuda Trgovačkog suda u Zagrebu, Stalna služba u Karlovcu  posl.broj P-2192/13  od 23.4.2014.; rješenje o ovrsi Općinski građanski sud u Zagrebu posl.broj Ovr-7565/15 od 9.7.15; razlučno pravo 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610.470,32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E0F7C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5E0F7C">
              <w:rPr>
                <w:rFonts w:cs="Arial" w:hAnsi="Arial" w:ascii="Arial"/>
                <w:bCs/>
                <w:color w:val="000000"/>
                <w:sz w:val="20"/>
                <w:szCs w:val="20"/>
              </w:rPr>
              <w:t>610.470,32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Hrvatske vode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pravna osoba za upravljanje vodama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Ul.grada Vukovara 220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</w:p>
          <w:p w:rsidRDefault="00557672" w:rsidP="00557672" w:rsidR="00557672" w:rsidRPr="00793E2F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  <w:r w:rsidRPr="00793E2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21686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16866">
              <w:rPr>
                <w:rFonts w:cs="Arial" w:eastAsia="Times New Roman" w:hAnsi="Arial" w:ascii="Arial"/>
                <w:sz w:val="18"/>
                <w:szCs w:val="18"/>
              </w:rPr>
              <w:t xml:space="preserve">Naknada za uređenje voda </w:t>
            </w:r>
          </w:p>
          <w:p w:rsidRDefault="00557672" w:rsidP="00557672" w:rsidR="00557672" w:rsidRPr="00216866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216866">
              <w:rPr>
                <w:rFonts w:cs="Arial" w:eastAsia="Times New Roman" w:hAnsi="Arial" w:ascii="Arial"/>
                <w:sz w:val="18"/>
                <w:szCs w:val="18"/>
              </w:rPr>
              <w:t>Rješenje o ovrsi:klasa:UP/I-363-03/2016-15/2406 od 18.112016; UP-I-363-03/2016-15/2407 od 18.11.2016.; UP/I-363-03/2017-12/15892 od 27.3.2017.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40.662,60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9557B2">
              <w:rPr>
                <w:rFonts w:cs="Arial" w:hAnsi="Arial" w:ascii="Arial"/>
                <w:bCs/>
                <w:color w:val="000000"/>
                <w:sz w:val="20"/>
                <w:szCs w:val="20"/>
              </w:rPr>
              <w:t>40.662,60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gridSpan w:val="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ind w:left="6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Napomena.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–rb36</w:t>
            </w:r>
            <w:r w:rsidRPr="008C1C00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</w:t>
            </w:r>
            <w:r w:rsidRPr="006331AD">
              <w:rPr>
                <w:rFonts w:cs="Arial" w:eastAsia="Times New Roman" w:hAnsi="Arial" w:ascii="Arial"/>
                <w:b/>
                <w:sz w:val="20"/>
                <w:szCs w:val="20"/>
              </w:rPr>
              <w:t>prijava tražbine broj 37 vjerovnik Grad Zagreb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>, zastupa odvjetničko društvo Mihočević i Bajs  Zagreba  stečajni upravitelj osporava prijavu tražbine u cijelosti za iznos od=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466.972,05 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>kn, jer se radi o troškovima zastupanja u parničnim predmetima koji su u tijeku, odnosno niti jedan od postupak nije  pravomoćno okončan, te  do okončanja istih troškovi zastupanja nisu utvrđeni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      </w:t>
            </w:r>
          </w:p>
          <w:p w:rsidRDefault="00557672" w:rsidP="00557672" w:rsidR="00557672" w:rsidRPr="00281884">
            <w:pPr>
              <w:spacing w:after="0"/>
              <w:ind w:left="60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                    -rb 38, </w:t>
            </w:r>
            <w:r w:rsidRPr="006331AD">
              <w:rPr>
                <w:rFonts w:cs="Arial" w:eastAsia="Times New Roman" w:hAnsi="Arial" w:ascii="Arial"/>
                <w:b/>
                <w:sz w:val="20"/>
                <w:szCs w:val="20"/>
              </w:rPr>
              <w:t>prijava tražbine broj 39: vjerovnik Grad Zagreb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>, zastupa odvjetničko društvo Mihočević i Bajs  Zagreba  stečajni upravitelj osporava prijavu</w:t>
            </w:r>
            <w:r w:rsidRPr="008473FC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>tražbine u cijelosti za iznos od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=4.868.497,53 kn  </w:t>
            </w:r>
            <w:r w:rsidRPr="006A7C71">
              <w:rPr>
                <w:rFonts w:cs="Arial" w:eastAsia="Times New Roman" w:hAnsi="Arial" w:ascii="Arial"/>
                <w:sz w:val="20"/>
                <w:szCs w:val="20"/>
              </w:rPr>
              <w:t>iz razloga što je  u tijeku parnica  koja se vodi pred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Općinskim  građanskim sudom u Zagrebu, posl. broj P- 446/2018 </w:t>
            </w:r>
            <w:r w:rsidRPr="00B44CDE">
              <w:rPr>
                <w:rFonts w:cs="Arial" w:eastAsia="Times New Roman" w:hAnsi="Arial" w:ascii="Arial"/>
                <w:sz w:val="20"/>
                <w:szCs w:val="20"/>
              </w:rPr>
              <w:t>(ranije sud Novi Zagreb, P-446/18)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</w:t>
            </w:r>
            <w:r w:rsidRPr="00B44CDE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čeka se okončanje postupka koji se vodi radi isplate po Ugovoru o međusobnim pravima i obvezama  iz 1994.godine.                                       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Imex Banka d.d.</w:t>
            </w:r>
          </w:p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odvjetnik T.Pluščec iz Sesveta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99326633206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Tolstojeva 6, Split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372C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4372C9">
              <w:rPr>
                <w:rFonts w:cs="Arial" w:eastAsia="Times New Roman" w:hAnsi="Arial" w:ascii="Arial"/>
                <w:sz w:val="18"/>
                <w:szCs w:val="18"/>
              </w:rPr>
              <w:t xml:space="preserve">Ugovor o dugor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4372C9">
              <w:rPr>
                <w:rFonts w:cs="Arial" w:eastAsia="Times New Roman" w:hAnsi="Arial" w:ascii="Arial"/>
                <w:sz w:val="18"/>
                <w:szCs w:val="18"/>
              </w:rPr>
              <w:t>kreditu 502-0100-2050013057 od 1.7.13.; Ugovor o dugor kreditu 502-0100-2050012152  od 10.05.2011.;</w:t>
            </w:r>
            <w:r w:rsidRPr="004372C9">
              <w:rPr>
                <w:sz w:val="18"/>
                <w:szCs w:val="18"/>
              </w:rPr>
              <w:t xml:space="preserve"> </w:t>
            </w:r>
            <w:r w:rsidRPr="004372C9">
              <w:rPr>
                <w:rFonts w:cs="Arial" w:eastAsia="Times New Roman" w:hAnsi="Arial" w:ascii="Arial"/>
                <w:sz w:val="18"/>
                <w:szCs w:val="18"/>
              </w:rPr>
              <w:t>.; Ugovor o dugor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4372C9">
              <w:rPr>
                <w:rFonts w:cs="Arial" w:eastAsia="Times New Roman" w:hAnsi="Arial" w:ascii="Arial"/>
                <w:sz w:val="18"/>
                <w:szCs w:val="18"/>
              </w:rPr>
              <w:t xml:space="preserve"> kreditu 502-0100-2050012819   od </w:t>
            </w:r>
            <w:r w:rsidRPr="004372C9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12.11.2012;Sporazum o osiguranju novčane tražbine zasnivanjem založnog prava na nekretninama jb R.Galić iz Zagreba OV-2385/11 od  15.05.2011.; Sporazum o osiguranju novčane tražbine zasnivanjem založnog prava na nekretninama jb R.Galić iz Zagreba OV-5490/12  od  12.11.2012. s anexima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2.437.251,82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60D5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7960D5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2.437.251,82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42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 xml:space="preserve">Trg Stjepana Radića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1,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372C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4372C9">
              <w:rPr>
                <w:rFonts w:cs="Arial" w:eastAsia="Times New Roman" w:hAnsi="Arial" w:ascii="Arial"/>
                <w:sz w:val="18"/>
                <w:szCs w:val="18"/>
              </w:rPr>
              <w:t xml:space="preserve">Komunalni doprinos za gradnju zamjenske stambene građevine  za ozakonjenje nezakonito rekonstruirane stambene zgrade, rješenja o obvezi klasa:UP/I363-02/12-08/757 od 21.01.2015.; klasa:UP/I363-02/04-08/27 od  11.04.2006.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27.018.026,30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F01AD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DF01AD">
              <w:rPr>
                <w:rFonts w:cs="Arial" w:hAnsi="Arial" w:ascii="Arial"/>
                <w:bCs/>
                <w:color w:val="000000"/>
                <w:sz w:val="20"/>
                <w:szCs w:val="20"/>
              </w:rPr>
              <w:t>677.782,47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F01A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F01AD">
              <w:rPr>
                <w:rFonts w:cs="Arial" w:hAnsi="Arial" w:ascii="Arial"/>
                <w:sz w:val="20"/>
                <w:szCs w:val="20"/>
              </w:rPr>
              <w:t>26.340.243,83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372C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4372C9">
              <w:rPr>
                <w:rFonts w:cs="Arial" w:eastAsia="Times New Roman" w:hAnsi="Arial" w:ascii="Arial"/>
                <w:sz w:val="18"/>
                <w:szCs w:val="18"/>
              </w:rPr>
              <w:t>HEP-Operator distribucijskog sustava d.o.o., Elektra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46830600751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Ulica grada Vukovara 37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372C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4372C9">
              <w:rPr>
                <w:rFonts w:cs="Arial" w:eastAsia="Times New Roman" w:hAnsi="Arial" w:ascii="Arial"/>
                <w:sz w:val="18"/>
                <w:szCs w:val="18"/>
              </w:rPr>
              <w:t>Usluga, rješenje o ovrsi jb B.Jakić iz Zagreba, Ovrv-4396/12 od 01.10.2012.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242,95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9557B2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242,95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Croatia osiguranje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26187994862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Vatroslava Jagića 33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812F6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4372C9">
              <w:rPr>
                <w:rFonts w:cs="Arial" w:eastAsia="Times New Roman" w:hAnsi="Arial" w:ascii="Arial"/>
                <w:sz w:val="18"/>
                <w:szCs w:val="18"/>
              </w:rPr>
              <w:t xml:space="preserve">Ugovor o kreditu 150054/1 od </w:t>
            </w:r>
            <w:r w:rsidRPr="003812F6">
              <w:rPr>
                <w:rFonts w:cs="Arial" w:eastAsia="Times New Roman" w:hAnsi="Arial" w:ascii="Arial"/>
                <w:sz w:val="16"/>
                <w:szCs w:val="16"/>
              </w:rPr>
              <w:t xml:space="preserve">02.3.2006 korisnik SGZ STANOGRAD . ;Sporazum o osiguranju novčane tražbine uknjižbom založnog prava na nekretninama solemiziran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3812F6">
              <w:rPr>
                <w:rFonts w:cs="Arial" w:eastAsia="Times New Roman" w:hAnsi="Arial" w:ascii="Arial"/>
                <w:sz w:val="16"/>
                <w:szCs w:val="16"/>
              </w:rPr>
              <w:t>21.03.2006. javni bilježnik N.Tadić iz Zagreba; Ugovor o zajmu 150085/1 od13.11.2012. korisnik  SGZ STANOGRAD;</w:t>
            </w:r>
          </w:p>
          <w:p w:rsidRDefault="00557672" w:rsidP="00557672" w:rsidR="00557672" w:rsidRPr="004372C9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3812F6">
              <w:rPr>
                <w:rFonts w:cs="Arial" w:eastAsia="Times New Roman" w:hAnsi="Arial" w:ascii="Arial"/>
                <w:sz w:val="16"/>
                <w:szCs w:val="16"/>
              </w:rPr>
              <w:t>-kredit korisnik SG VRBIK 1978 d.o.o. –založno pravo na nekretninama u vlas. SZ STANOGRAD 12.836.378,07 kn; uneseno u temeljni kapital SG Vrbik ;U tijeku spor</w:t>
            </w:r>
            <w:r w:rsidRPr="004372C9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23.643.736,86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11C6F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011C6F">
              <w:rPr>
                <w:rFonts w:cs="Arial" w:hAnsi="Arial" w:ascii="Arial"/>
                <w:sz w:val="20"/>
                <w:szCs w:val="20"/>
              </w:rPr>
              <w:t>23.643.736,86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gridSpan w:val="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ind w:left="6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 xml:space="preserve">Napomena.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-rb 43,prijava tražbine broj 43   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 xml:space="preserve">vjerovnik </w:t>
            </w: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 xml:space="preserve"> stečajni upravitelj ospor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ava prijavu tražbine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 xml:space="preserve"> za iznos od=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26.340.243,83 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>kn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9A3F1D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obzirom da su rješenja na kojim se temelji tražbina u zastari temeljem članka 233 Zakona o obveznim odnosima (rješenja iz  1999, 2001. 2000,  2005.2006, 2007 godine)          </w:t>
            </w:r>
          </w:p>
          <w:p w:rsidRDefault="00557672" w:rsidP="00557672" w:rsidR="00557672">
            <w:pPr>
              <w:spacing w:after="0"/>
              <w:ind w:left="60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57672" w:rsidP="00557672" w:rsidR="00557672" w:rsidRPr="00281884">
            <w:pPr>
              <w:spacing w:after="0"/>
              <w:ind w:left="60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1692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211AC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211AC">
              <w:rPr>
                <w:rFonts w:cs="Arial" w:eastAsia="Times New Roman" w:hAnsi="Arial" w:ascii="Arial"/>
                <w:sz w:val="20"/>
                <w:szCs w:val="20"/>
              </w:rPr>
              <w:t>46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Branka Delfin, zastupa odvjetnik R.Gottwald iz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C0153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01532">
              <w:rPr>
                <w:rFonts w:cs="Arial" w:eastAsia="Times New Roman" w:hAnsi="Arial" w:ascii="Arial"/>
                <w:sz w:val="20"/>
                <w:szCs w:val="20"/>
              </w:rPr>
              <w:t>77491388148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Krajiška 36,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372C9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4372C9">
              <w:rPr>
                <w:rFonts w:cs="Arial" w:eastAsia="Times New Roman" w:hAnsi="Arial" w:ascii="Arial"/>
                <w:sz w:val="16"/>
                <w:szCs w:val="16"/>
              </w:rPr>
              <w:t>Ugovor o prodaji nekretnine19.3.2004.za iznos glavnice koja će biti isplaćena   za zamjenskom nekretninom;</w:t>
            </w:r>
          </w:p>
          <w:p w:rsidRDefault="00557672" w:rsidP="00557672" w:rsidR="00557672" w:rsidRPr="004372C9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4372C9">
              <w:rPr>
                <w:rFonts w:cs="Arial" w:eastAsia="Times New Roman" w:hAnsi="Arial" w:ascii="Arial"/>
                <w:sz w:val="16"/>
                <w:szCs w:val="16"/>
              </w:rPr>
              <w:t>Općinski građanski sud u Zagrebu P-7375/2010 nepravomoćna presuda od dana 16.3.2018.; Općinski građanski sud u Zagreb posl broj P-3604/18 od     19.11.2018.privremena mjera zabrane otuđenja ili opterećenja nekretnina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A3364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8A3364">
              <w:rPr>
                <w:rFonts w:cs="Arial" w:eastAsia="Times New Roman" w:hAnsi="Arial" w:ascii="Arial"/>
                <w:sz w:val="20"/>
                <w:szCs w:val="20"/>
              </w:rPr>
              <w:t>2.063.931,48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3193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F2FA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F2FAE">
              <w:rPr>
                <w:rFonts w:cs="Arial" w:hAnsi="Arial" w:ascii="Arial"/>
                <w:sz w:val="20"/>
                <w:szCs w:val="20"/>
              </w:rPr>
              <w:t>2.063.931,48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IHS REVIZOR d.o.o.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41560630938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hAnsi="Arial" w:ascii="Arial"/>
                <w:sz w:val="16"/>
                <w:szCs w:val="16"/>
              </w:rPr>
            </w:pPr>
            <w:r w:rsidRPr="005C5A52">
              <w:rPr>
                <w:rFonts w:cs="Arial" w:hAnsi="Arial" w:ascii="Arial"/>
                <w:sz w:val="16"/>
                <w:szCs w:val="16"/>
              </w:rPr>
              <w:t>Zagreb, Domagovička 11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Sudska nagodba Trgovački sud u Zagrebu, posl broj Povrv-188114 od 11.12.2015.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83.184,09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3193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3193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83.184,09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211AC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Zagrebački holding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85584865987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Zagreb ,Ulica grada Vukovara 41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80A33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80A33">
              <w:rPr>
                <w:rFonts w:cs="Arial" w:eastAsia="Times New Roman" w:hAnsi="Arial" w:ascii="Arial"/>
                <w:sz w:val="16"/>
                <w:szCs w:val="16"/>
              </w:rPr>
              <w:t>Podružnica Čistoća</w:t>
            </w:r>
            <w:r w:rsidRPr="00D80A33">
              <w:rPr>
                <w:sz w:val="16"/>
                <w:szCs w:val="16"/>
              </w:rPr>
              <w:t xml:space="preserve"> </w:t>
            </w:r>
            <w:r w:rsidRPr="00D80A33">
              <w:rPr>
                <w:rFonts w:cs="Arial" w:eastAsia="Times New Roman" w:hAnsi="Arial" w:ascii="Arial"/>
                <w:sz w:val="16"/>
                <w:szCs w:val="16"/>
              </w:rPr>
              <w:t xml:space="preserve">i Podružnica Zagrebparking:  rješenje o ovrsi javni bilježnik M.Ježek iz Zagreb broj Ovrv-16500/15 pravomoćno 24.7.2015.; Ovrv-39378/16 pravomoćno 4.8.2016.;Ovrv-12524/17 pravomoćno 8.3.2017;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2162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32.313,91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E579D7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E579D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32.313,91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5C5A52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jc w:val="center"/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49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HRVATSKE VODE</w:t>
            </w:r>
          </w:p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Vodnogospodarska</w:t>
            </w:r>
          </w:p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ispostava za mali sliv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5C5A52">
            <w:pPr>
              <w:jc w:val="center"/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Zagreb ,Ulica grada Vukovara 220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Vodni doprinos za građevinu rekonstruirana zahtjevna poslovna zgrada Zagreb, Masarykova 12; rješenje o obvezi klasa:UP/I-325-08/15-01/0255666,Ur broj:374-3501-2-16-2 ovršno dana 11.2.16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17.094,72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jc w:val="center"/>
              <w:rPr>
                <w:rFonts w:cs="Arial" w:hAnsi="Arial" w:ascii="Arial"/>
                <w:bCs/>
                <w:color w:val="000000"/>
                <w:sz w:val="16"/>
                <w:szCs w:val="16"/>
              </w:rPr>
            </w:pPr>
            <w:r w:rsidRPr="005C5A52">
              <w:rPr>
                <w:rFonts w:cs="Arial" w:hAnsi="Arial" w:ascii="Arial"/>
                <w:bCs/>
                <w:color w:val="000000"/>
                <w:sz w:val="16"/>
                <w:szCs w:val="16"/>
              </w:rPr>
              <w:t>17.094,72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50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D1F3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0D1F3D">
              <w:rPr>
                <w:rFonts w:cs="Arial" w:eastAsia="Times New Roman" w:hAnsi="Arial" w:ascii="Arial"/>
                <w:sz w:val="18"/>
                <w:szCs w:val="18"/>
              </w:rPr>
              <w:t>HEP ELEKTRA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43965974818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Zagreb, Ulica grada Vukovara 37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Računi; presuda Trgovačkog suda u Zagrebu posl.broj Povrv-5828/16 od 21.12.2017. pravomoćno09.01.2018.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84B22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984B22">
              <w:rPr>
                <w:rFonts w:cs="Arial" w:eastAsia="Times New Roman" w:hAnsi="Arial" w:ascii="Arial"/>
                <w:sz w:val="20"/>
                <w:szCs w:val="20"/>
              </w:rPr>
              <w:t>10.751,28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9557B2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10.751,28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87F6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087F69">
              <w:rPr>
                <w:rFonts w:cs="Arial" w:eastAsia="Times New Roman" w:hAnsi="Arial" w:ascii="Arial"/>
                <w:sz w:val="20"/>
                <w:szCs w:val="20"/>
              </w:rPr>
              <w:t>51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D1F3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0D1F3D">
              <w:rPr>
                <w:rFonts w:cs="Arial" w:eastAsia="Times New Roman" w:hAnsi="Arial" w:ascii="Arial"/>
                <w:sz w:val="18"/>
                <w:szCs w:val="18"/>
              </w:rPr>
              <w:t>REPUBLIKA HRVATSKA zastupa  Županijsko državno odvjetništvo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4B6DF8">
            <w:pPr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4B6DF8">
              <w:rPr>
                <w:rFonts w:cs="Arial" w:eastAsia="Times New Roman" w:hAnsi="Arial" w:ascii="Arial"/>
                <w:sz w:val="18"/>
                <w:szCs w:val="18"/>
              </w:rPr>
              <w:t>52634238587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Zagreb,Savska cesta 41,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4B6DF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4B6DF8">
              <w:rPr>
                <w:rFonts w:cs="Arial" w:eastAsia="Times New Roman" w:hAnsi="Arial" w:ascii="Arial"/>
                <w:sz w:val="18"/>
                <w:szCs w:val="18"/>
              </w:rPr>
              <w:t>Trošak parničnog postupka u predmetu koji se vodi pred Trgovačkim sudom u Zagrebu posl broj  P-1806/16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 spor u tijeku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B5AA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DB5AA0">
              <w:rPr>
                <w:rFonts w:cs="Arial" w:eastAsia="Times New Roman" w:hAnsi="Arial" w:ascii="Arial"/>
                <w:sz w:val="20"/>
                <w:szCs w:val="20"/>
              </w:rPr>
              <w:t>124.300,00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B6DF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B6DF8">
              <w:rPr>
                <w:rFonts w:cs="Arial" w:hAnsi="Arial" w:ascii="Arial"/>
                <w:sz w:val="20"/>
                <w:szCs w:val="20"/>
              </w:rPr>
              <w:t>124.300,00</w:t>
            </w:r>
          </w:p>
        </w:tc>
      </w:tr>
      <w:tr w:rsidTr="00E25473" w:rsidR="00557672" w:rsidRPr="00347CCB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51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31CC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31CC9">
              <w:rPr>
                <w:rFonts w:cs="Arial" w:eastAsia="Times New Roman" w:hAnsi="Arial" w:ascii="Arial"/>
                <w:sz w:val="20"/>
                <w:szCs w:val="20"/>
              </w:rPr>
              <w:t>52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D1F3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0D1F3D">
              <w:rPr>
                <w:rFonts w:cs="Arial" w:eastAsia="Times New Roman" w:hAnsi="Arial" w:ascii="Arial"/>
                <w:sz w:val="18"/>
                <w:szCs w:val="18"/>
              </w:rPr>
              <w:t>REPUBLIKA HRVATSKA zastupa  Županijsko državno odvjetništvo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531CC9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531CC9">
              <w:rPr>
                <w:rFonts w:cs="Arial" w:eastAsia="Times New Roman" w:hAnsi="Arial" w:ascii="Arial"/>
                <w:sz w:val="20"/>
                <w:szCs w:val="20"/>
              </w:rPr>
              <w:t>52634238587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C5A52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5C5A52">
              <w:rPr>
                <w:rFonts w:cs="Arial" w:eastAsia="Times New Roman" w:hAnsi="Arial" w:ascii="Arial"/>
                <w:sz w:val="16"/>
                <w:szCs w:val="16"/>
              </w:rPr>
              <w:t>Savska cesta 41,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31CC9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B010E2">
              <w:rPr>
                <w:rFonts w:cs="Arial" w:eastAsia="Times New Roman" w:hAnsi="Arial" w:ascii="Arial"/>
                <w:sz w:val="18"/>
                <w:szCs w:val="18"/>
              </w:rPr>
              <w:t xml:space="preserve">Trošak parničnog postupka u predmetu koji se vodi pred Trgovačkim sudom u Zagrebu posl broj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P-1808</w:t>
            </w:r>
            <w:r w:rsidRPr="00B010E2">
              <w:rPr>
                <w:rFonts w:cs="Arial" w:eastAsia="Times New Roman" w:hAnsi="Arial" w:ascii="Arial"/>
                <w:sz w:val="18"/>
                <w:szCs w:val="18"/>
              </w:rPr>
              <w:t>/16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  </w:t>
            </w:r>
            <w:r w:rsidRPr="008C2260">
              <w:rPr>
                <w:rFonts w:cs="Arial" w:eastAsia="Times New Roman" w:hAnsi="Arial" w:ascii="Arial"/>
                <w:sz w:val="18"/>
                <w:szCs w:val="18"/>
              </w:rPr>
              <w:t>spor u tijeku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31CC9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531CC9">
              <w:rPr>
                <w:rFonts w:cs="Arial" w:eastAsia="Times New Roman" w:hAnsi="Arial" w:ascii="Arial"/>
                <w:sz w:val="20"/>
                <w:szCs w:val="20"/>
              </w:rPr>
              <w:t>249.045,81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C226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C2260">
              <w:rPr>
                <w:rFonts w:cs="Arial" w:hAnsi="Arial" w:ascii="Arial"/>
                <w:sz w:val="20"/>
                <w:szCs w:val="20"/>
              </w:rPr>
              <w:t>249.045,81</w:t>
            </w:r>
          </w:p>
        </w:tc>
      </w:tr>
    </w:tbl>
    <w:p w:rsidRDefault="00557672" w:rsidP="00557672" w:rsidR="00557672">
      <w:pPr>
        <w:spacing w:after="0"/>
        <w:rPr>
          <w:rFonts w:cs="Arial" w:hAnsi="Arial" w:ascii="Arial"/>
          <w:sz w:val="18"/>
          <w:szCs w:val="18"/>
        </w:rPr>
      </w:pPr>
      <w:r w:rsidRPr="005C5A52">
        <w:rPr>
          <w:rFonts w:cs="Arial" w:hAnsi="Arial" w:ascii="Arial"/>
          <w:sz w:val="18"/>
          <w:szCs w:val="18"/>
        </w:rPr>
        <w:t>Redni br</w:t>
      </w:r>
      <w:r>
        <w:rPr>
          <w:rFonts w:cs="Arial" w:hAnsi="Arial" w:ascii="Arial"/>
          <w:sz w:val="18"/>
          <w:szCs w:val="18"/>
        </w:rPr>
        <w:t>oj. 46,Prijava tražbine broj 46</w:t>
      </w:r>
      <w:r w:rsidRPr="005C5A52">
        <w:rPr>
          <w:rFonts w:cs="Arial" w:hAnsi="Arial" w:ascii="Arial"/>
          <w:sz w:val="18"/>
          <w:szCs w:val="18"/>
        </w:rPr>
        <w:t>. Vjerovnika</w:t>
      </w:r>
      <w:r>
        <w:rPr>
          <w:rFonts w:cs="Arial" w:hAnsi="Arial" w:ascii="Arial"/>
          <w:sz w:val="18"/>
          <w:szCs w:val="18"/>
        </w:rPr>
        <w:t xml:space="preserve"> Branka Delfin, </w:t>
      </w:r>
      <w:r w:rsidRPr="005C5A52">
        <w:rPr>
          <w:rFonts w:cs="Arial" w:hAnsi="Arial" w:ascii="Arial"/>
          <w:sz w:val="18"/>
          <w:szCs w:val="18"/>
        </w:rPr>
        <w:t>osporena u cijelosti za iznos od</w:t>
      </w:r>
      <w:r>
        <w:rPr>
          <w:rFonts w:cs="Arial" w:hAnsi="Arial" w:ascii="Arial"/>
          <w:sz w:val="18"/>
          <w:szCs w:val="18"/>
        </w:rPr>
        <w:t xml:space="preserve"> =2.063.931,48 kn u tijeku spor pre dOpćinskim građanskim sudom u Zagrebu , brojP-3604/2018 radi isplate. </w:t>
      </w:r>
    </w:p>
    <w:p w:rsidRDefault="00557672" w:rsidP="00557672" w:rsidR="00557672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R</w:t>
      </w:r>
      <w:r w:rsidRPr="00154655">
        <w:rPr>
          <w:rFonts w:cs="Arial" w:hAnsi="Arial" w:ascii="Arial"/>
          <w:sz w:val="18"/>
          <w:szCs w:val="18"/>
        </w:rPr>
        <w:t>edni broj</w:t>
      </w:r>
      <w:r>
        <w:rPr>
          <w:rFonts w:cs="Arial" w:hAnsi="Arial" w:ascii="Arial"/>
          <w:sz w:val="18"/>
          <w:szCs w:val="18"/>
        </w:rPr>
        <w:t xml:space="preserve"> 50,</w:t>
      </w:r>
      <w:r w:rsidRPr="00154655">
        <w:rPr>
          <w:rFonts w:cs="Arial" w:hAnsi="Arial" w:ascii="Arial"/>
          <w:sz w:val="18"/>
          <w:szCs w:val="18"/>
        </w:rPr>
        <w:t xml:space="preserve">  </w:t>
      </w:r>
      <w:r w:rsidRPr="00154655">
        <w:rPr>
          <w:rFonts w:cs="Arial" w:eastAsia="Times New Roman" w:hAnsi="Arial" w:ascii="Arial"/>
          <w:sz w:val="18"/>
          <w:szCs w:val="18"/>
        </w:rPr>
        <w:t xml:space="preserve">Prijava tražbine broj 51. vjerovnika  REPUBLIKA HRVATSKA zastupa  Županijsko državno odvjetništvo u Zagrebu , osporena u cijelosti za iznos od =124.300,00 kn </w:t>
      </w:r>
      <w:r w:rsidRPr="00154655">
        <w:rPr>
          <w:rFonts w:cs="Arial" w:hAnsi="Arial" w:ascii="Arial"/>
          <w:sz w:val="18"/>
          <w:szCs w:val="18"/>
        </w:rPr>
        <w:t>, jer se radi o troškovima zastupanja u parničnim predmetima koji su u tijeku, odnosno niti jedan od postupak nije  pravomoćno okončan, te  do okončanja istih</w:t>
      </w:r>
      <w:r>
        <w:rPr>
          <w:rFonts w:cs="Arial" w:hAnsi="Arial" w:ascii="Arial"/>
          <w:sz w:val="18"/>
          <w:szCs w:val="18"/>
        </w:rPr>
        <w:t>,</w:t>
      </w:r>
      <w:r w:rsidRPr="00154655">
        <w:rPr>
          <w:rFonts w:cs="Arial" w:hAnsi="Arial" w:ascii="Arial"/>
          <w:sz w:val="18"/>
          <w:szCs w:val="18"/>
        </w:rPr>
        <w:t xml:space="preserve"> troškovi zastupanja nisu u</w:t>
      </w:r>
      <w:r>
        <w:rPr>
          <w:rFonts w:cs="Arial" w:hAnsi="Arial" w:ascii="Arial"/>
          <w:sz w:val="18"/>
          <w:szCs w:val="18"/>
        </w:rPr>
        <w:t>t</w:t>
      </w:r>
      <w:r w:rsidRPr="00154655">
        <w:rPr>
          <w:rFonts w:cs="Arial" w:hAnsi="Arial" w:ascii="Arial"/>
          <w:sz w:val="18"/>
          <w:szCs w:val="18"/>
        </w:rPr>
        <w:t xml:space="preserve">vrđeni.   </w:t>
      </w:r>
    </w:p>
    <w:p w:rsidRDefault="00557672" w:rsidP="00557672" w:rsidR="00557672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Redni broj 52,</w:t>
      </w:r>
      <w:r w:rsidRPr="00D80A33">
        <w:rPr>
          <w:rFonts w:cs="Arial" w:hAnsi="Arial" w:ascii="Arial"/>
          <w:sz w:val="18"/>
          <w:szCs w:val="18"/>
        </w:rPr>
        <w:t xml:space="preserve">  Prijava tražbine broj 52. vjerovnika  REPUBLIKA HRVATSKA zastupa  Županijsko državno odvjetništvo u Zagrebu,  osporena u cijelosti za iznos od =249.045,81 kn , jer se radi o troškovima zastupanja u parničnim predmetima koji su u tijeku, odnosno niti jedan od postupak nije  pravomoćno okončan, te  do okončanja istih </w:t>
      </w:r>
      <w:r>
        <w:rPr>
          <w:rFonts w:cs="Arial" w:hAnsi="Arial" w:ascii="Arial"/>
          <w:sz w:val="18"/>
          <w:szCs w:val="18"/>
        </w:rPr>
        <w:t xml:space="preserve">, </w:t>
      </w:r>
      <w:r w:rsidRPr="00D80A33">
        <w:rPr>
          <w:rFonts w:cs="Arial" w:hAnsi="Arial" w:ascii="Arial"/>
          <w:sz w:val="18"/>
          <w:szCs w:val="18"/>
        </w:rPr>
        <w:t>troškovi zastupanja nisu utvrđeni.</w:t>
      </w:r>
      <w:r w:rsidRPr="00154655">
        <w:rPr>
          <w:rFonts w:cs="Arial" w:hAnsi="Arial" w:ascii="Arial"/>
          <w:sz w:val="18"/>
          <w:szCs w:val="18"/>
        </w:rPr>
        <w:t xml:space="preserve">     </w:t>
      </w:r>
    </w:p>
    <w:p w:rsidRDefault="00557672" w:rsidP="00557672" w:rsidR="00557672">
      <w:pPr>
        <w:rPr>
          <w:rFonts w:cs="Arial" w:hAnsi="Arial" w:ascii="Arial"/>
          <w:sz w:val="20"/>
          <w:szCs w:val="20"/>
        </w:rPr>
      </w:pPr>
    </w:p>
    <w:tbl>
      <w:tblPr>
        <w:tblW w:type="dxa" w:w="10916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992"/>
        <w:gridCol w:w="1276"/>
        <w:gridCol w:w="1134"/>
        <w:gridCol w:w="1985"/>
        <w:gridCol w:w="1701"/>
        <w:gridCol w:w="1275"/>
        <w:gridCol w:w="1134"/>
      </w:tblGrid>
      <w:tr w:rsidTr="003E0BDD" w:rsidR="00557672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37123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53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EOS Matrix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76674680107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37123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Horvatova 82, Zagreb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76013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760131">
              <w:rPr>
                <w:rFonts w:cs="Arial" w:eastAsia="Times New Roman" w:hAnsi="Arial" w:ascii="Arial"/>
                <w:sz w:val="18"/>
                <w:szCs w:val="18"/>
              </w:rPr>
              <w:t>Ugovor o prodaji i ustupu potraživanja od 27.10.2017. Računi za mobilne usluge HT-a iz 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37123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D37123">
              <w:rPr>
                <w:rFonts w:cs="Arial" w:eastAsia="Times New Roman" w:hAnsi="Arial" w:ascii="Arial"/>
                <w:sz w:val="20"/>
                <w:szCs w:val="20"/>
              </w:rPr>
              <w:t>38.364,66</w:t>
            </w:r>
          </w:p>
          <w:p w:rsidRDefault="00557672" w:rsidP="00557672" w:rsidR="00557672" w:rsidRPr="00D37123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9557B2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38.364,66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3E0BDD" w:rsidR="00557672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37123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55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Grad Zagreb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</w:t>
            </w:r>
            <w:r w:rsidRPr="00B5646C">
              <w:rPr>
                <w:rFonts w:cs="Arial" w:eastAsia="Times New Roman" w:hAnsi="Arial" w:ascii="Arial"/>
                <w:sz w:val="20"/>
                <w:szCs w:val="20"/>
              </w:rPr>
              <w:t>zastupa odvjetničko društvo Mihočević i Bajs 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61817894937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3146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903146">
              <w:rPr>
                <w:rFonts w:cs="Arial" w:eastAsia="Times New Roman" w:hAnsi="Arial" w:ascii="Arial"/>
                <w:sz w:val="20"/>
                <w:szCs w:val="20"/>
              </w:rPr>
              <w:t>Trg Stjepana Radića 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 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-kamate na zakašnjelo plaćanje rata priprema građevinskog zemljišta</w:t>
            </w:r>
          </w:p>
          <w:p w:rsidRDefault="00557672" w:rsidP="00557672" w:rsidR="00557672" w:rsidRPr="0076013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Presuda Općinskog građanskog suda u Zgrebu broj P-276/04 od 15.12.2008.; Presuda Županijskog suda u Zagrebu Gž-6110/10 od 12.4.11. i rješenje o ovrsi Ovrpl-5980/12 od 17.8.2012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37123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369.558,69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557B2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1B7885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369.558,69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3E0BDD" w:rsidR="00557672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>Ukupno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I</w:t>
            </w: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I. Viši isplatni red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740300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0300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456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8456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179.216.920,63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456D">
            <w:pPr>
              <w:jc w:val="center"/>
              <w:rPr>
                <w:b/>
                <w:color w:val="000000"/>
              </w:rPr>
            </w:pPr>
            <w:r w:rsidRPr="0088456D">
              <w:rPr>
                <w:b/>
                <w:color w:val="000000"/>
              </w:rPr>
              <w:t>125.072.095,81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456D">
            <w:pPr>
              <w:jc w:val="center"/>
              <w:rPr>
                <w:b/>
                <w:color w:val="000000"/>
              </w:rPr>
            </w:pPr>
            <w:r w:rsidRPr="0088456D">
              <w:rPr>
                <w:b/>
                <w:color w:val="000000"/>
              </w:rPr>
              <w:t>54.144.824,82</w:t>
            </w:r>
          </w:p>
        </w:tc>
      </w:tr>
    </w:tbl>
    <w:p w:rsidRDefault="00557672" w:rsidP="00557672" w:rsidR="00557672">
      <w:pPr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rPr>
          <w:rFonts w:cs="Arial" w:hAnsi="Arial" w:ascii="Arial"/>
          <w:sz w:val="20"/>
          <w:szCs w:val="20"/>
        </w:rPr>
      </w:pP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STANOGRAD stambeno-graditeljska zadruga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broj:3.St-3048/16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Zagreb, </w:t>
      </w:r>
      <w:r>
        <w:rPr>
          <w:rFonts w:cs="Arial" w:eastAsia="Times New Roman" w:hAnsi="Arial" w:ascii="Arial"/>
          <w:sz w:val="18"/>
          <w:szCs w:val="18"/>
          <w:lang w:eastAsia="hr-HR"/>
        </w:rPr>
        <w:t>Ilica 109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OIB: </w:t>
      </w:r>
      <w:r>
        <w:rPr>
          <w:rFonts w:cs="Arial" w:eastAsia="Times New Roman" w:hAnsi="Arial" w:ascii="Arial"/>
          <w:sz w:val="18"/>
          <w:szCs w:val="18"/>
          <w:lang w:eastAsia="hr-HR"/>
        </w:rPr>
        <w:t>48821947982</w:t>
      </w:r>
    </w:p>
    <w:p w:rsidRDefault="00557672" w:rsidP="00557672" w:rsidR="00557672" w:rsidRPr="00DA3960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557672" w:rsidP="00557672" w:rsidR="00557672" w:rsidRPr="00A56F63">
      <w:pPr>
        <w:spacing w:after="0"/>
        <w:rPr>
          <w:rFonts w:cs="Arial" w:hAnsi="Arial" w:ascii="Arial"/>
          <w:sz w:val="20"/>
          <w:szCs w:val="20"/>
        </w:rPr>
      </w:pPr>
    </w:p>
    <w:p w:rsidRDefault="00557672" w:rsidP="00557672" w:rsidR="00557672" w:rsidRPr="00A56F63">
      <w:pPr>
        <w:rPr>
          <w:rFonts w:cs="Arial" w:hAnsi="Arial" w:ascii="Arial"/>
          <w:b/>
          <w:sz w:val="20"/>
          <w:szCs w:val="20"/>
        </w:rPr>
      </w:pP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  <w:t xml:space="preserve">                           Rekapitulacija </w:t>
      </w:r>
    </w:p>
    <w:p w:rsidRDefault="00557672" w:rsidP="00557672" w:rsidR="00557672" w:rsidRPr="00A56F63">
      <w:pPr>
        <w:rPr>
          <w:rFonts w:cs="Arial" w:hAnsi="Arial" w:ascii="Arial"/>
          <w:sz w:val="20"/>
          <w:szCs w:val="20"/>
        </w:rPr>
      </w:pPr>
    </w:p>
    <w:p w:rsidRDefault="00557672" w:rsidP="00557672" w:rsidR="00557672" w:rsidRPr="00A56F63">
      <w:pPr>
        <w:rPr>
          <w:rFonts w:cs="Arial" w:hAnsi="Arial" w:ascii="Arial"/>
          <w:sz w:val="20"/>
          <w:szCs w:val="20"/>
        </w:rPr>
      </w:pPr>
    </w:p>
    <w:tbl>
      <w:tblPr>
        <w:tblW w:type="auto" w:w="0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750"/>
        <w:gridCol w:w="1617"/>
        <w:gridCol w:w="1617"/>
        <w:gridCol w:w="1506"/>
      </w:tblGrid>
      <w:tr w:rsidTr="003E0BDD" w:rsidR="00557672" w:rsidRPr="00A56F63">
        <w:trPr>
          <w:trHeight w:val="417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557672" w:rsidP="00557672" w:rsidR="00557672" w:rsidRPr="00A56F63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3E0BDD" w:rsidR="00557672" w:rsidRPr="002B5E3D">
        <w:trPr>
          <w:trHeight w:val="551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2B5E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305EAE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55.140,14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305EAE">
              <w:rPr>
                <w:rFonts w:cs="Arial" w:hAnsi="Arial" w:ascii="Arial"/>
                <w:b/>
                <w:color w:val="000000"/>
                <w:sz w:val="20"/>
                <w:szCs w:val="20"/>
              </w:rPr>
              <w:t>55.140,14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3E0BDD" w:rsidR="00557672" w:rsidRPr="002B5E3D">
        <w:trPr>
          <w:trHeight w:val="558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2B5E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456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8456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179.216.920,63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456D">
            <w:pPr>
              <w:jc w:val="center"/>
              <w:rPr>
                <w:b/>
                <w:color w:val="000000"/>
              </w:rPr>
            </w:pPr>
            <w:r w:rsidRPr="0088456D">
              <w:rPr>
                <w:b/>
                <w:color w:val="000000"/>
              </w:rPr>
              <w:t>125.072.095,81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456D">
            <w:pPr>
              <w:jc w:val="center"/>
              <w:rPr>
                <w:b/>
                <w:color w:val="000000"/>
              </w:rPr>
            </w:pPr>
            <w:r w:rsidRPr="0088456D">
              <w:rPr>
                <w:b/>
                <w:color w:val="000000"/>
              </w:rPr>
              <w:t>54.144.824,82</w:t>
            </w:r>
          </w:p>
        </w:tc>
      </w:tr>
      <w:tr w:rsidTr="003E0BDD" w:rsidR="00557672" w:rsidRPr="002B5E3D">
        <w:trPr>
          <w:trHeight w:val="571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2B5E3D">
            <w:pPr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B5E3D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42D68">
            <w:pPr>
              <w:jc w:val="center"/>
              <w:rPr>
                <w:b/>
                <w:color w:val="000000"/>
              </w:rPr>
            </w:pPr>
            <w:r w:rsidRPr="00042D68">
              <w:rPr>
                <w:b/>
                <w:color w:val="000000"/>
              </w:rPr>
              <w:t>179.272.060,77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42D68">
            <w:pPr>
              <w:jc w:val="center"/>
              <w:rPr>
                <w:b/>
                <w:color w:val="000000"/>
              </w:rPr>
            </w:pPr>
            <w:r w:rsidRPr="00042D68">
              <w:rPr>
                <w:b/>
                <w:color w:val="000000"/>
              </w:rPr>
              <w:t>125.127.235,95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42D68">
            <w:pPr>
              <w:jc w:val="center"/>
              <w:rPr>
                <w:b/>
                <w:color w:val="000000"/>
              </w:rPr>
            </w:pPr>
            <w:r w:rsidRPr="00042D68">
              <w:rPr>
                <w:b/>
                <w:color w:val="000000"/>
              </w:rPr>
              <w:t>54.144.824,82</w:t>
            </w:r>
          </w:p>
        </w:tc>
      </w:tr>
    </w:tbl>
    <w:p w:rsidRDefault="00557672" w:rsidP="00557672" w:rsidR="00557672" w:rsidRPr="002B5E3D">
      <w:pPr>
        <w:ind w:left="870"/>
        <w:rPr>
          <w:rFonts w:cs="Arial" w:hAnsi="Arial" w:ascii="Arial"/>
          <w:b/>
          <w:sz w:val="20"/>
          <w:szCs w:val="20"/>
        </w:rPr>
      </w:pPr>
    </w:p>
    <w:p w:rsidRDefault="00557672" w:rsidP="00557672" w:rsidR="00557672" w:rsidRPr="00A56F63">
      <w:pPr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Napomena: U ukupnom zbroju prijavljenih i priznatih tražbina nisu uključeni iznosi vjerovnika koji su stečajnog upravitelja obavijestili o razlučnom pravu i to: </w:t>
      </w:r>
    </w:p>
    <w:p w:rsidRDefault="00557672" w:rsidP="00557672" w:rsidR="00557672" w:rsidRPr="00A56F63">
      <w:pPr>
        <w:ind w:left="1035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ADIKO banka iznos od =301.030,38 kn; H-ABDUCO iznos  od =5.006.240,88 kn i Blanka Škegro iznos od =8.384.957,03 kn,odnosno ukupno:    =13.692.228,29 kn.</w:t>
      </w:r>
    </w:p>
    <w:p w:rsidRDefault="00557672" w:rsidP="00557672" w:rsidR="00557672" w:rsidRPr="00A56F63">
      <w:pPr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 STANOGRAD stambeno-graditeljska zadruga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broj:3.St-3048/16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 Zagreb, </w:t>
      </w:r>
      <w:r>
        <w:rPr>
          <w:rFonts w:cs="Arial" w:eastAsia="Times New Roman" w:hAnsi="Arial" w:ascii="Arial"/>
          <w:sz w:val="18"/>
          <w:szCs w:val="18"/>
          <w:lang w:eastAsia="hr-HR"/>
        </w:rPr>
        <w:t>Ilica 109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OIB:</w:t>
      </w:r>
      <w:r>
        <w:rPr>
          <w:rFonts w:cs="Arial" w:eastAsia="Times New Roman" w:hAnsi="Arial" w:ascii="Arial"/>
          <w:sz w:val="18"/>
          <w:szCs w:val="18"/>
          <w:lang w:eastAsia="hr-HR"/>
        </w:rPr>
        <w:t>48821947982</w:t>
      </w:r>
    </w:p>
    <w:p w:rsidRDefault="00557672" w:rsidP="00557672" w:rsidR="00557672" w:rsidRPr="00DA3960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557672" w:rsidP="00557672" w:rsidR="00557672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557672" w:rsidP="00557672" w:rsidR="00557672">
      <w:pPr>
        <w:ind w:hanging="3540" w:left="3540"/>
        <w:rPr>
          <w:rFonts w:cs="Arial" w:hAnsi="Arial" w:ascii="Arial"/>
          <w:sz w:val="20"/>
          <w:szCs w:val="20"/>
        </w:rPr>
      </w:pPr>
      <w:r w:rsidRPr="00D50479">
        <w:rPr>
          <w:rFonts w:cs="Arial" w:hAnsi="Arial" w:ascii="Arial"/>
          <w:sz w:val="20"/>
          <w:szCs w:val="20"/>
        </w:rPr>
        <w:tab/>
      </w:r>
    </w:p>
    <w:p w:rsidRDefault="00557672" w:rsidP="00557672" w:rsidR="00557672" w:rsidRPr="00347CCB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6B6F7A">
        <w:rPr>
          <w:rFonts w:cs="Arial" w:eastAsia="Times New Roman" w:hAnsi="Arial" w:ascii="Arial"/>
          <w:sz w:val="16"/>
          <w:szCs w:val="16"/>
        </w:rPr>
        <w:t xml:space="preserve">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557672" w:rsidP="00557672" w:rsidR="00557672" w:rsidRPr="00562FD3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562FD3">
        <w:rPr>
          <w:rFonts w:cs="Arial" w:hAnsi="Arial" w:ascii="Arial"/>
          <w:b/>
          <w:sz w:val="20"/>
          <w:szCs w:val="20"/>
        </w:rPr>
        <w:t xml:space="preserve">                 Na udjelima </w:t>
      </w:r>
    </w:p>
    <w:p w:rsidRDefault="00557672" w:rsidP="00557672" w:rsidR="00557672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951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23"/>
        <w:gridCol w:w="1248"/>
        <w:gridCol w:w="1047"/>
        <w:gridCol w:w="1088"/>
        <w:gridCol w:w="1313"/>
        <w:gridCol w:w="1268"/>
        <w:gridCol w:w="1400"/>
        <w:gridCol w:w="1770"/>
      </w:tblGrid>
      <w:tr w:rsidTr="00557672" w:rsidR="00557672" w:rsidRPr="00347CCB">
        <w:trPr>
          <w:trHeight w:val="1048"/>
          <w:jc w:val="center"/>
        </w:trPr>
        <w:tc>
          <w:tcPr>
            <w:tcW w:type="dxa" w:w="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9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7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557672" w:rsidR="00557672" w:rsidRPr="00347CCB">
        <w:trPr>
          <w:trHeight w:val="931"/>
          <w:jc w:val="center"/>
        </w:trPr>
        <w:tc>
          <w:tcPr>
            <w:tcW w:type="dxa" w:w="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C0382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1/27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Hrvatska p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oštanska banka d.d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. </w:t>
            </w:r>
            <w:r w:rsidRPr="00B44C0D">
              <w:rPr>
                <w:rFonts w:cs="Arial" w:eastAsia="Times New Roman" w:hAnsi="Arial" w:ascii="Arial"/>
                <w:sz w:val="20"/>
                <w:szCs w:val="20"/>
              </w:rPr>
              <w:t>zastupa  odvj. društvo Župić &amp;Partneri d.o.o iz Zagreba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Jurišićeva 4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9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Sporazum broj 61/2013 </w:t>
            </w:r>
            <w:r w:rsidRPr="00021D92">
              <w:rPr>
                <w:rFonts w:cs="Arial" w:eastAsia="Times New Roman" w:hAnsi="Arial" w:ascii="Arial"/>
                <w:sz w:val="18"/>
                <w:szCs w:val="18"/>
              </w:rPr>
              <w:t>zasnivanje založnog prava na poslovnim udjelima od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09.08.2013. jb  N.Tadić OV-4595/13 </w:t>
            </w:r>
          </w:p>
          <w:p w:rsidRDefault="00557672" w:rsidP="00557672" w:rsidR="00557672" w:rsidRPr="00BB5921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021D9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21D92">
              <w:rPr>
                <w:rFonts w:cs="Arial" w:hAnsi="Arial" w:ascii="Arial"/>
                <w:sz w:val="18"/>
                <w:szCs w:val="18"/>
              </w:rPr>
              <w:t>Dva poslovna udjela u društvu SGMTB-PROJEKT d.o.o. Zagreb ,Ilica 109,OIB:53838965227, jedan nominalnog iznosa =2.277.800,00 kn, drugi nominalnog iznosa =991.400,00 kn</w:t>
            </w:r>
          </w:p>
          <w:p w:rsidRDefault="00557672" w:rsidP="00557672" w:rsidR="00557672" w:rsidRPr="008916B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</w:p>
    <w:p w:rsidRDefault="00557672" w:rsidP="00557672" w:rsidR="00557672" w:rsidRPr="00347CCB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557672" w:rsidP="00557672" w:rsidR="00557672" w:rsidRPr="00C35677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>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20"/>
        <w:gridCol w:w="1392"/>
        <w:gridCol w:w="992"/>
        <w:gridCol w:w="977"/>
        <w:gridCol w:w="1249"/>
        <w:gridCol w:w="1088"/>
        <w:gridCol w:w="1560"/>
        <w:gridCol w:w="1933"/>
        <w:gridCol w:w="11"/>
      </w:tblGrid>
      <w:tr w:rsidTr="00557672" w:rsidR="00557672" w:rsidRPr="005F1229">
        <w:trPr>
          <w:trHeight w:val="499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Rb / Broj prijave</w:t>
            </w:r>
          </w:p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0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557672" w:rsidR="00557672" w:rsidRPr="005F1229">
        <w:trPr>
          <w:trHeight w:val="500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1/1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ADIKO BANK d.d.</w:t>
            </w:r>
          </w:p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( ranije Hypo Alpe Adria bank d.d.)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14036333877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Slavonska 6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E2AA2">
            <w:pPr>
              <w:rPr>
                <w:rFonts w:cs="Arial" w:hAnsi="Arial" w:ascii="Arial"/>
                <w:sz w:val="16"/>
                <w:szCs w:val="16"/>
              </w:rPr>
            </w:pPr>
            <w:r w:rsidRPr="002E2AA2">
              <w:rPr>
                <w:rFonts w:cs="Arial" w:hAnsi="Arial" w:ascii="Arial"/>
                <w:sz w:val="16"/>
                <w:szCs w:val="16"/>
              </w:rPr>
              <w:t xml:space="preserve">Općinski sud u Dubrovniku,  zemljišno knjižni odjel Dubrovnik </w:t>
            </w:r>
          </w:p>
          <w:p w:rsidRDefault="00557672" w:rsidP="00557672" w:rsidR="00557672" w:rsidRPr="0031657C">
            <w:pPr>
              <w:rPr>
                <w:rFonts w:cs="Arial" w:hAnsi="Arial" w:ascii="Arial"/>
                <w:sz w:val="16"/>
                <w:szCs w:val="16"/>
              </w:rPr>
            </w:pPr>
            <w:r w:rsidRPr="0031657C">
              <w:rPr>
                <w:rFonts w:cs="Arial" w:hAnsi="Arial" w:ascii="Arial"/>
                <w:sz w:val="16"/>
                <w:szCs w:val="16"/>
              </w:rPr>
              <w:t xml:space="preserve">Z-3980/08 od 19.06.2008.  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E2AA2">
              <w:rPr>
                <w:rFonts w:cs="Arial" w:hAnsi="Arial" w:ascii="Arial"/>
                <w:sz w:val="16"/>
                <w:szCs w:val="16"/>
              </w:rPr>
              <w:t>301.030,38</w:t>
            </w:r>
            <w:r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220558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2E2AA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Ugovr o kreditu broj 266-135/2008 sa Sporazumom  o osiguranju novčane tražbine od  18.06.2008. solemiziran pod posl  broj OV-5081/08   po javnom bilježniku Nikoli Tdić iz Zagreba</w:t>
            </w:r>
          </w:p>
        </w:tc>
        <w:tc>
          <w:tcPr>
            <w:tcW w:type="dxa" w:w="300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5F122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E2AA2">
              <w:rPr>
                <w:rFonts w:cs="Arial" w:hAnsi="Arial" w:ascii="Arial"/>
                <w:b/>
                <w:sz w:val="16"/>
                <w:szCs w:val="16"/>
              </w:rPr>
              <w:t>ko Gruž , zk ul 3226</w:t>
            </w:r>
            <w:r w:rsidRPr="002E2AA2">
              <w:rPr>
                <w:rFonts w:cs="Arial" w:hAnsi="Arial" w:ascii="Arial"/>
                <w:sz w:val="16"/>
                <w:szCs w:val="16"/>
              </w:rPr>
              <w:t xml:space="preserve">, poduložak 30,   kč br 183/2 vrt i 184/3 </w:t>
            </w:r>
            <w:r>
              <w:rPr>
                <w:rFonts w:cs="Arial" w:hAnsi="Arial" w:ascii="Arial"/>
                <w:sz w:val="16"/>
                <w:szCs w:val="16"/>
              </w:rPr>
              <w:t>p</w:t>
            </w:r>
            <w:r w:rsidRPr="002E2AA2">
              <w:rPr>
                <w:rFonts w:cs="Arial" w:hAnsi="Arial" w:ascii="Arial"/>
                <w:sz w:val="16"/>
                <w:szCs w:val="16"/>
              </w:rPr>
              <w:t>ašnjak,stambena zgrada Suvalsnički dio:</w:t>
            </w:r>
            <w:r w:rsidRPr="002E2AA2">
              <w:rPr>
                <w:rFonts w:cs="Arial" w:hAnsi="Arial" w:ascii="Arial"/>
                <w:b/>
                <w:sz w:val="16"/>
                <w:szCs w:val="16"/>
              </w:rPr>
              <w:t>30. Etaža 62/10000</w:t>
            </w:r>
            <w:r w:rsidRPr="002E2AA2">
              <w:rPr>
                <w:rFonts w:cs="Arial" w:hAnsi="Arial" w:ascii="Arial"/>
                <w:sz w:val="16"/>
                <w:szCs w:val="16"/>
              </w:rPr>
              <w:t>, stan broj 3 u suterenu zgrade“C“ površine 29,44 m2 i ostava broj 7 površine 1.93 m2</w:t>
            </w:r>
          </w:p>
        </w:tc>
      </w:tr>
      <w:tr w:rsidTr="00557672" w:rsidR="00557672" w:rsidRPr="005F1229">
        <w:trPr>
          <w:trHeight w:val="500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C0382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2/3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LIDIJA GRADEČKI</w:t>
            </w:r>
          </w:p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zast o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dv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j </w:t>
            </w: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. Damir Šebetić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iz Zagreba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47799121548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787D">
              <w:rPr>
                <w:rFonts w:cs="Arial" w:eastAsia="Times New Roman" w:hAnsi="Arial" w:ascii="Arial"/>
                <w:sz w:val="18"/>
                <w:szCs w:val="18"/>
              </w:rPr>
              <w:t>Zagreb, Gračanska cesta 10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4F2092">
              <w:rPr>
                <w:rFonts w:cs="Arial" w:eastAsia="Times New Roman" w:hAnsi="Arial" w:ascii="Arial"/>
                <w:sz w:val="18"/>
                <w:szCs w:val="18"/>
              </w:rPr>
              <w:t>Općinski građanski sud u Zagrebu zeml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jišno knjižni odjel Zagreb </w:t>
            </w:r>
          </w:p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AA0A5E">
              <w:rPr>
                <w:rFonts w:cs="Arial" w:eastAsia="Times New Roman" w:hAnsi="Arial" w:ascii="Arial"/>
                <w:sz w:val="18"/>
                <w:szCs w:val="18"/>
              </w:rPr>
              <w:t>Z-11979/2017  od 07.03.2017.</w:t>
            </w:r>
          </w:p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9A15D1">
            <w:pPr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A15D1">
              <w:rPr>
                <w:rFonts w:cs="Arial" w:eastAsia="Times New Roman" w:hAnsi="Arial" w:ascii="Arial"/>
                <w:b/>
                <w:sz w:val="18"/>
                <w:szCs w:val="18"/>
              </w:rPr>
              <w:t>Članak 168.Stečajnog zakona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D5134">
              <w:rPr>
                <w:rFonts w:cs="Arial" w:hAnsi="Arial" w:ascii="Arial"/>
                <w:sz w:val="16"/>
                <w:szCs w:val="16"/>
              </w:rPr>
              <w:t>166.695,17</w:t>
            </w:r>
            <w:r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0558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4F209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Rješenje Općinskog  građanskog suda u Zagrebu Ovr-1687/17 od </w:t>
            </w: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</w:t>
            </w:r>
            <w:r w:rsidRPr="004F209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01.03.2017</w:t>
            </w:r>
          </w:p>
        </w:tc>
        <w:tc>
          <w:tcPr>
            <w:tcW w:type="dxa" w:w="300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AA0A5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AA0A5E">
              <w:rPr>
                <w:rFonts w:cs="Arial" w:hAnsi="Arial" w:ascii="Arial"/>
                <w:b/>
                <w:sz w:val="16"/>
                <w:szCs w:val="16"/>
              </w:rPr>
              <w:t>Ko Grad Zagreb</w:t>
            </w:r>
          </w:p>
          <w:p w:rsidRDefault="00557672" w:rsidP="00557672" w:rsidR="00557672" w:rsidRPr="00AA0A5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A0A5E">
              <w:rPr>
                <w:rFonts w:cs="Arial" w:hAnsi="Arial" w:ascii="Arial"/>
                <w:sz w:val="16"/>
                <w:szCs w:val="16"/>
              </w:rPr>
              <w:t xml:space="preserve">- zk ul 25388 kč </w:t>
            </w:r>
            <w:r>
              <w:rPr>
                <w:rFonts w:cs="Arial" w:hAnsi="Arial" w:ascii="Arial"/>
                <w:sz w:val="16"/>
                <w:szCs w:val="16"/>
              </w:rPr>
              <w:t xml:space="preserve">br 8671/65 u naravi  put </w:t>
            </w:r>
            <w:r w:rsidRPr="00AA0A5E">
              <w:rPr>
                <w:rFonts w:cs="Arial" w:hAnsi="Arial" w:ascii="Arial"/>
                <w:sz w:val="16"/>
                <w:szCs w:val="16"/>
              </w:rPr>
              <w:t xml:space="preserve"> 27 m</w:t>
            </w:r>
            <w:r w:rsidRPr="00AA0A5E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AA0A5E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557672" w:rsidP="00557672" w:rsidR="00557672" w:rsidRPr="00AA0A5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A0A5E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  <w:p w:rsidRDefault="00557672" w:rsidP="00557672" w:rsidR="00557672" w:rsidRPr="00AA0A5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A0A5E">
              <w:rPr>
                <w:rFonts w:cs="Arial" w:hAnsi="Arial" w:ascii="Arial"/>
                <w:sz w:val="16"/>
                <w:szCs w:val="16"/>
              </w:rPr>
              <w:t>- zk ul 17569 kč br 8585/55 kuća broj 24, zgrada i dvorište u Zelengaju, suvlasnički dio 22,471/1000 etažno vlasništvo E-9, garaža broj 4 u prizemlju (kota 0,40) ukupne površine14,82m</w:t>
            </w:r>
            <w:r w:rsidRPr="00AA0A5E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AA0A5E">
              <w:rPr>
                <w:rFonts w:cs="Arial" w:hAnsi="Arial" w:ascii="Arial"/>
                <w:sz w:val="16"/>
                <w:szCs w:val="16"/>
              </w:rPr>
              <w:t>u etažnom nacrtu označeno tamnozelenom bojom</w:t>
            </w:r>
          </w:p>
          <w:p w:rsidRDefault="00557672" w:rsidP="00557672" w:rsidR="00557672" w:rsidRPr="00AA0A5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A0A5E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  <w:p w:rsidRDefault="00557672" w:rsidP="00557672" w:rsidR="00557672" w:rsidRPr="005F122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A0A5E">
              <w:rPr>
                <w:rFonts w:cs="Arial" w:hAnsi="Arial" w:ascii="Arial"/>
                <w:sz w:val="16"/>
                <w:szCs w:val="16"/>
              </w:rPr>
              <w:t>- zk ul 15343 kč br 569/2    stambeno poslovna zgrada u Zagrebu , Ilica broj 246 A i dvorište  suvlasnički dio 1,03/100  etažno vlasništvo E-3, skladišni prostor broj</w:t>
            </w:r>
            <w:r>
              <w:rPr>
                <w:rFonts w:cs="Arial" w:hAnsi="Arial" w:ascii="Arial"/>
                <w:sz w:val="16"/>
                <w:szCs w:val="16"/>
              </w:rPr>
              <w:t xml:space="preserve"> 3  u podrumu, površine 18,33 m2</w:t>
            </w:r>
            <w:r w:rsidRPr="00AA0A5E">
              <w:rPr>
                <w:rFonts w:cs="Arial" w:hAnsi="Arial" w:ascii="Arial"/>
                <w:sz w:val="16"/>
                <w:szCs w:val="16"/>
              </w:rPr>
              <w:t xml:space="preserve"> označeno </w:t>
            </w:r>
            <w:r>
              <w:rPr>
                <w:rFonts w:cs="Arial" w:hAnsi="Arial" w:ascii="Arial"/>
                <w:sz w:val="16"/>
                <w:szCs w:val="16"/>
              </w:rPr>
              <w:t>smeđom bojom</w:t>
            </w:r>
          </w:p>
          <w:p w:rsidRDefault="00557672" w:rsidP="00557672" w:rsidR="00557672" w:rsidRPr="005F122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3/10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rPr>
                <w:rFonts w:cs="Arial" w:hAnsi="Arial" w:ascii="Arial"/>
                <w:sz w:val="20"/>
                <w:szCs w:val="20"/>
              </w:rPr>
            </w:pPr>
            <w:r w:rsidRPr="009A15D1">
              <w:rPr>
                <w:rFonts w:cs="Arial" w:hAnsi="Arial" w:ascii="Arial"/>
                <w:sz w:val="20"/>
                <w:szCs w:val="20"/>
              </w:rPr>
              <w:t>NAVA BANKA d.d.u stečaju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9A15D1">
              <w:rPr>
                <w:rFonts w:cs="Arial" w:hAnsi="Arial" w:ascii="Arial"/>
                <w:sz w:val="20"/>
                <w:szCs w:val="20"/>
              </w:rPr>
              <w:t>07492912398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rPr>
                <w:rFonts w:cs="Arial" w:hAnsi="Arial" w:ascii="Arial"/>
                <w:sz w:val="20"/>
                <w:szCs w:val="20"/>
              </w:rPr>
            </w:pPr>
            <w:r w:rsidRPr="009A15D1">
              <w:rPr>
                <w:rFonts w:cs="Arial" w:hAnsi="Arial" w:ascii="Arial"/>
                <w:sz w:val="20"/>
                <w:szCs w:val="20"/>
              </w:rPr>
              <w:t>Zagreb, Tratinska 27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771A4">
            <w:pPr>
              <w:rPr>
                <w:rFonts w:cs="Arial" w:hAnsi="Arial" w:ascii="Arial"/>
                <w:sz w:val="18"/>
                <w:szCs w:val="18"/>
              </w:rPr>
            </w:pPr>
            <w:r w:rsidRPr="00B771A4">
              <w:rPr>
                <w:rFonts w:cs="Arial" w:hAnsi="Arial" w:ascii="Arial"/>
                <w:sz w:val="18"/>
                <w:szCs w:val="18"/>
              </w:rPr>
              <w:t>Općinski građanski sud u Zagrebu zemljišno knjižni odjel Zagreb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 w:rsidRPr="00B771A4">
              <w:rPr>
                <w:rFonts w:cs="Arial" w:hAnsi="Arial" w:ascii="Arial"/>
                <w:sz w:val="18"/>
                <w:szCs w:val="18"/>
              </w:rPr>
              <w:t>Z-23509/15 od 10.06.2015.</w:t>
            </w:r>
          </w:p>
          <w:p w:rsidRDefault="00557672" w:rsidP="00557672" w:rsidR="00557672" w:rsidRPr="00B771A4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B771A4">
              <w:rPr>
                <w:rFonts w:cs="Arial" w:eastAsia="Times New Roman" w:hAnsi="Arial" w:ascii="Arial"/>
                <w:b/>
                <w:sz w:val="16"/>
                <w:szCs w:val="16"/>
              </w:rPr>
              <w:t xml:space="preserve">Zaključkom od dana 28.5.2018.  određena prodaja putem  elektroničke javne dražbe   </w:t>
            </w:r>
          </w:p>
          <w:p w:rsidRDefault="00557672" w:rsidP="00557672" w:rsidR="00557672" w:rsidRPr="0088623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327A6">
              <w:rPr>
                <w:rFonts w:cs="Arial" w:hAnsi="Arial" w:ascii="Arial"/>
                <w:sz w:val="16"/>
                <w:szCs w:val="16"/>
              </w:rPr>
              <w:t>=3.356.669,56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A15D1">
              <w:rPr>
                <w:rFonts w:cs="Arial" w:hAnsi="Arial" w:ascii="Arial"/>
                <w:sz w:val="16"/>
                <w:szCs w:val="16"/>
              </w:rPr>
              <w:t>Ugovor o kreditu broj 3264 od 3.12.2012. te dodaci  Ugovora; Sporazum o osiguranju novčane tražbine zasnivanjem založnog prava na nekretninama OV-1515/11 od 02.02.2011. javni bilježnik  N. Tadić;</w:t>
            </w:r>
          </w:p>
          <w:p w:rsidRDefault="00557672" w:rsidP="00557672" w:rsidR="00557672" w:rsidRPr="009A15D1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9A15D1">
              <w:rPr>
                <w:rFonts w:cs="Arial" w:eastAsia="Times New Roman" w:hAnsi="Arial" w:ascii="Arial"/>
                <w:sz w:val="16"/>
                <w:szCs w:val="16"/>
              </w:rPr>
              <w:t xml:space="preserve">Rješenje o ovrsi Općinski građanski sud u Zagrebu , Ovr- 619/15 od 5.6.2015.  </w:t>
            </w:r>
          </w:p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B771A4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B771A4">
              <w:rPr>
                <w:rFonts w:cs="Arial" w:hAnsi="Arial" w:ascii="Arial"/>
                <w:b/>
                <w:sz w:val="16"/>
                <w:szCs w:val="16"/>
              </w:rPr>
              <w:t>Ko Grad Zagreb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B771A4">
              <w:rPr>
                <w:rFonts w:cs="Arial" w:hAnsi="Arial" w:ascii="Arial"/>
                <w:sz w:val="16"/>
                <w:szCs w:val="16"/>
              </w:rPr>
              <w:t xml:space="preserve">- zk ul 8886 kč br 5177  zgrada u Ilici br 109, 111 i dvorište, površine 1446 m2 </w:t>
            </w:r>
          </w:p>
          <w:p w:rsidRDefault="00557672" w:rsidP="00557672" w:rsidR="00557672" w:rsidRPr="00B771A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</w:t>
            </w:r>
            <w:r w:rsidRPr="00B771A4">
              <w:rPr>
                <w:rFonts w:cs="Arial" w:hAnsi="Arial" w:ascii="Arial"/>
                <w:sz w:val="16"/>
                <w:szCs w:val="16"/>
              </w:rPr>
              <w:t xml:space="preserve">8.  suvlasnički dio s neodređenim omjerom etažno vlasništvo E-78, poslovni prostor u polukatu desno površine 75,82 m2 neodvojivo povezan sa suvlasničkim dijelom nekretnine koji je jednako velik kao i ostali suvlasnički dijelovi dok se utvrdi drukčije </w:t>
            </w:r>
          </w:p>
          <w:p w:rsidRDefault="00557672" w:rsidP="00557672" w:rsidR="00557672" w:rsidRPr="00B771A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4/11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RH Ministarstvo financija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,Porezna uprava, Područni ured Zagreb, zastupa RH Županijsko državno odvjetništvo u Zagrebu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FC2B3B">
              <w:rPr>
                <w:rFonts w:cs="Arial" w:eastAsia="Times New Roman" w:hAnsi="Arial" w:ascii="Arial"/>
                <w:sz w:val="20"/>
                <w:szCs w:val="20"/>
              </w:rPr>
              <w:t>Zagreb, Avenija Dubrovnik 32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775B0">
            <w:pPr>
              <w:rPr>
                <w:rFonts w:cs="Arial" w:hAnsi="Arial" w:ascii="Arial"/>
                <w:sz w:val="16"/>
                <w:szCs w:val="16"/>
              </w:rPr>
            </w:pPr>
            <w:r w:rsidRPr="000775B0">
              <w:rPr>
                <w:rFonts w:cs="Arial" w:hAnsi="Arial" w:ascii="Arial"/>
                <w:sz w:val="16"/>
                <w:szCs w:val="16"/>
              </w:rPr>
              <w:t xml:space="preserve">Općinski sud u Koprivnici , Zemljišno knjižni odjel Koprivnica 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775B0">
              <w:rPr>
                <w:rFonts w:cs="Arial" w:hAnsi="Arial" w:ascii="Arial"/>
                <w:sz w:val="16"/>
                <w:szCs w:val="16"/>
              </w:rPr>
              <w:t>Z-526/10 od  03.02.2010. Ug</w:t>
            </w:r>
            <w:r>
              <w:rPr>
                <w:rFonts w:cs="Arial" w:hAnsi="Arial" w:ascii="Arial"/>
                <w:sz w:val="16"/>
                <w:szCs w:val="16"/>
              </w:rPr>
              <w:t>ovor</w:t>
            </w:r>
            <w:r w:rsidRPr="000775B0">
              <w:rPr>
                <w:rFonts w:cs="Arial" w:hAnsi="Arial" w:ascii="Arial"/>
                <w:sz w:val="16"/>
                <w:szCs w:val="16"/>
              </w:rPr>
              <w:t xml:space="preserve"> o založnom pravu  od 25.01.2010.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775B0">
              <w:rPr>
                <w:rFonts w:cs="Arial" w:hAnsi="Arial" w:ascii="Arial"/>
                <w:sz w:val="16"/>
                <w:szCs w:val="16"/>
              </w:rPr>
              <w:t xml:space="preserve"> Z-4595/10 od promjena upisa Z-</w:t>
            </w:r>
            <w:r>
              <w:rPr>
                <w:rFonts w:cs="Arial" w:hAnsi="Arial" w:ascii="Arial"/>
                <w:sz w:val="16"/>
                <w:szCs w:val="16"/>
              </w:rPr>
              <w:t>526/</w:t>
            </w:r>
            <w:r w:rsidRPr="000775B0">
              <w:rPr>
                <w:rFonts w:cs="Arial" w:hAnsi="Arial" w:ascii="Arial"/>
                <w:sz w:val="16"/>
                <w:szCs w:val="16"/>
              </w:rPr>
              <w:t>10 na iznos od =2.088.930,29 kn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 w:rsidRPr="005E273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E2732">
              <w:rPr>
                <w:rFonts w:cs="Arial" w:hAnsi="Arial" w:ascii="Arial"/>
                <w:sz w:val="16"/>
                <w:szCs w:val="16"/>
              </w:rPr>
              <w:t>Z</w:t>
            </w:r>
            <w:r>
              <w:rPr>
                <w:rFonts w:cs="Arial" w:hAnsi="Arial" w:ascii="Arial"/>
                <w:sz w:val="16"/>
                <w:szCs w:val="16"/>
              </w:rPr>
              <w:t xml:space="preserve">-3719/2011 od 21.07.2011. Ugovor </w:t>
            </w:r>
            <w:r w:rsidRPr="005E2732">
              <w:rPr>
                <w:rFonts w:cs="Arial" w:hAnsi="Arial" w:ascii="Arial"/>
                <w:sz w:val="16"/>
                <w:szCs w:val="16"/>
              </w:rPr>
              <w:t xml:space="preserve"> o založnom pravu  od </w:t>
            </w:r>
            <w:r w:rsidRPr="005E2732">
              <w:rPr>
                <w:rFonts w:cs="Arial" w:hAnsi="Arial" w:ascii="Arial"/>
                <w:sz w:val="16"/>
                <w:szCs w:val="16"/>
              </w:rPr>
              <w:lastRenderedPageBreak/>
              <w:t>25.01.2010. solemiziran po javnom bilježniku N,Tadiću OV-5100/11  dana 14.07.2011. radi osiguranja tražbine =1.442.622,00 kn</w:t>
            </w:r>
          </w:p>
          <w:p w:rsidRDefault="00557672" w:rsidP="00557672" w:rsidR="00557672" w:rsidRPr="000775B0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2.088.930,29kn</w:t>
            </w:r>
          </w:p>
          <w:p w:rsidRDefault="00557672" w:rsidP="00557672" w:rsidR="0055767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+</w:t>
            </w:r>
          </w:p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12.010,00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1E0E75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1E0E75">
              <w:rPr>
                <w:rFonts w:cs="Arial" w:eastAsia="Times New Roman" w:hAnsi="Arial" w:ascii="Arial"/>
                <w:sz w:val="16"/>
                <w:szCs w:val="16"/>
              </w:rPr>
              <w:t>Ugovor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1E0E75">
              <w:rPr>
                <w:rFonts w:cs="Arial" w:eastAsia="Times New Roman" w:hAnsi="Arial" w:ascii="Arial"/>
                <w:sz w:val="16"/>
                <w:szCs w:val="16"/>
              </w:rPr>
              <w:t xml:space="preserve"> o založnom pravu  od 25.01.2010. solemiziran po javnom bilježniku N,Tadiću OV-515/10  dana 01.02.2010. Anex Ugovora o založnom pravu  od 23.8.2010. 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Ko Koprivnica</w:t>
            </w:r>
          </w:p>
          <w:p w:rsidRDefault="00557672" w:rsidP="00557672" w:rsidR="00557672" w:rsidRPr="000775B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775B0">
              <w:rPr>
                <w:rFonts w:cs="Arial" w:hAnsi="Arial" w:ascii="Arial"/>
                <w:sz w:val="16"/>
                <w:szCs w:val="16"/>
              </w:rPr>
              <w:t>zk ul 886, kč. 1909/2 vočnjak u Zagorskoj površine 567m2; kč 1910 vočnjak u Zagorskoj ulici površine 555 m2; k</w:t>
            </w:r>
            <w:r>
              <w:rPr>
                <w:rFonts w:cs="Arial" w:hAnsi="Arial" w:ascii="Arial"/>
                <w:sz w:val="16"/>
                <w:szCs w:val="16"/>
              </w:rPr>
              <w:t>č 1911/1 oranica u Zagorskoj uli</w:t>
            </w:r>
            <w:r w:rsidRPr="000775B0">
              <w:rPr>
                <w:rFonts w:cs="Arial" w:hAnsi="Arial" w:ascii="Arial"/>
                <w:sz w:val="16"/>
                <w:szCs w:val="16"/>
              </w:rPr>
              <w:t>ci 16212 m2</w:t>
            </w: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111D4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8111D4">
              <w:rPr>
                <w:rFonts w:cs="Arial" w:hAnsi="Arial" w:ascii="Arial"/>
                <w:sz w:val="16"/>
                <w:szCs w:val="16"/>
              </w:rPr>
              <w:lastRenderedPageBreak/>
              <w:t>5/15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55F0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455F0C">
              <w:rPr>
                <w:rFonts w:cs="Arial" w:eastAsia="Times New Roman" w:hAnsi="Arial" w:ascii="Arial"/>
                <w:sz w:val="20"/>
                <w:szCs w:val="20"/>
              </w:rPr>
              <w:t xml:space="preserve">Produkt d.o.o, zastupa odvj.društvo Župić &amp; partneri d.o.o  iz Zagreba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55F0C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455F0C">
              <w:rPr>
                <w:rFonts w:cs="Arial" w:eastAsia="Times New Roman" w:hAnsi="Arial" w:ascii="Arial"/>
                <w:sz w:val="20"/>
                <w:szCs w:val="20"/>
              </w:rPr>
              <w:t>93205471623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55F0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455F0C">
              <w:rPr>
                <w:rFonts w:cs="Arial" w:eastAsia="Times New Roman" w:hAnsi="Arial" w:ascii="Arial"/>
                <w:sz w:val="20"/>
                <w:szCs w:val="20"/>
              </w:rPr>
              <w:t>Vrbanićeva 50, Zagreb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62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7834C7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7834C7">
              <w:rPr>
                <w:rFonts w:cs="Arial" w:eastAsia="Times New Roman" w:hAnsi="Arial" w:ascii="Arial"/>
                <w:sz w:val="16"/>
                <w:szCs w:val="16"/>
              </w:rPr>
              <w:t xml:space="preserve">Pravomoćna i ovršna presuda Trgovačkog suda u Zagrebu broj P-1764/08 od  3.2.2006. Pravomoćna i ovršna presuda Općinskog građanskog suda u Zagrebu P-2646/07 od 20.1.2009.; rješenje o ovrsi Ovr-4039/2016 od 25.5.2016.  rješenje o ovrsi Općinskog građanskog suda Ovr-4039/2016 od 25.5.2016 i Ovr-1740/2016 od 15.3.2016.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, Općinski sud u Novom Zagreb u Ovr-685/2015 ;</w:t>
            </w:r>
            <w:r w:rsidRPr="007834C7"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D16D0B">
            <w:pPr>
              <w:suppressAutoHyphens w:val="false"/>
              <w:autoSpaceDE w:val="false"/>
              <w:adjustRightInd w:val="false"/>
              <w:spacing w:after="0"/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</w:pPr>
            <w:r w:rsidRPr="00D16D0B">
              <w:rPr>
                <w:rFonts w:cs="Arial" w:hAnsi="Arial" w:ascii="Arial"/>
                <w:b/>
                <w:sz w:val="16"/>
                <w:szCs w:val="16"/>
              </w:rPr>
              <w:t>ko grad Zagreb, zk ul 5752, kč 5033/20,</w:t>
            </w:r>
            <w:r w:rsidRPr="00D16D0B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>kuća br. 21,23 i dvorište u Badalićevoj ulici, 671m</w:t>
            </w:r>
            <w:r w:rsidRPr="00D16D0B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  <w:r w:rsidRPr="00D16D0B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 </w:t>
            </w:r>
          </w:p>
          <w:p w:rsidRDefault="00557672" w:rsidP="00557672" w:rsidR="00557672" w:rsidRPr="00D16D0B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D16D0B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22. Suvlasnički dio: 202/10000 etažno vlasništvo (E-22)</w:t>
            </w:r>
          </w:p>
          <w:p w:rsidRDefault="00557672" w:rsidP="00557672" w:rsidR="00557672" w:rsidRPr="00D16D0B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D16D0B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24. Suvlasnički dio: 529/10000 etažno vlasništvo (E-24)</w:t>
            </w:r>
          </w:p>
          <w:p w:rsidRDefault="00557672" w:rsidP="00557672" w:rsidR="00557672" w:rsidRPr="00D16D0B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D16D0B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26. Suvlasnički dio: 556/10000 etažno vlasništvo (E-26)</w:t>
            </w:r>
          </w:p>
          <w:p w:rsidRDefault="00557672" w:rsidP="00557672" w:rsidR="00557672" w:rsidRPr="00D16D0B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557672" w:rsidP="00557672" w:rsidR="00557672" w:rsidRPr="00601DA7">
            <w:pPr>
              <w:spacing w:after="0"/>
              <w:rPr>
                <w:rFonts w:cs="Arial" w:hAnsi="Arial" w:ascii="Arial"/>
                <w:b/>
                <w:sz w:val="14"/>
                <w:szCs w:val="14"/>
              </w:rPr>
            </w:pPr>
            <w:r w:rsidRPr="00BD6AC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ko grad Zagreb Broj zk ul: 108163, </w:t>
            </w:r>
            <w:r w:rsidRPr="00601DA7">
              <w:rPr>
                <w:rFonts w:cs="TimesNewRomanPS-BoldMT" w:hAnsi="TimesNewRomanPS-BoldMT" w:ascii="TimesNewRomanPS-BoldMT"/>
                <w:b/>
                <w:bCs/>
                <w:sz w:val="14"/>
                <w:szCs w:val="14"/>
                <w:lang w:eastAsia="hr-HR"/>
              </w:rPr>
              <w:t>kč. broj 6098/227</w:t>
            </w:r>
          </w:p>
          <w:p w:rsidRDefault="00557672" w:rsidP="00557672" w:rsidR="00557672" w:rsidRPr="00601DA7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4"/>
                <w:szCs w:val="14"/>
                <w:lang w:eastAsia="hr-HR"/>
              </w:rPr>
            </w:pP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- 22. Suvlasnički dio: 510/100000 etažno vlasništvo (E-22)</w:t>
            </w:r>
            <w:r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;</w:t>
            </w:r>
            <w:r w:rsidRPr="00601DA7">
              <w:rPr>
                <w:rFonts w:cs="Arial" w:hAnsi="Arial" w:ascii="Arial"/>
                <w:sz w:val="14"/>
                <w:szCs w:val="14"/>
              </w:rPr>
              <w:t>-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29. Suvlasnički dio: 1277/100000 etažno vlasništvo (E-29)</w:t>
            </w:r>
          </w:p>
          <w:p w:rsidRDefault="00557672" w:rsidP="00557672" w:rsidR="00557672" w:rsidRPr="00601DA7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4"/>
                <w:szCs w:val="14"/>
                <w:lang w:eastAsia="hr-HR"/>
              </w:rPr>
            </w:pP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- 30. Suvlasnički dio: 520/100000 etažno vlasništvo (E-30</w:t>
            </w:r>
            <w:r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;</w:t>
            </w:r>
            <w:r w:rsidRPr="00601DA7">
              <w:rPr>
                <w:rFonts w:cs="Arial" w:hAnsi="Arial" w:ascii="Arial"/>
                <w:sz w:val="14"/>
                <w:szCs w:val="14"/>
              </w:rPr>
              <w:t>-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63. Suvlasnički dio: 757/100000 etažno vlasništvo (E-63)</w:t>
            </w:r>
          </w:p>
          <w:p w:rsidRDefault="00557672" w:rsidP="00557672" w:rsidR="00557672" w:rsidRPr="00601DA7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4"/>
                <w:szCs w:val="14"/>
                <w:lang w:eastAsia="hr-HR"/>
              </w:rPr>
            </w:pP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-72. Suvlasnički dio: 918/100000 etažno vlasništvo (E-72)</w:t>
            </w:r>
            <w:r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;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- 84. Suvlasnički dio: 943/100000 etažno vlasništvo (E-84)</w:t>
            </w:r>
          </w:p>
          <w:p w:rsidRDefault="00557672" w:rsidP="00557672" w:rsidR="00557672" w:rsidRPr="00601DA7">
            <w:pPr>
              <w:spacing w:after="0"/>
              <w:rPr>
                <w:rFonts w:cs="Arial" w:hAnsi="Arial" w:ascii="Arial"/>
                <w:bCs/>
                <w:sz w:val="14"/>
                <w:szCs w:val="14"/>
                <w:lang w:eastAsia="hr-HR"/>
              </w:rPr>
            </w:pPr>
            <w:r w:rsidRPr="00601DA7">
              <w:rPr>
                <w:rFonts w:cs="Arial" w:hAnsi="Arial" w:ascii="Arial"/>
                <w:sz w:val="14"/>
                <w:szCs w:val="14"/>
              </w:rPr>
              <w:t>-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91. Suvlasnički dio: 454/100000 etažno vlasništvo (E-91)</w:t>
            </w:r>
            <w:r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;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-103. Suvlasnički dio: 1256/100000 etažno vlasništvo (E-103)</w:t>
            </w: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4"/>
                <w:szCs w:val="14"/>
                <w:lang w:eastAsia="hr-HR"/>
              </w:rPr>
            </w:pPr>
            <w:r w:rsidRPr="00601DA7">
              <w:rPr>
                <w:rFonts w:cs="Arial" w:hAnsi="Arial" w:ascii="Arial"/>
                <w:sz w:val="14"/>
                <w:szCs w:val="14"/>
              </w:rPr>
              <w:t>-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110. Suvlasnički dio: 637/100000 etažno vlasništvo (E-110)</w:t>
            </w:r>
            <w:r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;</w:t>
            </w:r>
            <w:r w:rsidRPr="00601DA7">
              <w:rPr>
                <w:rFonts w:cs="Arial" w:hAnsi="Arial" w:ascii="Arial"/>
                <w:bCs/>
                <w:sz w:val="14"/>
                <w:szCs w:val="14"/>
                <w:lang w:eastAsia="hr-HR"/>
              </w:rPr>
              <w:t>100. Suvlasnički dio: 1386/100000 etažno vlasništvo (E-100)</w:t>
            </w:r>
          </w:p>
          <w:p w:rsidRDefault="00557672" w:rsidP="00557672" w:rsidR="00557672" w:rsidRPr="008F2B64">
            <w:pPr>
              <w:numPr>
                <w:ilvl w:val="0"/>
                <w:numId w:val="15"/>
              </w:numPr>
              <w:spacing w:after="0"/>
              <w:ind w:left="0"/>
              <w:rPr>
                <w:rFonts w:cs="Arial" w:hAnsi="Arial" w:ascii="Arial"/>
                <w:b/>
                <w:sz w:val="16"/>
                <w:szCs w:val="16"/>
              </w:rPr>
            </w:pPr>
            <w:r w:rsidRPr="008F2B6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 xml:space="preserve">ko grad Zagreb broj zk ul: 9879, kč. broj   8671/20                       </w:t>
            </w:r>
          </w:p>
          <w:p w:rsidRDefault="00557672" w:rsidP="00557672" w:rsidR="00557672" w:rsidRPr="008F2B64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1. Suvlasnički dio: 17,194/100 etažno vlasništvo (E-1)</w:t>
            </w:r>
            <w:r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; </w:t>
            </w: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2. Suvlasnički dio: 17,84/100 etažno vlasništvo (E-2)</w:t>
            </w:r>
          </w:p>
          <w:p w:rsidRDefault="00557672" w:rsidP="00557672" w:rsidR="00557672" w:rsidRPr="008F2B64">
            <w:pPr>
              <w:numPr>
                <w:ilvl w:val="0"/>
                <w:numId w:val="15"/>
              </w:numPr>
              <w:spacing w:after="0"/>
              <w:ind w:left="0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-</w:t>
            </w:r>
            <w:r w:rsidRPr="008F2B6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Zagreb broj zk ul:18979, kč. broj  8953/3     dvorište   27m</w:t>
            </w:r>
            <w:r w:rsidRPr="008F2B64">
              <w:rPr>
                <w:rFonts w:cs="Arial" w:hAnsi="Arial" w:ascii="Arial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/>
                <w:sz w:val="20"/>
                <w:szCs w:val="20"/>
              </w:rPr>
            </w:pPr>
            <w:r w:rsidRPr="008F2B64">
              <w:rPr>
                <w:rFonts w:cs="TimesNewRomanPS-BoldMT" w:hAnsi="TimesNewRomanPS-BoldMT" w:ascii="TimesNewRomanPS-BoldMT"/>
                <w:b/>
                <w:bCs/>
                <w:sz w:val="20"/>
                <w:szCs w:val="20"/>
                <w:lang w:eastAsia="hr-HR"/>
              </w:rPr>
              <w:t>-</w:t>
            </w:r>
            <w:r w:rsidRPr="008F2B6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Zagreb broj zk ul:107413, kč.</w:t>
            </w: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 broj 6098/181, stambeno-poslovna zgrada, UL. GRADA CHICAGA 822 BR. 10 površine 634 m2 </w:t>
            </w: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lastRenderedPageBreak/>
              <w:t>I dvorište površine 188 m2</w:t>
            </w:r>
            <w:r>
              <w:rPr>
                <w:rFonts w:cs="TimesNewRomanPS-BoldMT" w:hAnsi="TimesNewRomanPS-BoldMT" w:ascii="TimesNewRomanPS-BoldMT"/>
                <w:b/>
                <w:bCs/>
                <w:sz w:val="20"/>
                <w:szCs w:val="20"/>
                <w:lang w:eastAsia="hr-HR"/>
              </w:rPr>
              <w:t xml:space="preserve">   </w:t>
            </w:r>
          </w:p>
          <w:p w:rsidRDefault="00557672" w:rsidP="00557672" w:rsidR="00557672" w:rsidRPr="008F2B64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4. Suvlasnički dio: 36/10000 etažno vlasništvo (E-4)</w:t>
            </w:r>
          </w:p>
          <w:p w:rsidRDefault="00557672" w:rsidP="00557672" w:rsidR="00557672" w:rsidRPr="008F2B64">
            <w:pPr>
              <w:numPr>
                <w:ilvl w:val="0"/>
                <w:numId w:val="15"/>
              </w:numPr>
              <w:spacing w:after="0"/>
              <w:ind w:left="0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>-</w:t>
            </w:r>
            <w:r w:rsidRPr="008F2B64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ko grad Zagreb broj zk </w:t>
            </w:r>
            <w:r w:rsidRPr="008F2B6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ul:24936, kč. broj  8585/56,  kuća br. 26, dvije zgrade i dvorište u Zelengaju 655 m</w:t>
            </w:r>
            <w:r w:rsidRPr="008F2B64">
              <w:rPr>
                <w:rFonts w:cs="Arial" w:hAnsi="Arial" w:ascii="Arial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  <w:p w:rsidRDefault="00557672" w:rsidP="00557672" w:rsidR="00557672" w:rsidRPr="008F2B64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7. Suvlasnički dio: 8,751/100 etažno vlasništvo (E-7)</w:t>
            </w:r>
          </w:p>
          <w:p w:rsidRDefault="00557672" w:rsidP="00557672" w:rsidR="00557672" w:rsidRPr="00D16D0B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8F2B6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8. Suvlasnički dio: 8,746/100 etažno vlasništvo (E-8)</w:t>
            </w: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111D4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8111D4">
              <w:rPr>
                <w:rFonts w:cs="Arial" w:hAnsi="Arial" w:ascii="Arial"/>
                <w:sz w:val="16"/>
                <w:szCs w:val="16"/>
              </w:rPr>
              <w:lastRenderedPageBreak/>
              <w:t>6/</w:t>
            </w:r>
            <w:r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GO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I d.d, zastupa  odvjetničko  društvo Žup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ić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&amp;Partneri d.o.o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iz Zagreba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81377247676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30E60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330E60">
              <w:rPr>
                <w:rFonts w:cs="Arial" w:eastAsia="Times New Roman" w:hAnsi="Arial" w:ascii="Arial"/>
                <w:sz w:val="20"/>
                <w:szCs w:val="20"/>
              </w:rPr>
              <w:t>Martićeva 17/1, Zagreb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571803">
            <w:pPr>
              <w:rPr>
                <w:rFonts w:cs="Arial" w:hAnsi="Arial" w:ascii="Arial"/>
                <w:sz w:val="18"/>
                <w:szCs w:val="18"/>
              </w:rPr>
            </w:pPr>
            <w:r w:rsidRPr="00571803">
              <w:rPr>
                <w:rFonts w:cs="Arial" w:hAnsi="Arial" w:ascii="Arial"/>
                <w:sz w:val="18"/>
                <w:szCs w:val="18"/>
              </w:rPr>
              <w:t>Općinski građanski sud u Zagrebu zemljišno knjižni odjel Zagreb</w:t>
            </w:r>
          </w:p>
          <w:p w:rsidRDefault="00557672" w:rsidP="00557672" w:rsidR="00557672" w:rsidRPr="00B771A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Z-45890/12 od 25.9.2011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691.717,18 kn 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71803">
              <w:rPr>
                <w:rFonts w:cs="Arial" w:hAnsi="Arial" w:ascii="Arial"/>
                <w:sz w:val="16"/>
                <w:szCs w:val="16"/>
              </w:rPr>
              <w:t>rješenje o ovrsi Trgovačkog suda u Zagrebu Ovr-4684/2012 od 02.10.2012.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spacing w:after="0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71803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Zagreb broj zk ul:24936</w:t>
            </w:r>
            <w:r w:rsidRPr="00571803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, kč. broj  8585/56,</w:t>
            </w:r>
          </w:p>
          <w:p w:rsidRDefault="00557672" w:rsidP="00557672" w:rsidR="00557672" w:rsidRPr="00571803">
            <w:pPr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571803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7. Suvlasnički dio: 8,751/100 etažno vlasništvo (E-7)</w:t>
            </w:r>
          </w:p>
          <w:p w:rsidRDefault="00557672" w:rsidP="00557672" w:rsidR="00557672" w:rsidRPr="005718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71803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8. Suvlasnički dio: 8,746/100 etažno vlasništvo (E-8)</w:t>
            </w: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111D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11D4">
              <w:rPr>
                <w:rFonts w:cs="Arial" w:eastAsia="Times New Roman" w:hAnsi="Arial" w:ascii="Arial"/>
                <w:sz w:val="20"/>
                <w:szCs w:val="20"/>
              </w:rPr>
              <w:t>7/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23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111D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8111D4">
              <w:rPr>
                <w:rFonts w:cs="Arial" w:eastAsia="Times New Roman" w:hAnsi="Arial" w:ascii="Arial"/>
                <w:sz w:val="20"/>
                <w:szCs w:val="20"/>
              </w:rPr>
              <w:t>H – ABDUCO d.o.o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111D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8111D4">
              <w:rPr>
                <w:rFonts w:cs="Arial" w:eastAsia="Times New Roman" w:hAnsi="Arial" w:ascii="Arial"/>
                <w:sz w:val="20"/>
                <w:szCs w:val="20"/>
              </w:rPr>
              <w:t>13667298928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111D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8111D4">
              <w:rPr>
                <w:rFonts w:cs="Arial" w:eastAsia="Times New Roman" w:hAnsi="Arial" w:ascii="Arial"/>
                <w:sz w:val="20"/>
                <w:szCs w:val="20"/>
              </w:rPr>
              <w:t>Slavonska avenija 6A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6612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612B1">
              <w:rPr>
                <w:rFonts w:cs="Arial" w:hAnsi="Arial" w:ascii="Arial"/>
                <w:sz w:val="16"/>
                <w:szCs w:val="16"/>
              </w:rPr>
              <w:t xml:space="preserve">zemljišno knjižni odjel Biograd na moru </w:t>
            </w:r>
          </w:p>
          <w:p w:rsidRDefault="00557672" w:rsidP="00557672" w:rsidR="00557672" w:rsidRPr="006612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612B1">
              <w:rPr>
                <w:rFonts w:cs="Arial" w:hAnsi="Arial" w:ascii="Arial"/>
                <w:sz w:val="16"/>
                <w:szCs w:val="16"/>
              </w:rPr>
              <w:t>zaprimljeno 8.6.2007.  i 16.1102016 Z-24290/2016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5.006.240,88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FD2BF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FD2BF2">
              <w:rPr>
                <w:rFonts w:cs="Arial" w:hAnsi="Arial" w:ascii="Arial"/>
                <w:sz w:val="16"/>
                <w:szCs w:val="16"/>
              </w:rPr>
              <w:t>Ugovor o kreditu 211-145/2007 sa Sporazumom o osiguranju novčane tražbine solemiziran dana 06.06.2007.  korisnik SG GRADITELJSTVO d.o.o. Zagreb,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9E6771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FD2BF2">
              <w:rPr>
                <w:rFonts w:cs="Arial" w:hAnsi="Arial" w:ascii="Arial"/>
                <w:b/>
                <w:sz w:val="16"/>
                <w:szCs w:val="16"/>
              </w:rPr>
              <w:t xml:space="preserve">ko Biograd na moru , zk ul 107 ,kč </w:t>
            </w:r>
            <w:r w:rsidRPr="006612B1">
              <w:rPr>
                <w:rFonts w:cs="Arial" w:hAnsi="Arial" w:ascii="Arial"/>
                <w:sz w:val="16"/>
                <w:szCs w:val="16"/>
              </w:rPr>
              <w:t>2290 Grada pašnjak, 2687 m2 i kč 2291 Granda, pašnjak 1062 m2</w:t>
            </w: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55F0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8/27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Hrvatska p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oštanska banka d.d</w:t>
            </w:r>
          </w:p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44C0D">
              <w:rPr>
                <w:rFonts w:cs="Arial" w:eastAsia="Times New Roman" w:hAnsi="Arial" w:ascii="Arial"/>
                <w:sz w:val="20"/>
                <w:szCs w:val="20"/>
              </w:rPr>
              <w:t>zastupa  odvj. društvo Župić &amp;Partneri d.o.o iz Zagreba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87939104217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27F4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Jurišićeva 4 </w:t>
            </w:r>
            <w:r w:rsidRPr="007527F4">
              <w:rPr>
                <w:rFonts w:cs="Arial" w:eastAsia="Times New Roman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62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Općinski sud u Dubrovniku,  zemljišno knjižni odjel Dubrovnik , 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17.805.636,40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16"/>
                <w:szCs w:val="16"/>
              </w:rPr>
            </w:pP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Sporazum broj 60/10  o </w:t>
            </w:r>
            <w:r w:rsidRPr="00035DB8">
              <w:rPr>
                <w:rFonts w:cs="Arial" w:eastAsia="Times New Roman" w:hAnsi="Arial" w:ascii="Arial"/>
                <w:b/>
                <w:sz w:val="16"/>
                <w:szCs w:val="16"/>
              </w:rPr>
              <w:t>zasnivanje založnog prava</w:t>
            </w: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 (simultana hipoteka) na </w:t>
            </w:r>
            <w:r w:rsidRPr="00035DB8">
              <w:rPr>
                <w:rFonts w:cs="Arial" w:eastAsia="Times New Roman" w:hAnsi="Arial" w:ascii="Arial"/>
                <w:b/>
                <w:sz w:val="16"/>
                <w:szCs w:val="16"/>
              </w:rPr>
              <w:t>nekretninama</w:t>
            </w:r>
            <w:r w:rsidRPr="00035DB8">
              <w:rPr>
                <w:rFonts w:cs="Arial" w:eastAsia="Times New Roman" w:hAnsi="Arial" w:ascii="Arial"/>
                <w:sz w:val="16"/>
                <w:szCs w:val="16"/>
              </w:rPr>
              <w:t xml:space="preserve"> od 30.03.2010. OV-2576/10 jb Dolinar iz Zagreba ; Općinski sud u Dubrovniku Ovr-217/15 , 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>potvrđeno  rješenjem</w:t>
            </w:r>
          </w:p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Županijskog  suda u Zagrebu Gž. Ovr-2618/15 od 5..4.2016.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A101C9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A101C9">
              <w:rPr>
                <w:rFonts w:cs="Arial" w:hAnsi="Arial" w:ascii="Arial"/>
                <w:b/>
                <w:sz w:val="16"/>
                <w:szCs w:val="16"/>
              </w:rPr>
              <w:t>zk ul 3226, ko Gruž</w:t>
            </w:r>
          </w:p>
          <w:p w:rsidRDefault="00557672" w:rsidP="00557672" w:rsidR="00557672" w:rsidRPr="00A101C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101C9">
              <w:rPr>
                <w:rFonts w:cs="Arial" w:hAnsi="Arial" w:ascii="Arial"/>
                <w:sz w:val="16"/>
                <w:szCs w:val="16"/>
              </w:rPr>
              <w:t xml:space="preserve">poduložak 30,   kč br 183/2 vrt i 184/3 pašnjak,stambena zgrada 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101C9">
              <w:rPr>
                <w:rFonts w:cs="Arial" w:hAnsi="Arial" w:ascii="Arial"/>
                <w:sz w:val="16"/>
                <w:szCs w:val="16"/>
              </w:rPr>
              <w:t>53.suvalsnički dio :113/10000 etažno vlasništvo (E-53)</w:t>
            </w:r>
            <w:r>
              <w:rPr>
                <w:rFonts w:cs="Arial" w:hAnsi="Arial" w:ascii="Arial"/>
                <w:sz w:val="16"/>
                <w:szCs w:val="16"/>
              </w:rPr>
              <w:t xml:space="preserve"> , </w:t>
            </w:r>
            <w:r w:rsidRPr="00A101C9">
              <w:rPr>
                <w:rFonts w:cs="Arial" w:hAnsi="Arial" w:ascii="Arial"/>
                <w:sz w:val="16"/>
                <w:szCs w:val="16"/>
              </w:rPr>
              <w:t>stan br 26 na IV katu zgrade C</w:t>
            </w:r>
          </w:p>
          <w:p w:rsidRDefault="00557672" w:rsidP="00557672" w:rsidR="00557672" w:rsidRPr="00A101C9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9/</w:t>
            </w: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32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Nova kreditna banka Maribor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d.d.</w:t>
            </w:r>
          </w:p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51DDF">
              <w:rPr>
                <w:rFonts w:cs="Arial" w:eastAsia="Times New Roman" w:hAnsi="Arial" w:ascii="Arial"/>
                <w:sz w:val="20"/>
                <w:szCs w:val="20"/>
              </w:rPr>
              <w:t>58602216763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51DD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Republika Slovenija , Maribor </w:t>
            </w:r>
            <w:r w:rsidRPr="00751DDF">
              <w:rPr>
                <w:rFonts w:cs="Arial" w:eastAsia="Times New Roman" w:hAnsi="Arial" w:ascii="Arial"/>
                <w:sz w:val="20"/>
                <w:szCs w:val="20"/>
              </w:rPr>
              <w:t xml:space="preserve">Ul.Vita Kraigherja 4 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građanski </w:t>
            </w:r>
            <w:r w:rsidRPr="00693880">
              <w:rPr>
                <w:rFonts w:cs="Arial" w:hAnsi="Arial" w:ascii="Arial"/>
                <w:sz w:val="18"/>
                <w:szCs w:val="18"/>
              </w:rPr>
              <w:t>sud u Zagrebu zemljišno knjižni odjel Zagreb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93880">
              <w:rPr>
                <w:rFonts w:cs="Arial" w:hAnsi="Arial" w:ascii="Arial"/>
                <w:b/>
                <w:sz w:val="16"/>
                <w:szCs w:val="16"/>
              </w:rPr>
              <w:t xml:space="preserve">Z-32464/15 </w:t>
            </w:r>
            <w:r w:rsidRPr="00693880">
              <w:rPr>
                <w:rFonts w:cs="Arial" w:hAnsi="Arial" w:ascii="Arial"/>
                <w:sz w:val="16"/>
                <w:szCs w:val="16"/>
              </w:rPr>
              <w:t>založno pravo</w:t>
            </w:r>
            <w:r w:rsidRPr="00693880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693880">
              <w:rPr>
                <w:rFonts w:cs="Arial" w:hAnsi="Arial" w:ascii="Arial"/>
                <w:sz w:val="16"/>
                <w:szCs w:val="16"/>
              </w:rPr>
              <w:t>pod prvenstvenim redom založnog prava upisanog pod posl brojem Z-72000/08 primljeno 12,12,2008,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93880"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----------------------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 w:rsidRPr="0069388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Općinski sud u Rijeci </w:t>
            </w:r>
          </w:p>
          <w:p w:rsidRDefault="00557672" w:rsidP="00557672" w:rsidR="00557672" w:rsidRPr="0069388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693880">
              <w:rPr>
                <w:rFonts w:cs="Arial" w:hAnsi="Arial" w:ascii="Arial"/>
                <w:sz w:val="16"/>
                <w:szCs w:val="16"/>
              </w:rPr>
              <w:t xml:space="preserve"> zemljišno knjižni odjel Mali Lošinj, ko Martinščica</w:t>
            </w:r>
          </w:p>
          <w:p w:rsidRDefault="00557672" w:rsidP="00557672" w:rsidR="00557672" w:rsidRPr="00693880">
            <w:pPr>
              <w:rPr>
                <w:rFonts w:cs="Arial" w:hAnsi="Arial" w:ascii="Arial"/>
                <w:sz w:val="16"/>
                <w:szCs w:val="16"/>
              </w:rPr>
            </w:pPr>
            <w:r w:rsidRPr="00693880">
              <w:rPr>
                <w:rFonts w:cs="Arial" w:hAnsi="Arial" w:ascii="Arial"/>
                <w:sz w:val="16"/>
                <w:szCs w:val="16"/>
              </w:rPr>
              <w:t>Z-2107/15  od 03.09.2015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36BBA">
              <w:rPr>
                <w:rFonts w:cs="Arial" w:hAnsi="Arial" w:ascii="Arial"/>
                <w:sz w:val="16"/>
                <w:szCs w:val="16"/>
              </w:rPr>
              <w:lastRenderedPageBreak/>
              <w:t>39.968.102,22</w:t>
            </w:r>
            <w:r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D051D4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Ugovor o kreditu 2422 od 22.1.2008.; Ugovor o kreditu 2475 od 23.9.2008.; Ugovor o kreditu 2619 od 16.9.2011. </w:t>
            </w:r>
          </w:p>
          <w:p w:rsidRDefault="00557672" w:rsidP="00557672" w:rsidR="00557672" w:rsidRPr="00D051D4">
            <w:pPr>
              <w:rPr>
                <w:rFonts w:cs="Arial" w:eastAsia="Times New Roman" w:hAnsi="Arial" w:ascii="Arial"/>
                <w:sz w:val="16"/>
                <w:szCs w:val="16"/>
              </w:rPr>
            </w:pP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Ugovor o osiguranju tražbine zasnivanjem hipoteke na nekretninama solemiziran po jb N.Tadić  iz Zagreba, OV-3866/13 od dana   28.6.2013. Ugovor </w:t>
            </w:r>
            <w:r w:rsidRPr="00D051D4">
              <w:rPr>
                <w:rFonts w:cs="Arial" w:eastAsia="Times New Roman" w:hAnsi="Arial" w:ascii="Arial"/>
                <w:sz w:val="16"/>
                <w:szCs w:val="16"/>
              </w:rPr>
              <w:lastRenderedPageBreak/>
              <w:t>o osiguranju novčane tražbine zasnivanjem hipoteke na nekretninama  solemiziran po jb L.Škaričić iz Zagreba, OV-14734/08 od dana  11.12.2008.; Ugovor o cesiji javnobilježnički solemniziran po javnom bilježniku Ilinki Lisonek dana 04.3.2015. , OV-1827/2015  kojim ADRIA BANK ag  i Ugovor o cesiji solemnizirana dana 04.03.2015. OV-1826/2015.</w:t>
            </w:r>
            <w:r>
              <w:rPr>
                <w:rFonts w:cs="Arial" w:eastAsia="Times New Roman" w:hAnsi="Arial" w:ascii="Arial"/>
                <w:sz w:val="16"/>
                <w:szCs w:val="16"/>
              </w:rPr>
              <w:t xml:space="preserve"> </w:t>
            </w:r>
            <w:r w:rsidRPr="00D051D4">
              <w:rPr>
                <w:rFonts w:cs="Arial" w:eastAsia="Times New Roman" w:hAnsi="Arial" w:ascii="Arial"/>
                <w:sz w:val="16"/>
                <w:szCs w:val="16"/>
              </w:rPr>
              <w:t xml:space="preserve">Razlučno pravo 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693880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693880">
              <w:rPr>
                <w:rFonts w:cs="Arial" w:hAnsi="Arial" w:ascii="Arial"/>
                <w:b/>
                <w:sz w:val="16"/>
                <w:szCs w:val="16"/>
              </w:rPr>
              <w:lastRenderedPageBreak/>
              <w:t xml:space="preserve">    ko Grad Zagreb  zk ul 3903 </w:t>
            </w:r>
          </w:p>
          <w:p w:rsidRDefault="00557672" w:rsidP="00557672" w:rsidR="00557672" w:rsidRPr="00693880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693880"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Pr="00D214B2">
              <w:rPr>
                <w:rFonts w:cs="Arial" w:hAnsi="Arial" w:ascii="Arial"/>
                <w:sz w:val="16"/>
                <w:szCs w:val="16"/>
              </w:rPr>
              <w:t xml:space="preserve">suvlasnički dio s neodređenim omjerom nekretnine označene kao zkč broj 5166/1 u naravi stambena zgrada br 10, 10/1 10/2, pomoćna zgrada, izgrađeno zemljište i dvorište Primorska ulica površine 1055m2, , koji suvlasnički dio je neodvojivo poveza sa pravom vlasništva posebnog dijela upisanog </w:t>
            </w:r>
            <w:r w:rsidRPr="00045AF0">
              <w:rPr>
                <w:rFonts w:cs="Arial" w:hAnsi="Arial" w:ascii="Arial"/>
                <w:b/>
                <w:sz w:val="16"/>
                <w:szCs w:val="16"/>
              </w:rPr>
              <w:t>u poduložak</w:t>
            </w:r>
            <w:r w:rsidRPr="00D214B2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45AF0">
              <w:rPr>
                <w:rFonts w:cs="Arial" w:hAnsi="Arial" w:ascii="Arial"/>
                <w:b/>
                <w:sz w:val="16"/>
                <w:szCs w:val="16"/>
              </w:rPr>
              <w:t>28</w:t>
            </w:r>
            <w:r w:rsidRPr="00D214B2">
              <w:rPr>
                <w:rFonts w:cs="Arial" w:hAnsi="Arial" w:ascii="Arial"/>
                <w:sz w:val="16"/>
                <w:szCs w:val="16"/>
              </w:rPr>
              <w:t xml:space="preserve"> u naravi poslovni prostor u prizemlju dvorišne zgrade površine 292,06 m2</w:t>
            </w:r>
          </w:p>
          <w:p w:rsidRDefault="00557672" w:rsidP="00557672" w:rsidR="00557672" w:rsidRPr="009E6771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55F0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10/40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BUŠAC d.o.o.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zastupa odvj.društvo Čogurić &amp;partneri d.o.o. iz Zagreb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49575697018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B0706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B0706F">
              <w:rPr>
                <w:rFonts w:cs="Arial" w:eastAsia="Times New Roman" w:hAnsi="Arial" w:ascii="Arial"/>
                <w:sz w:val="20"/>
                <w:szCs w:val="20"/>
              </w:rPr>
              <w:t>V.Novaka 34, Zaprešić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građanski  </w:t>
            </w:r>
            <w:r w:rsidRPr="00693880">
              <w:rPr>
                <w:rFonts w:cs="Arial" w:hAnsi="Arial" w:ascii="Arial"/>
                <w:sz w:val="18"/>
                <w:szCs w:val="18"/>
              </w:rPr>
              <w:t>sud u Zagrebu zemljišno knjižni odjel Zagreb</w:t>
            </w:r>
          </w:p>
          <w:p w:rsidRDefault="00557672" w:rsidP="00557672" w:rsidR="00557672" w:rsidRPr="0088623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045AF0">
            <w:pPr>
              <w:rPr>
                <w:rFonts w:cs="Arial" w:hAnsi="Arial" w:ascii="Arial"/>
                <w:sz w:val="16"/>
                <w:szCs w:val="16"/>
              </w:rPr>
            </w:pPr>
            <w:r w:rsidRPr="00045AF0">
              <w:rPr>
                <w:rFonts w:cs="Arial" w:hAnsi="Arial" w:ascii="Arial"/>
                <w:sz w:val="16"/>
                <w:szCs w:val="16"/>
              </w:rPr>
              <w:t xml:space="preserve">rješenje o ovrsi Općinski građanski sud u Zagrebu posl.broj Ovr-7565/15 od 9.7.15; </w:t>
            </w:r>
          </w:p>
          <w:p w:rsidRDefault="00557672" w:rsidP="00557672" w:rsidR="00557672" w:rsidRPr="00045AF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045AF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45AF0"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ko Grad Zagreb </w:t>
            </w:r>
            <w:r w:rsidRPr="00045AF0">
              <w:rPr>
                <w:rFonts w:cs="Arial" w:hAnsi="Arial" w:ascii="Arial"/>
                <w:b/>
                <w:sz w:val="16"/>
                <w:szCs w:val="16"/>
              </w:rPr>
              <w:t>zk.ul.</w:t>
            </w:r>
            <w:r w:rsidRPr="00045AF0">
              <w:rPr>
                <w:b/>
                <w:sz w:val="16"/>
                <w:szCs w:val="16"/>
              </w:rPr>
              <w:t xml:space="preserve"> </w:t>
            </w:r>
            <w:r w:rsidRPr="00045AF0">
              <w:rPr>
                <w:rFonts w:cs="Arial" w:hAnsi="Arial" w:ascii="Arial"/>
                <w:b/>
                <w:sz w:val="16"/>
                <w:szCs w:val="16"/>
              </w:rPr>
              <w:t>9876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, kč </w:t>
            </w:r>
            <w:r w:rsidRPr="00045AF0">
              <w:rPr>
                <w:sz w:val="16"/>
                <w:szCs w:val="16"/>
              </w:rPr>
              <w:t xml:space="preserve"> </w:t>
            </w:r>
            <w:r w:rsidRPr="00045AF0">
              <w:rPr>
                <w:rFonts w:cs="Arial" w:hAnsi="Arial" w:ascii="Arial"/>
                <w:sz w:val="16"/>
                <w:szCs w:val="16"/>
              </w:rPr>
              <w:t>8671/19 Stambena zgrada broj 11/A I dvorište VIDIKOVAC 403m</w:t>
            </w:r>
            <w:r w:rsidRPr="00045AF0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;  etažno vlasništvo  </w:t>
            </w:r>
            <w:r w:rsidRPr="00045AF0">
              <w:rPr>
                <w:rFonts w:cs="Arial" w:hAnsi="Arial" w:ascii="Arial"/>
                <w:b/>
                <w:sz w:val="16"/>
                <w:szCs w:val="16"/>
              </w:rPr>
              <w:t>(E-4)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 u naravi četverosobni stan br 4, u II etaži , spremište br 5 u II. etaži ukupne površine 109,75 m</w:t>
            </w:r>
            <w:r w:rsidRPr="00045AF0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557672" w:rsidP="00557672" w:rsidR="00557672" w:rsidRPr="00045AF0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45AF0">
              <w:rPr>
                <w:rFonts w:cs="Arial" w:hAnsi="Arial" w:ascii="Arial"/>
                <w:sz w:val="16"/>
                <w:szCs w:val="16"/>
              </w:rPr>
              <w:t xml:space="preserve">- ko Grad Zagreb </w:t>
            </w:r>
            <w:r w:rsidRPr="00045AF0">
              <w:rPr>
                <w:rFonts w:cs="Arial" w:hAnsi="Arial" w:ascii="Arial"/>
                <w:b/>
                <w:sz w:val="16"/>
                <w:szCs w:val="16"/>
              </w:rPr>
              <w:t>zk ul 108163,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 kč br,  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>6098/227 zgrada mješovite uporabe br. 27, 27A, 27B, 27C pov. 1540 m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  i dvorište površine  2984 m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>, ULICA, I. GARDIJSKE</w:t>
            </w:r>
            <w:r w:rsidRPr="00045AF0">
              <w:rPr>
                <w:sz w:val="16"/>
                <w:szCs w:val="16"/>
              </w:rPr>
              <w:t xml:space="preserve"> 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BRIGADE "TIGROVI" i to: </w:t>
            </w:r>
          </w:p>
          <w:p w:rsidRDefault="00557672" w:rsidP="00557672" w:rsidR="00557672" w:rsidRPr="00045AF0">
            <w:pPr>
              <w:suppressAutoHyphens w:val="false"/>
              <w:autoSpaceDE w:val="false"/>
              <w:adjustRightInd w:val="false"/>
              <w:spacing w:after="0"/>
              <w:rPr>
                <w:rFonts w:cs="TimesNewRomanPS-BoldMT" w:hAnsi="TimesNewRomanPS-BoldMT" w:ascii="TimesNewRomanPS-BoldMT"/>
                <w:bCs/>
                <w:sz w:val="16"/>
                <w:szCs w:val="16"/>
                <w:lang w:eastAsia="hr-HR"/>
              </w:rPr>
            </w:pPr>
            <w:r w:rsidRPr="00045AF0">
              <w:rPr>
                <w:rFonts w:cs="Arial" w:hAnsi="Arial" w:ascii="Arial"/>
                <w:sz w:val="16"/>
                <w:szCs w:val="16"/>
              </w:rPr>
              <w:t xml:space="preserve">-etažno vlasništvo 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(E-1) 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: 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>Suvlasnički dio: 2291/100000;</w:t>
            </w:r>
            <w:r w:rsidRPr="00045AF0">
              <w:rPr>
                <w:rFonts w:cs="TimesNewRomanPS-BoldMT" w:hAnsi="TimesNewRomanPS-BoldMT" w:ascii="TimesNewRomanPS-BoldMT"/>
                <w:bCs/>
                <w:sz w:val="16"/>
                <w:szCs w:val="16"/>
                <w:lang w:eastAsia="hr-HR"/>
              </w:rPr>
              <w:t xml:space="preserve"> lokal oznake PP 1 u prizemlju dilatacije A i spremište oznake PP1 u podrumu dilatacije A,  ukupne površine  110,89 čm (u planu posebnih dijelova zgrade označeno sivom bojom)</w:t>
            </w:r>
          </w:p>
          <w:p w:rsidRDefault="00557672" w:rsidP="00557672" w:rsidR="00557672" w:rsidRPr="00045AF0">
            <w:pPr>
              <w:spacing w:after="0"/>
              <w:rPr>
                <w:rFonts w:cs="TimesNewRomanPS-BoldMT" w:hAnsi="TimesNewRomanPS-BoldMT" w:ascii="TimesNewRomanPS-BoldMT"/>
                <w:bCs/>
                <w:sz w:val="16"/>
                <w:szCs w:val="16"/>
                <w:lang w:eastAsia="hr-HR"/>
              </w:rPr>
            </w:pPr>
            <w:r w:rsidRPr="00045AF0">
              <w:rPr>
                <w:rFonts w:cs="Arial" w:hAnsi="Arial" w:ascii="Arial"/>
                <w:sz w:val="16"/>
                <w:szCs w:val="16"/>
              </w:rPr>
              <w:t xml:space="preserve">-  etažno vlasništvo 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 xml:space="preserve">(E-6), Suvlasnički dio: 1220/100000 </w:t>
            </w:r>
            <w:r w:rsidRPr="00045AF0">
              <w:rPr>
                <w:rFonts w:cs="TimesNewRomanPS-BoldMT" w:hAnsi="TimesNewRomanPS-BoldMT" w:ascii="TimesNewRomanPS-BoldMT"/>
                <w:bCs/>
                <w:sz w:val="16"/>
                <w:szCs w:val="16"/>
                <w:lang w:eastAsia="hr-HR"/>
              </w:rPr>
              <w:t>dvoiposobni stan br. 4 u I katu dilatacije A, koji se sastoji od: ulaznog prostora, dnevnog boravka, kuhinje,loggie, kupaonice, dvije spavaće sobe i loggie, ukupne neto površine 69,86 čm i pripadak spremište oznake S4, u podrumu dilatacije A površine 5,86 čm (u planu posebnih dijelova zgrade označeno žutom bojom)</w:t>
            </w:r>
          </w:p>
          <w:p w:rsidRDefault="00557672" w:rsidP="00557672" w:rsidR="00557672" w:rsidRPr="00045AF0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045AF0">
              <w:rPr>
                <w:rFonts w:cs="Arial" w:hAnsi="Arial" w:ascii="Arial"/>
                <w:sz w:val="16"/>
                <w:szCs w:val="16"/>
              </w:rPr>
              <w:t xml:space="preserve">ko Grad Zagreb,  zk ul 18979, kč 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lang w:eastAsia="hr-HR"/>
              </w:rPr>
              <w:t>8953/3 dvorište 27m</w:t>
            </w:r>
            <w:r w:rsidRPr="00045AF0">
              <w:rPr>
                <w:rFonts w:cs="TimesNewRomanPS-BoldMT" w:hAnsi="TimesNewRomanPS-BoldMT" w:ascii="TimesNewRomanPS-BoldMT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lastRenderedPageBreak/>
              <w:t>11/</w:t>
            </w: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42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Imex Banka d.d.</w:t>
            </w:r>
          </w:p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Zastupa odvjetnik T.Pluščec iz Sesveta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99326633206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93E2F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793E2F">
              <w:rPr>
                <w:rFonts w:cs="Arial" w:eastAsia="Times New Roman" w:hAnsi="Arial" w:ascii="Arial"/>
                <w:sz w:val="20"/>
                <w:szCs w:val="20"/>
              </w:rPr>
              <w:t>Tolstojeva 6, Split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građanski </w:t>
            </w:r>
            <w:r w:rsidRPr="00693880">
              <w:rPr>
                <w:rFonts w:cs="Arial" w:hAnsi="Arial" w:ascii="Arial"/>
                <w:sz w:val="18"/>
                <w:szCs w:val="18"/>
              </w:rPr>
              <w:t>sud u Zagrebu zemljišno knjižni odjel Zagreb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 w:rsidRPr="0035400D">
              <w:rPr>
                <w:rFonts w:cs="Arial" w:hAnsi="Arial" w:ascii="Arial"/>
                <w:sz w:val="18"/>
                <w:szCs w:val="18"/>
              </w:rPr>
              <w:t>Zaprimljeno 30.05.2011. broj Z-27761/11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--------------------------</w:t>
            </w:r>
          </w:p>
          <w:p w:rsidRDefault="00557672" w:rsidP="00557672" w:rsidR="00557672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 w:rsidRPr="0035400D">
              <w:rPr>
                <w:rFonts w:cs="Arial" w:hAnsi="Arial" w:ascii="Arial"/>
                <w:sz w:val="18"/>
                <w:szCs w:val="18"/>
              </w:rPr>
              <w:t>Zaprimljeno 13.11.2012. broj Z-53980/12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 w:rsidRPr="0035400D">
              <w:rPr>
                <w:rFonts w:cs="Arial" w:hAnsi="Arial" w:ascii="Arial"/>
                <w:sz w:val="18"/>
                <w:szCs w:val="18"/>
              </w:rPr>
              <w:t>Zaprimljeno 24.05.2013. broj Z-25674/13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---------------------------</w:t>
            </w:r>
          </w:p>
          <w:p w:rsidRDefault="00557672" w:rsidP="00557672" w:rsidR="00557672" w:rsidRPr="00886239">
            <w:pPr>
              <w:rPr>
                <w:rFonts w:cs="Arial" w:hAnsi="Arial" w:ascii="Arial"/>
                <w:sz w:val="18"/>
                <w:szCs w:val="18"/>
              </w:rPr>
            </w:pPr>
            <w:r w:rsidRPr="0035400D">
              <w:rPr>
                <w:rFonts w:cs="Arial" w:hAnsi="Arial" w:ascii="Arial"/>
                <w:sz w:val="18"/>
                <w:szCs w:val="18"/>
              </w:rPr>
              <w:t xml:space="preserve">Zaprimljeno 10.07.2013. broj Z-33692/13  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E594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E5944">
              <w:rPr>
                <w:rFonts w:cs="Arial" w:hAnsi="Arial" w:ascii="Arial"/>
                <w:sz w:val="18"/>
                <w:szCs w:val="18"/>
              </w:rPr>
              <w:t>3.260.522,07 kn</w:t>
            </w:r>
          </w:p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5400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5400D">
              <w:rPr>
                <w:rFonts w:cs="Arial" w:hAnsi="Arial" w:ascii="Arial"/>
                <w:sz w:val="16"/>
                <w:szCs w:val="16"/>
              </w:rPr>
              <w:t>Temeljem Sporazuma o osiguranju novčane tražbine zasnivanjem založnog prava na nekretninama od 16. 05. 2011. god.  400.000,00 EUR</w:t>
            </w:r>
          </w:p>
          <w:p w:rsidRDefault="00557672" w:rsidP="00557672" w:rsidR="00557672" w:rsidRPr="0035400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</w:t>
            </w:r>
          </w:p>
          <w:p w:rsidRDefault="00557672" w:rsidP="00557672" w:rsidR="00557672" w:rsidRPr="0035400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5400D">
              <w:rPr>
                <w:rFonts w:cs="Arial" w:hAnsi="Arial" w:ascii="Arial"/>
                <w:sz w:val="16"/>
                <w:szCs w:val="16"/>
              </w:rPr>
              <w:t>Temeljem Sporazuma o osiguranju novčane tražbine zasnivanjem založnog prava na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5400D">
              <w:rPr>
                <w:rFonts w:cs="Arial" w:hAnsi="Arial" w:ascii="Arial"/>
                <w:sz w:val="16"/>
                <w:szCs w:val="16"/>
              </w:rPr>
              <w:t>nekretninama od 12. studenoga 2012. g  31.245,59 EUR</w:t>
            </w:r>
          </w:p>
          <w:p w:rsidRDefault="00557672" w:rsidP="00557672" w:rsidR="00557672" w:rsidRPr="0035400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</w:t>
            </w:r>
          </w:p>
          <w:p w:rsidRDefault="00557672" w:rsidP="00557672" w:rsidR="00557672" w:rsidRPr="0035400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5400D">
              <w:rPr>
                <w:rFonts w:cs="Arial" w:hAnsi="Arial" w:ascii="Arial"/>
                <w:sz w:val="16"/>
                <w:szCs w:val="16"/>
              </w:rPr>
              <w:t>Na temelju Sporazuma o osiguranju novčane tražbine zasnivanjem založnog prava na nekretninama od 20.svibnja 2013.g., 136.885,37 EUR</w:t>
            </w:r>
          </w:p>
          <w:p w:rsidRDefault="00557672" w:rsidP="00557672" w:rsidR="00557672" w:rsidRPr="0035400D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----------------------------------------</w:t>
            </w:r>
          </w:p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5400D">
              <w:rPr>
                <w:rFonts w:cs="Arial" w:hAnsi="Arial" w:ascii="Arial"/>
                <w:sz w:val="16"/>
                <w:szCs w:val="16"/>
              </w:rPr>
              <w:t>Temeljem Sporazuma o osiguranju novčane tražbine zasnivanjem založnog prava od 09.srpnja 2013.br. OV-996/13., 100.000,00 EUR</w:t>
            </w:r>
            <w:r w:rsidRPr="0035400D">
              <w:rPr>
                <w:rFonts w:cs="Arial" w:hAnsi="Arial" w:ascii="Arial"/>
                <w:sz w:val="16"/>
                <w:szCs w:val="16"/>
              </w:rPr>
              <w:tab/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557672" w:rsidP="00557672" w:rsidR="00557672" w:rsidRPr="002E594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E5944">
              <w:rPr>
                <w:rFonts w:cs="Arial" w:hAnsi="Arial" w:ascii="Arial"/>
                <w:b/>
                <w:sz w:val="16"/>
                <w:szCs w:val="16"/>
              </w:rPr>
              <w:t xml:space="preserve">ko Grad Zagreb  zk ul 8886 kč br </w:t>
            </w:r>
            <w:r w:rsidRPr="002E5944">
              <w:rPr>
                <w:rFonts w:cs="Arial" w:hAnsi="Arial" w:ascii="Arial"/>
                <w:sz w:val="16"/>
                <w:szCs w:val="16"/>
              </w:rPr>
              <w:t xml:space="preserve">5177  zgrada u Ilici br 109, 111 i dvorište, površine 1446 m2 </w:t>
            </w:r>
          </w:p>
          <w:p w:rsidRDefault="00557672" w:rsidP="00557672" w:rsidR="00557672" w:rsidRPr="002E594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E5944">
              <w:rPr>
                <w:rFonts w:cs="Arial" w:hAnsi="Arial" w:ascii="Arial"/>
                <w:sz w:val="16"/>
                <w:szCs w:val="16"/>
              </w:rPr>
              <w:t xml:space="preserve">   77. Suvlasnički dio s neodređenim omjerom ETAŽNO VLASNIŠTVO (E-77)</w:t>
            </w:r>
          </w:p>
          <w:p w:rsidRDefault="00557672" w:rsidP="00557672" w:rsidR="00557672" w:rsidRPr="002E594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E5944">
              <w:rPr>
                <w:rFonts w:cs="Arial" w:hAnsi="Arial" w:ascii="Arial"/>
                <w:sz w:val="16"/>
                <w:szCs w:val="16"/>
              </w:rPr>
              <w:t>1. Poslovni prostor u polukatu lijevo površine 157.27 m2 neodvojivo povezan sa suvlasničkim dijelom nekretnine koji je jednako velik kao i ostali suvlasnički dijelovi dok se ne utvrdi drukčije</w:t>
            </w:r>
          </w:p>
          <w:p w:rsidRDefault="00557672" w:rsidP="00557672" w:rsidR="00557672" w:rsidRPr="009E6771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455F0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12/46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Branka Delfin, zastupa odvjetnik R.Gottwald iz Zagreb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C01532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01532">
              <w:rPr>
                <w:rFonts w:cs="Arial" w:eastAsia="Times New Roman" w:hAnsi="Arial" w:ascii="Arial"/>
                <w:sz w:val="20"/>
                <w:szCs w:val="20"/>
              </w:rPr>
              <w:t>77491388148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3211AC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Krajiška 36, Zagreb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886239">
            <w:pPr>
              <w:rPr>
                <w:rFonts w:cs="Arial" w:hAnsi="Arial" w:ascii="Arial"/>
                <w:sz w:val="18"/>
                <w:szCs w:val="18"/>
              </w:rPr>
            </w:pPr>
            <w:r w:rsidRPr="002B708F">
              <w:rPr>
                <w:rFonts w:cs="Arial" w:hAnsi="Arial" w:ascii="Arial"/>
                <w:sz w:val="18"/>
                <w:szCs w:val="18"/>
              </w:rPr>
              <w:t>Općinski građanski sud u Zagrebu zemljišno knjižni odjel Zagreb</w:t>
            </w: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2.063.931,48 kn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75E28">
              <w:rPr>
                <w:rFonts w:cs="Arial" w:hAnsi="Arial" w:ascii="Arial"/>
                <w:sz w:val="16"/>
                <w:szCs w:val="16"/>
              </w:rPr>
              <w:t xml:space="preserve">Općinski građanski sud u Zagreb posl broj P-3604/18 od 19.11.2018.privremena mjera zabrane otuđenja ili opterećenja nekretnina Protivniku </w:t>
            </w:r>
            <w:r>
              <w:rPr>
                <w:rFonts w:cs="Arial" w:hAnsi="Arial" w:ascii="Arial"/>
                <w:sz w:val="16"/>
                <w:szCs w:val="16"/>
              </w:rPr>
              <w:t xml:space="preserve">  os</w:t>
            </w:r>
            <w:r w:rsidRPr="00D75E28">
              <w:rPr>
                <w:rFonts w:cs="Arial" w:hAnsi="Arial" w:ascii="Arial"/>
                <w:sz w:val="16"/>
                <w:szCs w:val="16"/>
              </w:rPr>
              <w:t>iguranja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E6771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Ko Grad Zagreb, zk ul 7543,zkčbr1945/2 ; E-86 I E141</w:t>
            </w:r>
          </w:p>
        </w:tc>
      </w:tr>
      <w:tr w:rsidTr="00557672" w:rsidR="00557672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13/54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BLANKA ŠKEGRO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27855236095</w:t>
            </w:r>
          </w:p>
        </w:tc>
        <w:tc>
          <w:tcPr>
            <w:tcW w:type="dxa" w:w="14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Zelengaj  71, Zagreb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 w:rsidRPr="002B708F">
              <w:rPr>
                <w:rFonts w:cs="Arial" w:hAnsi="Arial" w:ascii="Arial"/>
                <w:sz w:val="18"/>
                <w:szCs w:val="18"/>
              </w:rPr>
              <w:t>Općinski građanski sud u Zagrebu zemljišno knjižni odjel Zagreb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Z-Z-22033/15 zaprimljeno 28.5.2015. </w:t>
            </w: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557672" w:rsidP="00557672" w:rsidR="00557672" w:rsidRPr="0088623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8.384.957,03 kn </w:t>
            </w:r>
          </w:p>
        </w:tc>
        <w:tc>
          <w:tcPr>
            <w:tcW w:type="dxa" w:w="2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Sporazum o zasnivanju založnog prava od dana 6.3.2015. 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 w:rsidRPr="003F0AB4">
            <w:pPr>
              <w:spacing w:after="0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3F0AB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 Zagreb, zk ul  12916, kč 478/3 kuća br. 134 i dvorište u Ilici,   911 m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  <w:p w:rsidRDefault="00557672" w:rsidP="00557672" w:rsidR="00557672" w:rsidRPr="003F0AB4">
            <w:pPr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3F0AB4"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  <w:t xml:space="preserve">24. Suvlasnički dio: 1,322/100 etažno vlasništvo </w:t>
            </w:r>
            <w:r w:rsidRPr="003F0AB4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(E-24),</w:t>
            </w:r>
            <w:r w:rsidRPr="003F0AB4"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  <w:t xml:space="preserve"> Lokal br. 4, površine 35,93 čm, u prizemlju (kota 0,00), u  planu posebnih dijelova označeno tamno narančastom bojom.</w:t>
            </w:r>
          </w:p>
          <w:p w:rsidRDefault="00557672" w:rsidP="00557672" w:rsidR="00557672" w:rsidRPr="003F0AB4">
            <w:pPr>
              <w:spacing w:after="0"/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</w:pPr>
            <w:r w:rsidRPr="003F0AB4"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  <w:t xml:space="preserve">25. Suvlasnički dio: 1,293/100 etažno vlasništvo </w:t>
            </w:r>
            <w:r w:rsidRPr="003F0AB4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(E-25), </w:t>
            </w:r>
            <w:r w:rsidRPr="003F0AB4"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  <w:t>Lokal br. 5, površine 35,14 čm, u prizemlju   (kota 0,00), u planu posebnih dijelova označeno crvenom bojom.</w:t>
            </w:r>
          </w:p>
          <w:p w:rsidRDefault="00557672" w:rsidP="00557672" w:rsidR="00557672" w:rsidRPr="003F0AB4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lastRenderedPageBreak/>
              <w:t>-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Zagreb broj zk ul: 8886, kč 5177 zgrada u Ilici br. 109, 111 i dvorište  1446 m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  <w:p w:rsidRDefault="00557672" w:rsidP="00557672" w:rsidR="00557672" w:rsidRPr="003F0AB4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F0AB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   78. Suvlasnički dio s neodređenim omjerom etažno vlasništvo 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(E-78)</w:t>
            </w: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3F0AB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      Poslovni prostor u polukatu desno površine 75.82 m2 neodvojivo povezan sa suvlasničkim   dijelom nekretnine koji je jednako velik kao i ostali suvlasnički dijelovi dok se ne utvrdi drukčije</w:t>
            </w:r>
          </w:p>
          <w:p w:rsidRDefault="00557672" w:rsidP="00557672" w:rsidR="00557672">
            <w:pPr>
              <w:pBdr>
                <w:bottom w:space="1" w:sz="12" w:color="auto" w:val="single"/>
              </w:pBd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IZVANKNJIŽNO VLASNIŠTVO </w:t>
            </w: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Ko Grad Zagreb , Zk ul 12916 Zagreb. Ilica 134, , lokal u prizemlju površine 44,42 m2 </w:t>
            </w:r>
          </w:p>
          <w:p w:rsidRDefault="00557672" w:rsidP="00557672" w:rsidR="00557672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</w:p>
          <w:p w:rsidRDefault="00557672" w:rsidP="00557672" w:rsidR="00557672" w:rsidRPr="003F0AB4">
            <w:pPr>
              <w:suppressAutoHyphens w:val="false"/>
              <w:autoSpaceDE w:val="false"/>
              <w:adjustRightInd w:val="false"/>
              <w:spacing w:after="0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</w:p>
          <w:p w:rsidRDefault="00557672" w:rsidP="00557672" w:rsidR="00557672" w:rsidRPr="003F0AB4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557672" w:rsidR="00557672" w:rsidRPr="00347CCB">
        <w:trPr>
          <w:trHeight w:val="867"/>
          <w:jc w:val="center"/>
        </w:trPr>
        <w:tc>
          <w:tcPr>
            <w:tcW w:type="dxa" w:w="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DD45FA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D45FA">
              <w:rPr>
                <w:rFonts w:cs="Arial" w:hAnsi="Arial" w:ascii="Arial"/>
                <w:sz w:val="18"/>
                <w:szCs w:val="18"/>
              </w:rPr>
              <w:lastRenderedPageBreak/>
              <w:t>14/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SG KONZALT j.d.o.o.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12372925940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9A15D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Zagreb,Ilica 109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sud u Koprivnici </w:t>
            </w:r>
          </w:p>
          <w:p w:rsidRDefault="00557672" w:rsidP="00557672" w:rsidR="00557672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Z-37959/2015 od 23.11.2015.</w:t>
            </w:r>
          </w:p>
          <w:p w:rsidRDefault="00557672" w:rsidP="00557672" w:rsidR="00557672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</w:p>
          <w:p w:rsidRDefault="00557672" w:rsidP="00557672" w:rsidR="00557672">
            <w:pPr>
              <w:rPr>
                <w:rFonts w:cs="Arial" w:hAnsi="Arial" w:ascii="Arial"/>
                <w:sz w:val="18"/>
                <w:szCs w:val="18"/>
              </w:rPr>
            </w:pPr>
            <w:r w:rsidRPr="002B708F">
              <w:rPr>
                <w:rFonts w:cs="Arial" w:hAnsi="Arial" w:ascii="Arial"/>
                <w:sz w:val="18"/>
                <w:szCs w:val="18"/>
              </w:rPr>
              <w:t>Općinski građanski sud u Zagrebu zemljišno knjižni odjel Zagreb</w:t>
            </w:r>
            <w:r>
              <w:rPr>
                <w:rFonts w:cs="Arial" w:hAnsi="Arial" w:ascii="Arial"/>
                <w:sz w:val="18"/>
                <w:szCs w:val="18"/>
              </w:rPr>
              <w:t xml:space="preserve"> Z-44066/2015 od 26.11.2015.</w:t>
            </w:r>
          </w:p>
          <w:p w:rsidRDefault="00557672" w:rsidP="00557672" w:rsidR="00557672" w:rsidRPr="00886239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7672" w:rsidP="00557672" w:rsidR="00557672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9.437.468,32 kn 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Temeljem rješenja o osiguranju Ovr-1330/15 od 23.11.2015.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pBdr>
                <w:bottom w:space="1" w:sz="6" w:color="auto" w:val="single"/>
              </w:pBd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F3849">
              <w:rPr>
                <w:rFonts w:cs="Arial" w:hAnsi="Arial" w:ascii="Arial"/>
                <w:sz w:val="16"/>
                <w:szCs w:val="16"/>
              </w:rPr>
              <w:t>Temeljem r</w:t>
            </w:r>
            <w:r>
              <w:rPr>
                <w:rFonts w:cs="Arial" w:hAnsi="Arial" w:ascii="Arial"/>
                <w:sz w:val="16"/>
                <w:szCs w:val="16"/>
              </w:rPr>
              <w:t>ješenja o osiguranju Ovr-11568/15od2015 od 20</w:t>
            </w:r>
            <w:r w:rsidRPr="009F3849">
              <w:rPr>
                <w:rFonts w:cs="Arial" w:hAnsi="Arial" w:ascii="Arial"/>
                <w:sz w:val="16"/>
                <w:szCs w:val="16"/>
              </w:rPr>
              <w:t>.11.2015.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 w:rsidRPr="0022055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001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7672" w:rsidP="00557672" w:rsidR="00557672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Ko Koprivnica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775B0">
              <w:rPr>
                <w:rFonts w:cs="Arial" w:hAnsi="Arial" w:ascii="Arial"/>
                <w:sz w:val="16"/>
                <w:szCs w:val="16"/>
              </w:rPr>
              <w:t>zk ul 886, kč. 1909/2 vočnjak u Zagorskoj površine 567m2; kč 1910 vočnjak u Zagorskoj ulici površine 555 m2; kč 1911/1 oranica u Zagorskoj uluci 16212 m2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 w:rsidRPr="003F0AB4">
            <w:pPr>
              <w:spacing w:after="0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3F0AB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 Zagreb, zk ul  12916, kč 478/3 kuća br. 134 i dvorište u Ilici,   911 m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0AB4"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  <w:t xml:space="preserve">24. Suvlasnički dio: 1,322/100 etažno vlasništvo </w:t>
            </w:r>
            <w:r w:rsidRPr="003F0AB4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(E-24)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F0AB4">
              <w:rPr>
                <w:rFonts w:cs="Arial" w:eastAsia="Times New Roman" w:hAnsi="Arial" w:ascii="Arial"/>
                <w:bCs/>
                <w:color w:val="000000"/>
                <w:sz w:val="16"/>
                <w:szCs w:val="16"/>
                <w:lang w:eastAsia="hr-HR"/>
              </w:rPr>
              <w:t xml:space="preserve">25. Suvlasnički dio: 1,293/100 etažno vlasništvo </w:t>
            </w:r>
            <w:r w:rsidRPr="003F0AB4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(E-25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)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Ko Grad Zagreb zk ul 23144 , kč 8604/6 Pantovčak  br 123/A i dvorište 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2.suvlasnički dio 10/100 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-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ko Grad Zagreb broj zk ul: 8886, kč 5177 zgrada u Ilici br. 109, 111 i dvorište  1446 m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vertAlign w:val="superscript"/>
                <w:lang w:eastAsia="hr-HR"/>
              </w:rPr>
              <w:t>2</w:t>
            </w:r>
          </w:p>
          <w:p w:rsidRDefault="00557672" w:rsidP="00557672" w:rsidR="0055767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0AB4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   78. Suvlasnički dio s neodređenim omjerom etažno vlasništvo </w:t>
            </w:r>
            <w:r w:rsidRPr="003F0AB4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(E-78</w:t>
            </w:r>
            <w: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 xml:space="preserve">) </w:t>
            </w:r>
          </w:p>
          <w:p w:rsidRDefault="00557672" w:rsidP="00557672" w:rsidR="00557672" w:rsidRPr="000775B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 uz tablicu primljenih obavijesti o razlučnom pravu: </w:t>
      </w: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rPr>
          <w:rFonts w:cs="Arial" w:eastAsia="Times New Roman" w:hAnsi="Arial" w:ascii="Arial"/>
          <w:sz w:val="18"/>
          <w:szCs w:val="18"/>
        </w:rPr>
      </w:pPr>
      <w:r>
        <w:rPr>
          <w:rFonts w:cs="Arial" w:eastAsia="Times New Roman" w:hAnsi="Arial" w:ascii="Arial"/>
          <w:sz w:val="18"/>
          <w:szCs w:val="18"/>
        </w:rPr>
        <w:t>Redni broj 1/1:</w:t>
      </w:r>
      <w:r w:rsidRPr="00AE7032">
        <w:t xml:space="preserve"> </w:t>
      </w:r>
      <w:r w:rsidRPr="00AE7032">
        <w:rPr>
          <w:rFonts w:cs="Arial" w:eastAsia="Times New Roman" w:hAnsi="Arial" w:ascii="Arial"/>
          <w:sz w:val="18"/>
          <w:szCs w:val="18"/>
        </w:rPr>
        <w:t>vjerovnik</w:t>
      </w:r>
      <w:r>
        <w:rPr>
          <w:rFonts w:cs="Arial" w:eastAsia="Times New Roman" w:hAnsi="Arial" w:ascii="Arial"/>
          <w:sz w:val="18"/>
          <w:szCs w:val="18"/>
        </w:rPr>
        <w:t xml:space="preserve"> </w:t>
      </w:r>
      <w:r w:rsidRPr="0090787D">
        <w:rPr>
          <w:rFonts w:cs="Arial" w:eastAsia="Times New Roman" w:hAnsi="Arial" w:ascii="Arial"/>
          <w:sz w:val="18"/>
          <w:szCs w:val="18"/>
        </w:rPr>
        <w:t>ADIKO BANK d.d.</w:t>
      </w:r>
      <w:r>
        <w:rPr>
          <w:rFonts w:cs="Arial" w:eastAsia="Times New Roman" w:hAnsi="Arial" w:ascii="Arial"/>
          <w:sz w:val="18"/>
          <w:szCs w:val="18"/>
        </w:rPr>
        <w:t xml:space="preserve">( ranije Hypo Alpe Adria bank d.d.) je dostavio samo obavijest o razlučno pravu, nije prijavio novčanu tražbinu. </w:t>
      </w:r>
    </w:p>
    <w:p w:rsidRDefault="00557672" w:rsidP="00557672" w:rsidR="00557672">
      <w:pPr>
        <w:rPr>
          <w:rFonts w:cs="Arial" w:eastAsia="Times New Roman" w:hAnsi="Arial" w:ascii="Arial"/>
          <w:sz w:val="18"/>
          <w:szCs w:val="18"/>
        </w:rPr>
      </w:pPr>
      <w:r>
        <w:rPr>
          <w:rFonts w:cs="Arial" w:eastAsia="Times New Roman" w:hAnsi="Arial" w:ascii="Arial"/>
          <w:sz w:val="18"/>
          <w:szCs w:val="18"/>
        </w:rPr>
        <w:t xml:space="preserve">Redni broj </w:t>
      </w:r>
      <w:r w:rsidRPr="00AE7032">
        <w:rPr>
          <w:rFonts w:cs="Arial" w:eastAsia="Times New Roman" w:hAnsi="Arial" w:ascii="Arial"/>
          <w:sz w:val="18"/>
          <w:szCs w:val="18"/>
        </w:rPr>
        <w:t>7/23</w:t>
      </w:r>
      <w:r w:rsidRPr="00AE7032">
        <w:t xml:space="preserve"> </w:t>
      </w:r>
      <w:r w:rsidRPr="00AE7032">
        <w:rPr>
          <w:rFonts w:cs="Arial" w:eastAsia="Times New Roman" w:hAnsi="Arial" w:ascii="Arial"/>
          <w:sz w:val="18"/>
          <w:szCs w:val="18"/>
        </w:rPr>
        <w:t>vjerovnik</w:t>
      </w:r>
      <w:r>
        <w:rPr>
          <w:rFonts w:cs="Arial" w:eastAsia="Times New Roman" w:hAnsi="Arial" w:ascii="Arial"/>
          <w:sz w:val="18"/>
          <w:szCs w:val="18"/>
        </w:rPr>
        <w:t xml:space="preserve"> </w:t>
      </w:r>
      <w:r w:rsidRPr="00AE7032">
        <w:rPr>
          <w:rFonts w:cs="Arial" w:eastAsia="Times New Roman" w:hAnsi="Arial" w:ascii="Arial"/>
          <w:sz w:val="18"/>
          <w:szCs w:val="18"/>
        </w:rPr>
        <w:tab/>
        <w:t>H – ABDUCO d.o.o</w:t>
      </w:r>
      <w:r>
        <w:rPr>
          <w:rFonts w:cs="Arial" w:eastAsia="Times New Roman" w:hAnsi="Arial" w:ascii="Arial"/>
          <w:sz w:val="18"/>
          <w:szCs w:val="18"/>
        </w:rPr>
        <w:t xml:space="preserve"> </w:t>
      </w:r>
      <w:r w:rsidRPr="00AE7032">
        <w:rPr>
          <w:rFonts w:cs="Arial" w:eastAsia="Times New Roman" w:hAnsi="Arial" w:ascii="Arial"/>
          <w:sz w:val="18"/>
          <w:szCs w:val="18"/>
        </w:rPr>
        <w:t>je dostavio samo obavijest o razlučno pravu, nije prijavio novčanu tražbinu.</w:t>
      </w:r>
    </w:p>
    <w:p w:rsidRDefault="00557672" w:rsidP="00557672" w:rsidR="00557672">
      <w:pPr>
        <w:spacing w:after="0"/>
        <w:rPr>
          <w:rFonts w:cs="Arial" w:eastAsia="Times New Roman" w:hAnsi="Arial" w:ascii="Arial"/>
          <w:sz w:val="18"/>
          <w:szCs w:val="18"/>
        </w:rPr>
      </w:pPr>
      <w:r w:rsidRPr="00154655">
        <w:rPr>
          <w:rFonts w:cs="Arial" w:hAnsi="Arial" w:ascii="Arial"/>
          <w:sz w:val="18"/>
          <w:szCs w:val="18"/>
        </w:rPr>
        <w:lastRenderedPageBreak/>
        <w:t>Redni broj.</w:t>
      </w:r>
      <w:r>
        <w:rPr>
          <w:rFonts w:cs="Arial" w:hAnsi="Arial" w:ascii="Arial"/>
          <w:sz w:val="18"/>
          <w:szCs w:val="18"/>
        </w:rPr>
        <w:t xml:space="preserve"> 12/46</w:t>
      </w:r>
      <w:r w:rsidRPr="00154655">
        <w:rPr>
          <w:rFonts w:cs="Arial" w:hAnsi="Arial" w:ascii="Arial"/>
          <w:sz w:val="18"/>
          <w:szCs w:val="18"/>
        </w:rPr>
        <w:t xml:space="preserve"> </w:t>
      </w:r>
      <w:r>
        <w:rPr>
          <w:rFonts w:cs="Arial" w:eastAsia="Times New Roman" w:hAnsi="Arial" w:ascii="Arial"/>
          <w:sz w:val="18"/>
          <w:szCs w:val="18"/>
        </w:rPr>
        <w:t xml:space="preserve"> </w:t>
      </w:r>
      <w:r w:rsidRPr="00154655">
        <w:rPr>
          <w:rFonts w:cs="Arial" w:eastAsia="Times New Roman" w:hAnsi="Arial" w:ascii="Arial"/>
          <w:sz w:val="18"/>
          <w:szCs w:val="18"/>
        </w:rPr>
        <w:t xml:space="preserve"> vjerovnika  </w:t>
      </w:r>
      <w:r w:rsidRPr="00D01A4C">
        <w:rPr>
          <w:rFonts w:cs="Arial" w:eastAsia="Times New Roman" w:hAnsi="Arial" w:ascii="Arial"/>
          <w:sz w:val="18"/>
          <w:szCs w:val="18"/>
        </w:rPr>
        <w:t>Branka Delfin, zastupa odvjetnik R.Gottwald iz Zagreb</w:t>
      </w:r>
      <w:r>
        <w:rPr>
          <w:rFonts w:cs="Arial" w:eastAsia="Times New Roman" w:hAnsi="Arial" w:ascii="Arial"/>
          <w:sz w:val="18"/>
          <w:szCs w:val="18"/>
        </w:rPr>
        <w:t xml:space="preserve"> , rješenje o osiguranju Općinskog građanskog suda u Zagrebu P-3604/18 , odnosno privremena mjera otuđenja ili opterećenja posebnih dijelova nekretnine nije osnov razlučnog prava. </w:t>
      </w:r>
    </w:p>
    <w:p w:rsidRDefault="00557672" w:rsidP="00557672" w:rsidR="00557672" w:rsidRPr="00154655">
      <w:pPr>
        <w:spacing w:after="0"/>
        <w:rPr>
          <w:rFonts w:cs="Arial" w:hAnsi="Arial" w:ascii="Arial"/>
          <w:b/>
          <w:sz w:val="18"/>
          <w:szCs w:val="18"/>
        </w:rPr>
      </w:pPr>
      <w:r w:rsidRPr="00154655">
        <w:rPr>
          <w:rFonts w:cs="Arial" w:eastAsia="Times New Roman" w:hAnsi="Arial" w:ascii="Arial"/>
          <w:sz w:val="18"/>
          <w:szCs w:val="18"/>
        </w:rPr>
        <w:t xml:space="preserve">                                       </w:t>
      </w:r>
      <w:r w:rsidRPr="00154655">
        <w:rPr>
          <w:rFonts w:cs="Arial" w:hAnsi="Arial" w:ascii="Arial"/>
          <w:sz w:val="18"/>
          <w:szCs w:val="18"/>
        </w:rPr>
        <w:t xml:space="preserve">.        </w:t>
      </w:r>
    </w:p>
    <w:p w:rsidRDefault="00557672" w:rsidP="00557672" w:rsidR="00557672">
      <w:pPr>
        <w:spacing w:after="0"/>
        <w:rPr>
          <w:rFonts w:cs="Arial" w:hAnsi="Arial" w:ascii="Arial"/>
          <w:b/>
          <w:sz w:val="20"/>
          <w:szCs w:val="20"/>
        </w:rPr>
      </w:pPr>
      <w:r w:rsidRPr="00154655">
        <w:rPr>
          <w:rFonts w:cs="Arial" w:eastAsia="Times New Roman" w:hAnsi="Arial" w:ascii="Arial"/>
          <w:sz w:val="18"/>
          <w:szCs w:val="18"/>
        </w:rPr>
        <w:t>Redni broj</w:t>
      </w:r>
      <w:r>
        <w:rPr>
          <w:rFonts w:cs="Arial" w:eastAsia="Times New Roman" w:hAnsi="Arial" w:ascii="Arial"/>
          <w:sz w:val="18"/>
          <w:szCs w:val="18"/>
        </w:rPr>
        <w:t xml:space="preserve">  13/54, </w:t>
      </w:r>
      <w:r w:rsidRPr="00154655">
        <w:rPr>
          <w:rFonts w:cs="Arial" w:eastAsia="Times New Roman" w:hAnsi="Arial" w:ascii="Arial"/>
          <w:sz w:val="18"/>
          <w:szCs w:val="18"/>
        </w:rPr>
        <w:t xml:space="preserve">. vjerovnika  </w:t>
      </w:r>
      <w:r>
        <w:rPr>
          <w:rFonts w:cs="Arial" w:eastAsia="Times New Roman" w:hAnsi="Arial" w:ascii="Arial"/>
          <w:sz w:val="18"/>
          <w:szCs w:val="18"/>
        </w:rPr>
        <w:t xml:space="preserve">   </w:t>
      </w:r>
      <w:r w:rsidRPr="00D01A4C">
        <w:rPr>
          <w:rFonts w:cs="Arial" w:eastAsia="Times New Roman" w:hAnsi="Arial" w:ascii="Arial"/>
          <w:sz w:val="18"/>
          <w:szCs w:val="18"/>
        </w:rPr>
        <w:t>BLANKA ŠKEGRO</w:t>
      </w:r>
      <w:r w:rsidRPr="00154655">
        <w:rPr>
          <w:rFonts w:cs="Arial" w:eastAsia="Times New Roman" w:hAnsi="Arial" w:ascii="Arial"/>
          <w:sz w:val="18"/>
          <w:szCs w:val="18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dostavila je  samo obavijest o razlučnom pravu, ne i novčanoj tražbini. Uvidom u dokumentaciju stečajni upravitelj je utvrdio da  je potrebno pokrenuti tužbu za pobijanje pravne radnje,  zaključenog Sporazuma </w:t>
      </w:r>
      <w:r w:rsidRPr="00024AE0">
        <w:rPr>
          <w:rFonts w:cs="Arial" w:hAnsi="Arial" w:ascii="Arial"/>
          <w:sz w:val="20"/>
          <w:szCs w:val="20"/>
        </w:rPr>
        <w:t xml:space="preserve">o zasnivanju založnog prava od 06.03.2015. </w:t>
      </w:r>
      <w:r>
        <w:rPr>
          <w:rFonts w:cs="Arial" w:hAnsi="Arial" w:ascii="Arial"/>
          <w:sz w:val="20"/>
          <w:szCs w:val="20"/>
        </w:rPr>
        <w:t xml:space="preserve">temeljem kojeg je izvršen upis u zemljišnim knjigama na nekretninama stečajnog dužnika. </w:t>
      </w: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Redni broj 14: vjerovnik  SG KONZALTING j.d.o.o. Zagreb rb.14 tablice </w:t>
      </w:r>
      <w:r w:rsidRPr="008500C8">
        <w:rPr>
          <w:rFonts w:cs="Arial" w:hAnsi="Arial" w:ascii="Arial"/>
          <w:sz w:val="20"/>
          <w:szCs w:val="20"/>
        </w:rPr>
        <w:t xml:space="preserve"> razlučnih prava – podaci iz zemljišno knjižnog izvatka,  </w:t>
      </w:r>
      <w:r>
        <w:rPr>
          <w:rFonts w:cs="Arial" w:hAnsi="Arial" w:ascii="Arial"/>
          <w:sz w:val="20"/>
          <w:szCs w:val="20"/>
        </w:rPr>
        <w:t xml:space="preserve">društvo </w:t>
      </w:r>
      <w:r w:rsidRPr="008500C8">
        <w:rPr>
          <w:rFonts w:cs="Arial" w:hAnsi="Arial" w:ascii="Arial"/>
          <w:sz w:val="20"/>
          <w:szCs w:val="20"/>
        </w:rPr>
        <w:t>nije obavijestila stečajnog upravitelja o razlučnom pravu.</w:t>
      </w: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 STANOGRAD stambeno-graditeljska zadruga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 xml:space="preserve">            broj:3.St-3048/16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 Zagreb, </w:t>
      </w:r>
      <w:r>
        <w:rPr>
          <w:rFonts w:cs="Arial" w:eastAsia="Times New Roman" w:hAnsi="Arial" w:ascii="Arial"/>
          <w:sz w:val="18"/>
          <w:szCs w:val="18"/>
          <w:lang w:eastAsia="hr-HR"/>
        </w:rPr>
        <w:t>Ilica 109</w:t>
      </w:r>
    </w:p>
    <w:p w:rsidRDefault="00557672" w:rsidP="00557672" w:rsidR="00557672" w:rsidRPr="00DA3960">
      <w:pPr>
        <w:suppressAutoHyphens w:val="false"/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 w:rsidRPr="00DA3960">
        <w:rPr>
          <w:rFonts w:cs="Arial" w:eastAsia="Times New Roman" w:hAnsi="Arial" w:ascii="Arial"/>
          <w:sz w:val="18"/>
          <w:szCs w:val="18"/>
          <w:lang w:eastAsia="hr-HR"/>
        </w:rPr>
        <w:t xml:space="preserve"> OIB: </w:t>
      </w:r>
      <w:r>
        <w:rPr>
          <w:rFonts w:cs="Arial" w:eastAsia="Times New Roman" w:hAnsi="Arial" w:ascii="Arial"/>
          <w:sz w:val="18"/>
          <w:szCs w:val="18"/>
          <w:lang w:eastAsia="hr-HR"/>
        </w:rPr>
        <w:t>48821947982</w:t>
      </w:r>
    </w:p>
    <w:p w:rsidRDefault="00557672" w:rsidP="00557672" w:rsidR="00557672">
      <w:pPr>
        <w:ind w:hanging="3540" w:left="3540"/>
        <w:rPr>
          <w:rFonts w:cs="Arial" w:eastAsia="Times New Roman" w:hAnsi="Arial" w:ascii="Arial"/>
          <w:sz w:val="16"/>
          <w:szCs w:val="16"/>
        </w:rPr>
      </w:pP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  <w:t xml:space="preserve">         </w:t>
      </w:r>
      <w:r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 xml:space="preserve">        </w:t>
      </w:r>
    </w:p>
    <w:p w:rsidRDefault="00557672" w:rsidP="00557672" w:rsidR="00557672" w:rsidRPr="00347CCB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6B6F7A">
        <w:rPr>
          <w:rFonts w:cs="Arial" w:eastAsia="Times New Roman" w:hAnsi="Arial" w:ascii="Arial"/>
          <w:sz w:val="16"/>
          <w:szCs w:val="16"/>
        </w:rPr>
        <w:t xml:space="preserve">  </w:t>
      </w:r>
      <w:r>
        <w:rPr>
          <w:rFonts w:cs="Arial" w:hAnsi="Arial" w:ascii="Arial"/>
          <w:b/>
          <w:sz w:val="20"/>
          <w:szCs w:val="20"/>
        </w:rPr>
        <w:t xml:space="preserve">II. TABLICA IZLUČNIH </w:t>
      </w:r>
      <w:r w:rsidRPr="00347CCB">
        <w:rPr>
          <w:rFonts w:cs="Arial" w:hAnsi="Arial" w:ascii="Arial"/>
          <w:b/>
          <w:sz w:val="20"/>
          <w:szCs w:val="20"/>
        </w:rPr>
        <w:t xml:space="preserve"> PRAVA</w:t>
      </w:r>
    </w:p>
    <w:p w:rsidRDefault="00557672" w:rsidP="00557672" w:rsidR="00557672" w:rsidRPr="00760C82">
      <w:pPr>
        <w:spacing w:after="0"/>
        <w:ind w:left="1416"/>
        <w:rPr>
          <w:rFonts w:cs="Arial" w:hAnsi="Arial" w:ascii="Arial"/>
          <w:sz w:val="18"/>
          <w:szCs w:val="18"/>
        </w:rPr>
      </w:pPr>
      <w:r w:rsidRPr="00760C82">
        <w:rPr>
          <w:rFonts w:cs="Arial" w:hAnsi="Arial" w:ascii="Arial"/>
          <w:sz w:val="18"/>
          <w:szCs w:val="18"/>
        </w:rPr>
        <w:tab/>
      </w:r>
      <w:r w:rsidRPr="00760C82">
        <w:rPr>
          <w:rFonts w:cs="Arial" w:hAnsi="Arial" w:ascii="Arial"/>
          <w:sz w:val="18"/>
          <w:szCs w:val="18"/>
        </w:rPr>
        <w:tab/>
      </w:r>
      <w:r w:rsidRPr="00760C82">
        <w:rPr>
          <w:rFonts w:cs="Arial" w:hAnsi="Arial" w:ascii="Arial"/>
          <w:sz w:val="18"/>
          <w:szCs w:val="18"/>
        </w:rPr>
        <w:tab/>
      </w:r>
      <w:r w:rsidRPr="00760C82">
        <w:rPr>
          <w:rFonts w:cs="Arial" w:hAnsi="Arial" w:ascii="Arial"/>
          <w:sz w:val="18"/>
          <w:szCs w:val="18"/>
        </w:rPr>
        <w:tab/>
      </w:r>
      <w:r w:rsidRPr="00760C82">
        <w:rPr>
          <w:rFonts w:cs="Arial" w:hAnsi="Arial" w:ascii="Arial"/>
          <w:sz w:val="18"/>
          <w:szCs w:val="18"/>
        </w:rPr>
        <w:tab/>
      </w:r>
      <w:r w:rsidRPr="00760C82">
        <w:rPr>
          <w:rFonts w:cs="Arial" w:hAnsi="Arial" w:ascii="Arial"/>
          <w:sz w:val="18"/>
          <w:szCs w:val="18"/>
        </w:rPr>
        <w:tab/>
      </w:r>
      <w:r w:rsidRPr="00760C82"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 xml:space="preserve">   </w:t>
      </w:r>
      <w:r w:rsidRPr="00760C82">
        <w:rPr>
          <w:rFonts w:cs="Arial" w:hAnsi="Arial" w:ascii="Arial"/>
          <w:sz w:val="18"/>
          <w:szCs w:val="18"/>
        </w:rPr>
        <w:t xml:space="preserve">Na nekretninama </w:t>
      </w:r>
    </w:p>
    <w:p w:rsidRDefault="00557672" w:rsidP="00557672" w:rsidR="00557672" w:rsidRPr="005E396E">
      <w:pPr>
        <w:spacing w:after="0"/>
        <w:rPr>
          <w:rFonts w:cs="Arial" w:hAnsi="Arial" w:ascii="Arial"/>
          <w:b/>
          <w:sz w:val="18"/>
          <w:szCs w:val="18"/>
        </w:rPr>
      </w:pPr>
    </w:p>
    <w:tbl>
      <w:tblPr>
        <w:tblpPr w:tblpY="34" w:tblpX="516" w:horzAnchor="page" w:vertAnchor="text" w:rightFromText="180" w:leftFromText="180"/>
        <w:tblOverlap w:val="never"/>
        <w:tblW w:type="pct" w:w="51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59"/>
        <w:gridCol w:w="1871"/>
        <w:gridCol w:w="939"/>
        <w:gridCol w:w="1101"/>
        <w:gridCol w:w="2601"/>
        <w:gridCol w:w="3065"/>
      </w:tblGrid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Redni broj </w:t>
            </w:r>
          </w:p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Ime i prezime /  tvrtka ili naziv izlučnog vjerovnika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OIB izlučnog vjerovnika 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Adresa / sjedište izlučnog vjerovnika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Pravna osnova izlučnog prava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Predmet izlučnog prava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KSENIJA JURIĆ, zast. po odvj. Branka Štajduhar, Zagreb, Bosutska 32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11752048990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Lipovljani, Kolodvorska ulica 90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28.2.2000., OV-69/16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Parnični postupak P-4043/2018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108163, k.o. Grad Zagreb, zkč.br.6098/227, Ul. I. gardijske brigade Tigrovi 27, 27a, 27b, 27c, - 110. suvlasnički dio (E-110) jednosobni stan broj 85 na III. katu, dilatacije C, površine 36,49 čm i spremište oznake S85 u podrumu dilatacije C površine 3,18 čm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PETAR PAVIČIĆ, zast. po odvj. Branka Štajduhar, Zagreb, Bosutska 32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76689480225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Lipovljani, Ulica svete Barbare 23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28.2.2000.,OV-69/16, Tabularna izjava 8.1.2016. OV- 67/16, Aneks Kup. Ugovoru 28.2.2000.,OV-69/16 od 7.8.2018. OV-4046/18, OV-3212/18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108163, k.o. Grad Zagreb, zkč.br.6098/227, Ul. I. gardijske brigade Tigrovi 27, 27a, 27b, 27c, - 110. suvlasnički dio (E-110) jednosobni stan broj 85 na III. katu, dilatacije C, površine 36,49 čm i spremište oznake S85 u podrumu dilatacije C površine 3,18 čm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MILAN DROPULJIĆ, zast. po odvj. Branka Štajduhar, Zagreb, Bosutska 32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53974196499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Rugvica, Rugvička cesta 38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međusobnim imovinskim pravima i obvezama 29.4.1999. OV- 5365/16, Ugovor o kupoprodaji stana od 25.2.2002. OV- 2589/2002, Tab. izjava 30.9.2016. OV-5364/2016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108163, k.o. Grad Zagreb, zkč.br.6098/227, Ul. I. gardijske brigade Tigrovi 27, 27a, 27b, 27c, - 100. suvlasnički dio (E-100) četverosobni stan broj 74 na I. katu, dilatacije C, površine 79,33 čm + 30,60 čm i spremište oznake S74 u podrumu dilatacije C površine 3,18 čm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JOSIP ŽUŽUL, zast. po odvj. Miodrag Meter, Zagreb, Nova cesta 184 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29497241118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Mlinovi 17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Kupoprodajni ugovor 1840/88 od 19.1.1988.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(prodavatelj: Tehnograd Tuzla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), preslika Građevinske dozvole od 21.8.1986, UP/I-05/1-1455/9-1986, preslika Uporabne dozvole od 12.6.1995. UP/I-361-05/95-01/11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Lokal broj 4, površine 43,97 m2, u stambenom objektu na zkč.br. 5016/4, k.o. Grad Zagreb, nova izmjera k.č. 942, k.o. Trešnjevka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ANTE MUSTAPIĆ, zast. po odvj. Josipa Bušić, Zagreb, Klaićeva 48  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16829074711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Imotski, Dinka Štambuka 33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Ugovor br. 4981/05 o kupoprodaji nekretnine od 5.5.2005. OV-3154/05, Aneks Ugovoru broj 4981/05 od 8.5.2006. OV-4020/06, 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Aneks Ugovoru broj 4981/05 od 8.5.2018. OV-2392/18,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Ugovor br. 4997/05 o kupoprodaji nekretnine od 30.9.2005. OV-7424/05, Aneks Ugovoru broj 4997/05 od 8.5.2006. OV-4021/06,  Aneks Ugovoru broj 4997/05 od 8.5.2018. OV-2393/18,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Zk.ul. 12916, k.o. Grad Zagreb, zkč.br.478/3, Ilica 134 - 47. suvlasnički dio (E-47) četverosobni stan broj 12 na II. katu, površine 91,91 čm i spremište br. 12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površine 1,50 čm u prizemlju (kota + 1,40)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u 1/2 dijela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color w:val="FF0000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134 - 36. suvlasnički dio (E-36) garaža broj 27, površine 11,11 čm u prizemlju (kota + 1,40) u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1/2 dijela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ANTONIO MUSTAPIĆ, zast. po odvj. Josipa Bušić, Zagreb, Klaićeva 48  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27404366028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Split,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Kroz Smrdečac 39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Ugovor br. 4981/05 o kupoprodaji nekretnine od 5.5.2005. OV-3154/05, Aneks Ugovoru broj 4981/05 od 8.5.2006. OV-4020/06,  Aneks Ugovoru broj 4981/05 od 8.5.2018. OV-2392/18,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Ugovor br. 4997/05 o kupoprodaji nekretnine od 30.9.2005. OV-7424/05, Aneks Ugovoru broj 4997/05 od 8.5.2006. OV-4021/06,  Aneks Ugovoru broj 4997/05 od 8.5.2018. OV-2393/18,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134 - 47. suvlasnički dio (E-47) četverosobni stan broj 12 na II. katu, površine 91,91 čm i spremište br. 12 površine 1,50 čm u prizemlju (kota + 1,40)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u 1/2 dijela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134 - 36. suvlasnički dio (E-36) garaža broj 27, površine 11,11 čm u prizemlju (kota + 1,40) u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1/2 dijela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ANTON ZAKOŠEK, IVOR ZAKOŠEK 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TONIA ZAKOŠEK,  zast. po odvj. društvu Zečević i dr., Zagreb, Selska cesta 3/1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6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36253871314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00193132216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17817531884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Klaićeva 64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Pravomoćna i ovršna presuda Općinskog građanskog suda u Zagrebu posl.br. P-3576/17-7 od 21.11.2017., pravomoćna i ovršna dana 16.12.2017.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8886, k.o. Grad Zagreb, zkč.br.5177, Ilica 109, 111 - 63. suvlasnički dio (E-63) garaža broj 18, površine 15,45m2 u podrumu  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8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JELENA ŽUŽUL BISTER zast. po odvj. Miodrag Meter, Zagreb, Nova cesta 184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76407684299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Mlinovi 17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Kupoprodajni ugovor 1856-I/88 od 27.1.1988.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(prodavatelj: Tehnograd Tuzla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), Ugovor o kupoprodaji poslovnog prostora od 21.1.1999., preslika Građevinske dozvole od 21.8.1986, UP/I-05/1-1455/9-1986, preslika Uporabne dozvole od 12.6.1995. UP/I-361-05/95-01/11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Lokal broj 2, površine 25,15 m2, u stambenom objektu na zkč.br. 5016/4, k.o. Grad Zagreb, nova izmjera k.č. 942, k.o. Trešnjevka, Tratinska 44</w:t>
            </w:r>
          </w:p>
        </w:tc>
      </w:tr>
      <w:tr w:rsidTr="00557672" w:rsidR="00557672" w:rsidRPr="005E396E">
        <w:trPr>
          <w:trHeight w:val="2863"/>
        </w:trPr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9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EMIR CRNALIĆ, zast. po odvj. društvu Župić i partneri, Zagreb, Radnička cesta 37/B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74921759143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Dane Duića 7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Kupoprodajni ugovor od 30.11.1999,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26.9.2011.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kupopr. nekretnine 18.1.2000.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od 13.12.2000,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od 15.7.2002,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kupop. ug. od 15.7.2002. od 10.10.2002,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Kupopor. ugovor OV-19506/2003 od 10.12.2003.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kupop.ug. OV-10202/16 od 19.10.2016.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Tabularna izjava od 30.6.2016.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108163, k.o. Grad Zagreb, zkč.br.6098/227, Ul. I. gardijske brigade Tigrovi 27, 27a, 27b, 27c, - 103. suvlasnički dio (E-103) trosobni stan broj 77 na I. katu, dilatacije C, površine 71,94 čm i spremište oznake S77 u podrumu dilatacije C površine 4,90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 Zk.ul. 108163, k.o. Grad Zagreb, zkč.br.6098/227, Ul. I. gardijske brigade Tigorvi 27, 27a, 27b, 27c, - 1. suvlasnički dio (E-1) lokal oznake PP1 u prizemlju dilatacije A  i spremište u podrumu dilatacije A, sveukupno površine 110,89 čm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10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ANKICA ŠUNJIĆ, zast. po odvj.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Antonio Volarević, Zagreb, Palmotićeva 4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88748260062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Zagreb, I. gardijske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brigade Tigrovi 27c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Ugovor o kupopr. nekretnine 3.10.2000.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Ugovor o kupopr. nekretnine 26.9.2001.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Ug. o darovanju nekretnine 16.6.2003.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Ug. o darovanju nekretnine 17.6.2003.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20.12.2012.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- Zk.ul. 108163, k.o. Grad Zagreb, zkč.br.6098/227, Ul. I. gardijske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brigade Tigrovi 27, 27a, 27b, 27c, - 116. suvlasnički dio (E-116) jednosobni stan broj 91 na IV. katu, dilatacije C, površine 37,41 čm i spremište oznake S91 u podrumu dilatacije C površine 5,32čm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STJEPAN BRBOT, zast. po odvj. Alen Blagajac, Zagreb, Trnjanska cesta 23/II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70137448188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Ulica grada Chicaga 1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međusobnim pravima i obvezama 4.11.1992.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Kupopr. ugovor 14.6.2001.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kupopr. nekretnina 30.6.2005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Porezno rj. 12.5.2007, UP/I-410-20/2005-001/12514;Presuda Općinski građanski sud u Zagrebu, P-5134/17 od 18.9.2018.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108163, k.o. Grad Zagreb, zkč.br.6098/227, Ul. I. gardijske brigade Tigrovi 27, 27a, 27b, 27c, - 20. suvlasnički dio (E-20) dvoiposobni stan broj 18 na IV. katu, dilatacije A, površine 67,84 čm i spremište oznake S18 u podrumu dilatacije A površine 5,32čm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12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LIPOVAC VESNA, zast. po odvj. Mladen Smoljan, Zagreb, Klaićeva 48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59717724176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Velikogorička 21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međusobnim imovinskim pravima i obvezama br. 4640/2001 od 1.6.2001.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15.9.2016.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108163, k.o. Grad Zagreb, zkč.br.6098/227, Ul. I. gardijske brigade Tigrovi 27, 27a, 27b, 27c, - 11. suvlasnički dio (E-11) dvosobni stan broj 9 na II. katu, dilatacije A, površine 56,83 čm i spremište oznake S9 u podrumu dilatacije A površine 5,01čm u 1/2 dijela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13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LIPOVAC FRANJO, zast. po odvj. Mladen Smoljan, Zagreb, Klaićeva 48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59717724176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Velikogorička 21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međusobnim imovinskim pravima i obvezama br. 4640/2001 od 1.6.2001.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15.9.2016.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108163, k.o. Grad Zagreb, zkč.br.6098/227, Ul. I. gardijske brigade Tigrovi 27, 27a, 27b, 27c, - 11. suvlasnički dio (E-11) dvosobni stan broj 9 na II. katu, dilatacije A, površine 56,83 čm i spremište oznake S9 u podrumu dilatacije A površine 5,01 čm u 1/2 dijela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14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IVAN LUKIĆ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LJERKA LUKIĆ, zast.po odvj. Alen Blagajac, Zagreb, Trnjanska cesta 23/II</w:t>
            </w:r>
          </w:p>
        </w:tc>
        <w:tc>
          <w:tcPr>
            <w:tcW w:type="pct" w:w="46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39526718063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54167235024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Lipik, Ulica Stjepana Radića 39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4656/2001 o međusobnim pravima i obvezama od 11.9.2001.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13.9.2016.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Presuda – proglašena ovrha nedopuštenom P-5686/17-9 od 31.7.2018.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108163, k.o. Grad Zagreb, zkč.br.6098/227, Ul. I. gardijske brigade Tigrovi 27, 27a, 27b, 27c, - 78. suvlasnički dio (E-78) dvoiposobni stan broj 60 na III. katu, dilatacije B, površine 54,69 čm i spremište oznake S60 u podrumu dilatacije B površine 53,59 čm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15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REPUBLIKA HRVATSKA, Ministarstvo obrane, zast. po ŽDO u Zagrebu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66486182714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Trg kralja Petra Krešimira IV br.1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od 10.11.1999.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25.4.2016. za 1. etaža zk.ul. 9879,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25.4.2016. za 2. etaža zk.ul. 9879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 Zk.ul. 9879, k.o. Grad Zagreb, zkč.br.8671/20, Vidikovac 11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- 1. suvlasnički dio (E-1) četverosobni stan broj 4 u II. etaži i spremište S2 u I. etaži ukupne povr. 127,59 čm, </w:t>
            </w:r>
          </w:p>
          <w:p w:rsidRDefault="00557672" w:rsidP="00557672" w:rsidR="00557672" w:rsidRPr="005E396E">
            <w:pPr>
              <w:pBdr>
                <w:bottom w:space="1" w:sz="4" w:color="auto" w:val="single"/>
              </w:pBd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- 2. suvlasnički dio (E-2) četverosobni stan broj 3 u I. etaži i spremište S7 u I. etaži ukupne povr. 132,38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-Zk.ul. 9876, k.o. Grad Zagreb, zkč.br. 8671/19, Vidikovac 11/A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- 9. suvlasnički dio (E-9)  četverosobni stan broj 1 u potkrovlju i spremište oznake 1 u II. etaži ukupne povr. 111,29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- 4. suvlasnički dio (E-4)  četverosobni stan broj 4 u II. etaži i spremište br. 5 u II. etaži ukupne povr. 109,75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- 2. suvlasnički dio (E-2)  četverosobni stan broj 5 u III. etaži i spremište oznake 6 u II. etaži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ukupne povr. 90,02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- 8. suvlasnički dio (E-8)  četverosobni stan broj 2 u prizemlju i spremište oznake 2 u II. etaži ukupne povr. 107,18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-Zk.ul. 24936, k.o. Grad Zagreb, zkč.br. 8585/56, Zelengaj 26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- 7. suvlasnički dio (E-7)  trosobni stan u prizemlju (kota-1,50) i spremište broj 2 u suterenu II (kota-6,00) ukupne povr. 87,10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- 8. suvlasnički dio (E-8)  troipolsobni dvoetažni stan, dio u prizemlju (kota-0,00) i dio u I katu (kota+3,00) te spremište broj 3 u suterenu II (kota-6,00) ukupne površine 87,04 čm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MARINA TOMEE  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DAMIR TOMEE, zast. po odvj. Velčić Berislav, Zagreb, Prilaz Gjure Deželića 32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22478290943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19854522941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Obrtnički prolaz 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Ugovori o kupnji i tabularne isprave, tužba radi nedopuštenosti ovrhe, tužba radi utvrđivanja prava vlasništa svi kod Općinskog građanskog suda u Zagrebu, Ovr-7565/15, P-6284/18, P-190/19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108163, k.o. Grad Zagreb, zkč.br.6098/227, Ul. I. gardijske brigade Tigrovi 27, 27a, 27b, 27c, - 6. suvlasnički dio (E-6) dvoiposobni stan broj 4 na I. katu, dilatacije A, površine 69,86 čm i spremište oznake S4 u podrumu dilatacije A površine 5,86 čm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17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MATE BRSTILO, zast. po odvj. Marija Cvitanušić, Zagreb, Ilica 134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98878372724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Zelengaj 65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Ugovoru br. 4881/04 o kupoprodaji nekretnine Ov-1658/2018,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preslika uplatnice 6/2004 od 30.1.2004. (kupac Ladešić Zvonko)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kupoprodaji, Aneks i Tabularna izjava (kupac Brstilo Mate)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134 - 8. suvlasnički dio (E-8) garaža broj 8, površine 15,70 čm u podrumu (kota – 3,20)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18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ANTE MUSTAPIĆ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i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ANTONIO MUSTAPIĆ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(isto pod rednim brojem 5 i 6)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16829074711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27404366028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Imotski, Dinka Štambuka 33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Ugovor br. 4981/05 o kupoprodaji nekretnine od 5.5.2005. OV-3154/05, Aneks Ugovoru broj 4981/05 od 8.5.2006. OV-4020/06,  Aneks Ugovoru broj 4981/05 od 8.5.2018. OV-2392/18,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Ugovor br. 4997/05 o kupoprodaji nekretnine od 30.9.2005. OV-7424/05, Aneks Ugovoru broj 4997/05 od 8.5.2006. OV-4021/06,  Aneks Ugovoru broj 4997/05 od 8.5.2018. OV-2393/18,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134 - 47. suvlasnički dio (E-47) četverosobni stan broj 12 na II. katu, površine 91,91 čm i spremište br. 12 površine 1,50 čm u prizemlju (kota + 1,40)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 xml:space="preserve">u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color w:val="FF0000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134 - 36. suvlasnički dio (E-36) garaža broj 27, površine 11,11 čm u prizemlju (kota + 1,40) u – svaki u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1/2 dijela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color w:val="FF0000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color w:val="FF0000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19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MARIJA CVITANUŠIĆ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57230059397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Ilica 134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4870/03 o kupoprodaji nekretnine 15.12.2003.g.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Ugovoru br. 4870/03 o kupoprodaji nekretnine Ov-1357/2018,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OV-7375/04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134 - 13. suvlasnički dio (E-13) garaža broj 11, površine 11,45 čm u podrumu (kota – 1,40)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20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MARIJA CVITANUŠIĆ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57230059397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Ilica 134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4869/03 o kupoprodaji nekretnine 15.12.2003.g.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Ugovoru br. 4869/03 o kupoprodaji nekretnine Ov-1356/2018,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OV-7376/04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134 - 14. suvlasnički dio (E-14) garaža broj 12, površine 11,93 čm u podrumu (kota – 1,40)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21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ABDULHAMID IDRIZI, zast. po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odvj. Branka Štajduhar, Zagreb, Bosutska 32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47847277703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Zagreb, Ulica I.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gardijske brigade Tigorvi 27C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Ugovor br. 4481/98 o međusobnim imovinskim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pravima i obvezama 6.10.1998,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6.9.2011.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- Zk.ul. 108163, k.o. Grad Zagreb, zkč.br.6098/227, Ul. I. gardijske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brigade Tigrovi 27, 27a, 27b, 27c, - 106. suvlasnički dio (E-106) jednosobni stan broj 81 na II. katu, dilatacije C, površine 43,14 čm i spremište oznake S80 u podrumu dilatacije C površine 5,84 čm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BLAŽENKA BOŽIĆ, zast. po odvj. Vesna Kuharić, 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59853163387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Gotalovečka ulica 5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4266/94 o međusobnim imovinskim pravima i obvezama 29.9.1994, (stan i spremište)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4383/96 o međusobnim imovinskim pravima i obvezama 6.11.1996, (garaža)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3 s pripadajućim spremištem Gotalovečka 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garaža br. 5 Gotalovečka 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23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DARKO MRKONJIĆ 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TEREZIJA MRKONJIĆ, zast. po odvj. Vesna Kuharić, 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27937052069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91665087882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 Gotalovečka ulica 3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4392/96 o međusobnim imovinskim pravima i obvezama 27.11.1996, (stan i spremište)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 Aneks ugovoru br. 4392/96 od 30.9.1998. (garažno parkir. mjesto)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9 s pripadajućim spremištem Gotalovečka 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garažno parkirno mjesto br. 9 Gotalovečka 3-5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24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PAVICA ANTOLOVIĆ, zast. po odvj. Vesna Kuharić, 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73913342852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Tučanova ulica 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4395/96 o međusobnim imovinskim pravima i obvezama 20.11.1996, (stan i spremište)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nekretnina 23.1.1998.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Izjava od 23.02.1998.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15 s pripadajućim spremištem Gotalovečka 3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25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MANDA KRTALIĆ,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78651994573</w:t>
            </w:r>
          </w:p>
        </w:tc>
        <w:tc>
          <w:tcPr>
            <w:tcW w:type="pct" w:w="54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Francevljev prilaz 14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4408/97 o međusobnim imovinskim pravima i obvezama 24.3.1997, (stan i spremište)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13 s pripadajućim spremištem S13 Gotalovečka 3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26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MARKO SOLDO,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51229202043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Sućuraj, Ulica Blace 7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4370/96 o međusobnim imovinskim pravima i obvezama 24.9.1996, (stan i spremište)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 Aneks ugovoru br. 4370/96 od 26.11.1997. (garažno parkir. mjesto)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darovanju nekretnina od 20.6.2002.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stan br. 1 s pripadajućim spremištem Gotalovečka 5 u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1/2 dijela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parkalište br. 4 Gotalovečka 3-5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27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MIRJANA SOLDO,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18574870295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Gotalovečka 5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4370/96 o međusobnim imovinskim pravima i obvezama 24.9.1996, (stan i spremište)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I Aneks ugovoru br. 4370/96 od 26.11.1997.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darovanju nekretnina od 20.6.2002.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stan br. 1 s pripadajućim spremištem Gotalovečka 5 u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1/2 dijela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28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SLAVKO GOLUŽA, 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66127059942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Silvija Strahimira Kranjčevića 53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br. 4377/96 o međusobnim imovinskim pravima i obvezama 28.10.1996, 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6 s pripadajućim spremištem Gotalovečka 5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29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ROMAN BABUDER,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32689963263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Gotalovečka 5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zamjeni nekretnina od 19.5.1997.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29.1.2016.g. OV- 895/16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8 s pripadajućim spremištem Gotalovečka 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garaža broj 6 Gotalovečka 3-5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30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MELITA SOKAČ, 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2805350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7254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Trstenik,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Marija Gorica, Ulica Đure Jelačića 2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Ugovor o zamjeni nekretnina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od 18.3.1997.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Rješenje o nasljeđivanju od 21.1.2013., j.b. Estera Poljak, Zaprešić, posl. broj: O-518/12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14.1.2016.g. OV- 386/16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- Zk.ul. 19983, k.o. Grad Zagreb,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10 s pripadajućim spremištem Gotalovečka 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31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MARIJA HODAK, 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55589480069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Božidara Adžije 22/1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4374/96 o međusobnim imovinskim pravima i obvezama 18.10.1996,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4375/96 o međusobnim imovinskim pravima i obvezama 18.10.1996,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nekretnina 17.5.2000.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nekretnina 22.11.2000.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7 s pripadajućim spremištem Gotalovečka 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garaža br. 1 Gotalovečka 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32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TIN TOMAŠIĆ, 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09860108468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Gotalovečka 5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br. 4439/97 o međusobnim imovinskim pravima i obvezama 20.10.1997, Aneks od 29.4.2004., Tabularna izjava od 8.7.2004.,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Kupopr. ug. 1.9.1998., I. Aneks ug. 30.9.2004.,Ugovor o kupoprodaji 16.5.2001., I. Aneks 30.9.2004. – garaža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4440/97 o međusobnim imovinskim pravima i obvezama 20.10.1997, Aneks od 29.4.2004., Tabularna izjava od 8.7.2004., Kupopr. ug. 1.9.1998., I. Aneks ug. 30.9.2004.,Ugovor o kupoprodaji 16.5.2001., I. Aneks 30.9.2004.  – stan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nekretnine od 17.11.2004. i Tabularna isprava 17.11.2004. (za stan i garažu)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5 s pripadajućim spremištem Gotalovečka 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garažno parkirališno mjesto br. 2 Gotalovečka 3-5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33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NADA LUCIĆ,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04144778503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Šibenik, Žirjanska ulica 10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4409/97 o međusobnim imovinskim pravima i obvezama 27.3.1997.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4418/97 o međusobnim imovinskim pravima i obvezama 12.5.1997.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14 s pripadajućim spremištem Gotalovečka 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garaža br. 3 Gotalovečka 3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34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BRUNO BRAJKOVIĆ, 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84239844734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Gotalovečka 3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4373/96 o međusobnim imovinskim pravima i obvezama 16.10.1996., Tabularna izjava 6.2.2014. (stan br.12)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4441/97 o međusobnim imovinskim pravima i obvezama 3.10.1997. (garaža br.4)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kupnji nekretnina 14.2.2002., Tabularna izjava 14.02.2002. (stan 12 i garaža 4)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br. 4393/96 o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međusobnim imovinskim pravima i obvezama 28.11.1996., Tabularna izjava 5.2.2014. (stan br.11)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4438/97 o međusobnim imovinskim pravima i obvezama 17.10.1997. (parkirna mjesta 1 i 2)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11 s pripadajućim spremištem Gotalovečka 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parkirališna mjesta 1 i 2 Gotalovečka 3-5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12 s pripadajućim spremištem Gotalovečka 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garaža br. 4 Gotalovečka 3-5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35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MLADEN GOLUB, zast. po odvj. Vesna Kuharić, Zagreb, Lanište 26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96751933878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Ilica 191 D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zamjeni nekretnina od 18.3.1997.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Rješenje o nasljeđivanju od 21.1.2013., j.b. Estera Poljak, Zaprešić, posl. broj: O-518/12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14.1.2016.g. OV- 386/16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19983, k.o. Grad Zagreb, zkč.br. 4911/11 zk.tijelo XVII i zk.ul. 10424, zkč.br. 4911/10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br. 2 s pripadajućim spremištem Gotalovečka 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36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TANJA KULČAR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18826805328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Svetice 24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broj 5028/05 o kupoprodaji nekretnine od 7.12.2005. (stan)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broj 5029/05 o kupoprodaji nekretnine od 7.12.2005. (parking)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stambenom kreditu od 22.12.2005.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Potvrda o zatvaranju kreditnog računa od 6.9.2017.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Preslike uplatnica, zapisnik o primopredaji, 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 7543, k.o. Grad Zagreb, zkč.br. 1945/2, Svetice 24 i 24/I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- 11. suvlasnički udio (E-11) podrum -2 parkirno mjesto PG41 povr. 5,88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- 116. suvlasnički udio (E-116) spremište u podrumu -1 S32, i stan 3KS30 u III. katu na kuć. broju 24/I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37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VANA ČAVALA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48379037738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Vidovčica 45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broj 4938/04 o kupoprodaji nekretnine od 4.11.2004.; Tabularna izjava 8.11.2004.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Ugovoru broj 4938/04 od 20.8.2007.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nekretnina od 28.12.2007.;Ugovor o darovanju nekretnina od 25.5.2009.g.;Ugovor o darovanju nekretnina 10.10.2013.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12916, k.o. Grad Zagreb, zkč. 478/3, Ilica 134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- 31. suvlasnički dio (E-31) garaža br. 22 povr. 13,82 čm, u prizemlju (kota + 1,40) G22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38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BLANKA ŠKEGRO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27855236095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Zelengaj 71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nekretnine od 3.5.2018. OV-2301/2018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color w:val="FF0000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12916, k.o. Grad Zagreb, Ilica 134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- 27. suvlasnički dio (E-27) parkirni prostor 29, povr. 11,95 čm, u prizemlju (kota 0,00) PP29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39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LUCIJA ŠKEGRO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18177540890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Zelengaj 71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o kupoprodaji nekretnine od 5.10.2015. OV-4873/16 od 5.9.2016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Račun br. 40 od 5.5.2016.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Temeljnice br. 15 od 5.5.2016. i br. 63 od 5.5.2016., Kartica partnera 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108527, k.o. Grad Zagreb, Trsje 21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trosobni stan oznake STO u podrumu, površine 108,52 m2, natkrivene terase i vrtovi V1 i V3 površine 172,15 m2, ukupno pov. 280,67 m2,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40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NINOSLAV ŠILIĆ, zast. po odvj. Maja Šilić, Zagreb, Medveščak 91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75843809227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I. gardijske brigade Tigrovi 27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4475/98 o međusobnim imovinskim pravima i obvezama od 18.9.1998.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Anex Ugovoru broj 4475/98 od 11.6.2001.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11.6.2001. – OV-2383/01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nekretnina 11.6.2001.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108163, k.o. Grad Zagreb, zkč.br.6098/227, Ul. I. gardijske brigade Tigrovi 27, 27a, 27b, 27c, - 22. suvlasnički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dio (E-22) 1. garsonijera stan br. 94B u potkrovlju dilatacije A, površine 29,19 čm i spremište oznake S94B u podrumu dilatacije A površine 5,98 čm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41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REPUBLIKA HRVATSKA, Ministarstvo obrane, zast. po ŽDO u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Zagrebu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66486182714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Zagreb, Trg kralja Petra Krešimira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IV br.1</w:t>
            </w:r>
          </w:p>
        </w:tc>
        <w:tc>
          <w:tcPr>
            <w:tcW w:type="pct" w:w="128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Kupoprodajni ugovor od 10.11.1999.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Tabularna izjava od 25.4.2016. za 1. etaža zk.ul.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9879,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25.4.2016. za 2. etaža zk.ul. 9879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-Zk.ul. 24936, k.o. Grad Zagreb, zkč.br. 8585/56, Zelengaj 26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- 7. suvlasnički dio (E-7)  trosobni stan u prizemlju (kota-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1,50) i spremište broj 2 u suterenu II (kota-6,00) ukupne povr. 87,10 čm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      - 8. suvlasnički dio (E-8)  troipolsobni dvoetažni stan, dio u prizemlju (kota-0,00) i dio u I katu (kota+3,00) te spremište broj 3 u suterenu II (kota-6,00) ukupne površine 87,04 čm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42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ANA KOPJAR, zast. po odvj. Jelena Mustafa, Zagreb, A . Cesarca 8</w:t>
            </w:r>
          </w:p>
        </w:tc>
        <w:tc>
          <w:tcPr>
            <w:tcW w:type="pct" w:w="46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87611084680</w:t>
            </w:r>
          </w:p>
        </w:tc>
        <w:tc>
          <w:tcPr>
            <w:tcW w:type="pct" w:w="54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Preradovićeva 20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broj 4908/04 o kupoprodaji nekretnine od 19.5.2004.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Tabularna izjava od 31.5.2006.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kupoprodaji nekretnine od 31.12.2016.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ugovoru o kupoprodaji nekretnine od 28.11.2017.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Tužba radi utvrđenja prava vlasništva P-259/2018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Zk.ul. 12916, k.o. Grad Zagreb, zkč.br.478/3, Ilica 134, - 1. suvlasnički dio (E-1)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1. garaža broj 1, površine 16,00 m2 u podrumu (kota -3,20) oznake G1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43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IVONA MILETIĆ, zast. po OD Galetović i Galetović, Zagreb, Palmotićeva 3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50101629665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Karela Zahradnika 21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4423/97 o međusobnim imovinskim pravima i obvezama 26.6.1997.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Zapisnik o primopredaji, Konačni obračun (stan)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br. 4434/97 o međusobnim imovinskim pravima i obvezama 16.9.1997.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Potvrda, Zapisnik (garaža)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Darovni Ugovor od 18.11.2015.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-zk.ul. 10424, zkč.br. 4911/10, zk. tijelo II,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dvosobni stan br. 4 povr. 57,60 m2 s pripadajućim spremištem Gotalovečka 5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garaža br. 7 u podrumu pov. 14,60 m2 Gotalovečka 3-5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44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JANOŠ TARKO, zast. po odvj. Vedrana Spagnol, Mali Lošinj, V. Gortana 9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18341793298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Republika Srbija, Novi Sad, Milana Koma 32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o usklađenju zemljišnoknjižnog i činjeničnog stanja na zkčbr. 1802/23, k.o. Martinšćica od 11.07.2018.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Zk.ul. 1292 k.o. Martinšćica, zkčbr. 1802/23 kuća, površine 28 m2,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stan u objektu A02-1, stubište br. III, stan broj 2/P, Miholašćica, Cres, uk. pov. 21 m2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45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BERNARDA KAMENSKI, zast. po odvj. Davoru Palatinušu, Zagreb, Nova Ves 74 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39098047552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Jurjevska 60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4092/92 o međusobnim imovinskim pravima i obvezama 30.3.1992.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br.1 Ugovoru od 15.6.2016.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8886, k.o. Grad Zagreb, zkč.br.5177, Ilica 109, 111 - 62. suvlasnički dio (E-62) garaža broj 17, površine 15,50m2 u podrumu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46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BORIS BAJC,  zast. po odvj. Vedrana Spagnol, Mali Lošinj, V. Gortana 9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79123189856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Republika Slovenija, Hruševo, 1356 Dobrova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Tužba radi utvrđenja prava vlasništva pred Općinskim sudom u Rijeci, Stalna služba u Malom Lošinju (zaprimljeno 9.5.2018.)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Zk.ul. 1926 k.o. Martinšćica, dio zkčbr. 1802/6 oznake P1, P3 i P4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47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VLADO PETRINA, zast. po odvj. Jelena Kunac, Zagreb, Hanuševa 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62967338308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Deutchland, Mannheim, C 4 20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Presuda Općinskog građanskog suda u Zagrebu, Stalna služba u Sesvetama P-6035/17 od 13.3.2018.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 xml:space="preserve">Nema ovjeru pravomoćnosti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Zk.ul. 24690, k.o. Grad Zagreb, zkč.br.4515/1, Tratinska 33</w:t>
            </w:r>
          </w:p>
          <w:p w:rsidRDefault="00557672" w:rsidP="00557672" w:rsidR="00557672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- 30. suvlasnički dio (E-10) trosobni stan na 4. katu  oznake S8 pov. 51,25 m2, sa sporednim dijelovima balkon podne površine 3,75 m2, balkon podne površine 3,60 m2 i spremište SP8 podne površine 2,96 m2 na 4. Katu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48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ZORICA KAMENSKI, zast. po odvj.  Jelena Kunac, Zagreb, Hanuševa 2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47605441921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Tratinska 33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od 9.4.1998.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 Anex kupoprodajnom ugovoru 17.11.1998.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Kupoprodajni ugovor 8.12.1998.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Aneks kupoprodajnom ugovoru 25.1.1999.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- Zk.ul. 24690, k.o. Grad Zagreb, zkč.br.4515/1, Tratinska 33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- 34. suvlasnički dio (E-14) dvoetažni peterosobni stan na 6. katu i potkrovlju oznake S12 pov. 92,97 m2, sa sporednim dijelovima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balkon podne površine 3,75 m2, balkon podne površine 3,60 m2 i spremište SPR12 podne površine 3,40 m2 na 6. katu i potkrovlju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49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ŽARKO JAKOVLJEVIĆ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10118021289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Buconjićeva 8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br. 1356/81 o međusobnim imovinskim pravima i obvezama od 3.3.1981.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Aneks ugovoru br 1356/81 od 4.11.1981.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Rješenje o nasljeđivanju od 24.9.2009. posl. br. O-4533/2009-3 javni bilj. Milan Glibota, Zagreb, Tabularna izjava od 18.2.2011.</w:t>
            </w:r>
          </w:p>
        </w:tc>
        <w:tc>
          <w:tcPr>
            <w:tcW w:type="pct" w:w="1512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Zk.ul. 1732, k.o.Mali Lošinj - Grad, k.č.br 1365/8-garsonjera GII/I stubište 26, u objektu „B“,  naselje Bričina II pov. 25,51m2,  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50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INGA FROBE NAPRTA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i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DANIEL NAPRTA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15671757767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Srednjak 19A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color w:val="FF0000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Ugovor o prodaji br.1/2000 od 11.10.2000. </w:t>
            </w:r>
            <w:r w:rsidRPr="005E396E">
              <w:rPr>
                <w:rFonts w:cs="Arial" w:eastAsia="Times New Roman" w:hAnsi="Arial" w:ascii="Arial"/>
                <w:color w:val="FF0000"/>
                <w:sz w:val="18"/>
                <w:szCs w:val="18"/>
              </w:rPr>
              <w:t>(prodavatelj: Pionir Novo Mesto)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Sporazum o prijenosu prava vlasništva od 6.2.2012.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Zk.ul 2781, k.o. Martinšćica, k.č. 1802/155, </w:t>
            </w:r>
          </w:p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stambena jedinica u nizu A2.4 označena brojem 4</w:t>
            </w:r>
          </w:p>
        </w:tc>
      </w:tr>
      <w:tr w:rsidTr="00557672" w:rsidR="00557672" w:rsidRPr="005E396E">
        <w:tc>
          <w:tcPr>
            <w:tcW w:type="pct" w:w="276"/>
            <w:vAlign w:val="center"/>
          </w:tcPr>
          <w:p w:rsidRDefault="00557672" w:rsidP="00557672" w:rsidR="00557672" w:rsidRPr="005E396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51</w:t>
            </w:r>
          </w:p>
        </w:tc>
        <w:tc>
          <w:tcPr>
            <w:tcW w:type="pct" w:w="92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ANA TADIĆ</w:t>
            </w:r>
          </w:p>
        </w:tc>
        <w:tc>
          <w:tcPr>
            <w:tcW w:type="pct" w:w="46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79142340295</w:t>
            </w:r>
          </w:p>
        </w:tc>
        <w:tc>
          <w:tcPr>
            <w:tcW w:type="pct" w:w="543"/>
            <w:vAlign w:val="center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Zagreb, Makančeva 16</w:t>
            </w:r>
          </w:p>
        </w:tc>
        <w:tc>
          <w:tcPr>
            <w:tcW w:type="pct" w:w="1283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Ugovor broj 5126/2008 o kupoprodaji nekretnina od 1.4.2008.; Tabularna  izjava  od 12.10.2016. ovjerena javni bilježnik N.Tadić iz Zagreba OV 5507/16</w:t>
            </w:r>
          </w:p>
        </w:tc>
        <w:tc>
          <w:tcPr>
            <w:tcW w:type="pct" w:w="1512"/>
          </w:tcPr>
          <w:p w:rsidRDefault="00557672" w:rsidP="00557672" w:rsidR="00557672" w:rsidRPr="005E396E">
            <w:pPr>
              <w:spacing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Zk ul  3226 , poduložak 53 Općinski sud u Dubrovniku, ko Gruž 113/100 dijala prava vl. cijele nekretnine povezano sa stanom broj 26 na IV katu zgradre „C“, površine 55,32 m</w:t>
            </w:r>
            <w:r w:rsidRPr="005E396E">
              <w:rPr>
                <w:rFonts w:cs="Arial" w:eastAsia="Times New Roman" w:hAnsi="Arial" w:ascii="Arial"/>
                <w:sz w:val="18"/>
                <w:szCs w:val="18"/>
                <w:vertAlign w:val="superscript"/>
              </w:rPr>
              <w:t>2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 xml:space="preserve"> i</w:t>
            </w:r>
            <w:r w:rsidRPr="005E396E">
              <w:rPr>
                <w:rFonts w:cs="Arial" w:eastAsia="Times New Roman" w:hAnsi="Arial" w:ascii="Arial"/>
                <w:sz w:val="18"/>
                <w:szCs w:val="18"/>
                <w:vertAlign w:val="superscript"/>
              </w:rPr>
              <w:t xml:space="preserve"> </w:t>
            </w:r>
            <w:r w:rsidRPr="005E396E">
              <w:rPr>
                <w:rFonts w:cs="Arial" w:eastAsia="Times New Roman" w:hAnsi="Arial" w:ascii="Arial"/>
                <w:sz w:val="18"/>
                <w:szCs w:val="18"/>
              </w:rPr>
              <w:t>ostava br21 površine 2,25m</w:t>
            </w:r>
            <w:r w:rsidRPr="005E396E">
              <w:rPr>
                <w:rFonts w:cs="Arial" w:eastAsia="Times New Roman" w:hAnsi="Arial" w:ascii="Arial"/>
                <w:sz w:val="18"/>
                <w:szCs w:val="18"/>
                <w:vertAlign w:val="superscript"/>
              </w:rPr>
              <w:t>2</w:t>
            </w:r>
          </w:p>
        </w:tc>
      </w:tr>
    </w:tbl>
    <w:p w:rsidRDefault="00557672" w:rsidP="00557672" w:rsidR="00557672" w:rsidRPr="005E396E">
      <w:pPr>
        <w:spacing w:after="0"/>
        <w:ind w:left="1416"/>
        <w:rPr>
          <w:rFonts w:cs="Arial" w:hAnsi="Arial" w:ascii="Arial"/>
          <w:sz w:val="18"/>
          <w:szCs w:val="18"/>
        </w:rPr>
      </w:pPr>
    </w:p>
    <w:p w:rsidRDefault="00557672" w:rsidP="00557672" w:rsidR="00557672" w:rsidRPr="00760C82">
      <w:pPr>
        <w:spacing w:after="0"/>
        <w:ind w:left="1416"/>
        <w:rPr>
          <w:rFonts w:cs="Arial" w:hAnsi="Arial" w:ascii="Arial"/>
          <w:sz w:val="18"/>
          <w:szCs w:val="18"/>
        </w:rPr>
      </w:pPr>
    </w:p>
    <w:p w:rsidRDefault="00557672" w:rsidP="00557672" w:rsidR="00557672" w:rsidRPr="00760C82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Napomena uz tablicu izlučnih prava: U daljnjem tijeku postupka stečajni upravitelj će se pisanim putem očitovati pojedinačno na sve gore navedene izlučne zahtjeve. </w:t>
      </w:r>
    </w:p>
    <w:p w:rsidRDefault="00557672" w:rsidP="00557672" w:rsidR="00557672" w:rsidRPr="00760C82">
      <w:pPr>
        <w:spacing w:after="0"/>
        <w:ind w:left="1416"/>
        <w:rPr>
          <w:rFonts w:cs="Arial" w:hAnsi="Arial" w:ascii="Arial"/>
          <w:sz w:val="18"/>
          <w:szCs w:val="18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557672" w:rsidP="00557672" w:rsidR="0055767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  Zagreb,</w:t>
      </w:r>
      <w:r w:rsidRPr="009B562A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29.</w:t>
      </w:r>
      <w:r w:rsidRPr="006C3585">
        <w:t xml:space="preserve"> </w:t>
      </w:r>
      <w:r w:rsidRPr="006C3585">
        <w:rPr>
          <w:rFonts w:cs="Arial" w:hAnsi="Arial" w:ascii="Arial"/>
          <w:sz w:val="20"/>
          <w:szCs w:val="20"/>
        </w:rPr>
        <w:t>03.2019.</w:t>
      </w:r>
    </w:p>
    <w:p w:rsidRDefault="00557672" w:rsidP="003E0BDD" w:rsidR="00557672">
      <w:pPr>
        <w:ind w:left="708"/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 </w:t>
      </w:r>
      <w:r w:rsidRPr="009B562A"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 xml:space="preserve">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 w:rsidR="003E0BDD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</w:t>
      </w:r>
      <w:r w:rsidRPr="009B562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Stečajni</w:t>
      </w:r>
      <w:r w:rsidRPr="009B562A">
        <w:rPr>
          <w:rFonts w:cs="Arial" w:hAnsi="Arial" w:ascii="Arial"/>
          <w:sz w:val="20"/>
          <w:szCs w:val="20"/>
        </w:rPr>
        <w:t xml:space="preserve"> upravitelj</w:t>
      </w:r>
      <w:r>
        <w:rPr>
          <w:rFonts w:cs="Arial" w:hAnsi="Arial" w:ascii="Arial"/>
          <w:sz w:val="20"/>
          <w:szCs w:val="20"/>
        </w:rPr>
        <w:t xml:space="preserve">  </w:t>
      </w:r>
    </w:p>
    <w:p w:rsidRDefault="00557672" w:rsidP="00557672" w:rsidR="00557672">
      <w:pPr>
        <w:rPr>
          <w:rFonts w:cs="Arial" w:hAnsi="Arial" w:ascii="Arial"/>
          <w:sz w:val="20"/>
          <w:szCs w:val="20"/>
        </w:rPr>
      </w:pPr>
    </w:p>
    <w:p w:rsidRDefault="00557672" w:rsidP="003E0BDD" w:rsidR="00557672">
      <w:pPr>
        <w:ind w:left="2832"/>
      </w:pPr>
      <w:r>
        <w:rPr>
          <w:rFonts w:cs="Arial" w:hAnsi="Arial" w:ascii="Arial"/>
          <w:sz w:val="20"/>
          <w:szCs w:val="20"/>
        </w:rPr>
        <w:t xml:space="preserve">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 w:rsidR="003E0BDD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Branko  Petanjek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557672" w:rsidP="005D64C9" w:rsidR="00557672" w:rsidRPr="009470D7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sectPr w:rsidSect="00CC221A" w:rsidR="00557672" w:rsidRPr="009470D7">
      <w:footerReference w:type="default" r:id="rId10"/>
      <w:pgSz w:h="16838" w:w="11906"/>
      <w:pgMar w:gutter="0" w:footer="708" w:header="708" w:left="851" w:bottom="851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72" w:rsidP="0006231A" w:rsidR="00557672">
      <w:pPr>
        <w:spacing w:after="0"/>
      </w:pPr>
      <w:r>
        <w:separator/>
      </w:r>
    </w:p>
  </w:endnote>
  <w:endnote w:id="0" w:type="continuationSeparator">
    <w:p w:rsidRDefault="00557672" w:rsidP="0006231A" w:rsidR="005576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672" w:rsidR="0055767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1E39D1">
      <w:rPr>
        <w:noProof/>
      </w:rPr>
      <w:t>1</w:t>
    </w:r>
    <w:r>
      <w:fldChar w:fldCharType="end"/>
    </w:r>
  </w:p>
  <w:p w:rsidRDefault="00557672" w:rsidR="005576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72" w:rsidP="0006231A" w:rsidR="00557672">
      <w:pPr>
        <w:spacing w:after="0"/>
      </w:pPr>
      <w:r>
        <w:separator/>
      </w:r>
    </w:p>
  </w:footnote>
  <w:footnote w:id="0" w:type="continuationSeparator">
    <w:p w:rsidRDefault="00557672" w:rsidP="0006231A" w:rsidR="0055767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3C58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9D1BFB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4">
    <w:nsid w:val="078F3AFA"/>
    <w:multiLevelType w:val="hybridMultilevel"/>
    <w:tmpl w:val="1D6863FE"/>
    <w:lvl w:tplc="56C8C2BC" w:ilvl="0">
      <w:start w:val="1"/>
      <w:numFmt w:val="upperRoman"/>
      <w:lvlText w:val="%1."/>
      <w:lvlJc w:val="left"/>
      <w:pPr>
        <w:ind w:hanging="720" w:left="1020"/>
      </w:pPr>
      <w:rPr>
        <w:rFonts w:eastAsia="Calibri" w:hint="default"/>
        <w:b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0D4D769F"/>
    <w:multiLevelType w:val="hybridMultilevel"/>
    <w:tmpl w:val="49E2D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E24297C"/>
    <w:multiLevelType w:val="hybridMultilevel"/>
    <w:tmpl w:val="73560BA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F450C36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86F01EA"/>
    <w:multiLevelType w:val="hybridMultilevel"/>
    <w:tmpl w:val="34C4AA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E83350F"/>
    <w:multiLevelType w:val="hybridMultilevel"/>
    <w:tmpl w:val="D7708D8C"/>
    <w:lvl w:tplc="64E29D38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0E229DB"/>
    <w:multiLevelType w:val="hybridMultilevel"/>
    <w:tmpl w:val="8C6C75F6"/>
    <w:lvl w:tplc="C0028FB4" w:ilvl="0">
      <w:start w:val="1"/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265A1324"/>
    <w:multiLevelType w:val="hybridMultilevel"/>
    <w:tmpl w:val="C0CA83C8"/>
    <w:lvl w:tplc="D8688A64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5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16">
    <w:nsid w:val="36C57354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04C5C7A"/>
    <w:multiLevelType w:val="hybridMultilevel"/>
    <w:tmpl w:val="6D4692D6"/>
    <w:lvl w:tplc="96A0E374" w:ilvl="0">
      <w:start w:val="1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444248C4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0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22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24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5">
    <w:nsid w:val="63F33CBF"/>
    <w:multiLevelType w:val="hybridMultilevel"/>
    <w:tmpl w:val="618CCECA"/>
    <w:lvl w:tplc="CD525416" w:ilvl="0">
      <w:start w:val="26"/>
      <w:numFmt w:val="bullet"/>
      <w:lvlText w:val="-"/>
      <w:lvlJc w:val="left"/>
      <w:pPr>
        <w:ind w:hanging="360" w:left="720"/>
      </w:pPr>
      <w:rPr>
        <w:rFonts w:cs="TimesNewRomanPS-BoldMT" w:eastAsia="Calibri" w:hAnsi="TimesNewRomanPS-BoldMT" w:ascii="TimesNewRomanPS-BoldM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AF900EE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FC87CBE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num w:numId="1">
    <w:abstractNumId w:val="3"/>
  </w:num>
  <w:num w:numId="2">
    <w:abstractNumId w:val="4"/>
  </w:num>
  <w:num w:numId="3">
    <w:abstractNumId w:val="29"/>
  </w:num>
  <w:num w:numId="4">
    <w:abstractNumId w:val="0"/>
  </w:num>
  <w:num w:numId="5">
    <w:abstractNumId w:val="2"/>
  </w:num>
  <w:num w:numId="6">
    <w:abstractNumId w:val="16"/>
  </w:num>
  <w:num w:numId="7">
    <w:abstractNumId w:val="19"/>
  </w:num>
  <w:num w:numId="8">
    <w:abstractNumId w:val="26"/>
  </w:num>
  <w:num w:numId="9">
    <w:abstractNumId w:val="6"/>
  </w:num>
  <w:num w:numId="10">
    <w:abstractNumId w:val="14"/>
  </w:num>
  <w:num w:numId="11">
    <w:abstractNumId w:val="12"/>
  </w:num>
  <w:num w:numId="12">
    <w:abstractNumId w:val="7"/>
  </w:num>
  <w:num w:numId="13">
    <w:abstractNumId w:val="18"/>
  </w:num>
  <w:num w:numId="14">
    <w:abstractNumId w:val="13"/>
  </w:num>
  <w:num w:numId="15">
    <w:abstractNumId w:val="2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8"/>
  </w:num>
  <w:num w:numId="19">
    <w:abstractNumId w:val="23"/>
  </w:num>
  <w:num w:numId="20">
    <w:abstractNumId w:val="24"/>
  </w:num>
  <w:num w:numId="21">
    <w:abstractNumId w:val="15"/>
  </w:num>
  <w:num w:numId="22">
    <w:abstractNumId w:val="27"/>
  </w:num>
  <w:num w:numId="23">
    <w:abstractNumId w:val="17"/>
  </w:num>
  <w:num w:numId="24">
    <w:abstractNumId w:val="20"/>
  </w:num>
  <w:num w:numId="25">
    <w:abstractNumId w:val="21"/>
  </w:num>
  <w:num w:numId="26">
    <w:abstractNumId w:val="10"/>
  </w:num>
  <w:num w:numId="27">
    <w:abstractNumId w:val="22"/>
  </w:num>
  <w:num w:numId="28">
    <w:abstractNumId w:val="9"/>
  </w:num>
  <w:num w:numId="29">
    <w:abstractNumId w:val="5"/>
  </w:num>
  <w:num w:numId="3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0D7"/>
    <w:rsid w:val="00002A38"/>
    <w:rsid w:val="00003CBD"/>
    <w:rsid w:val="00005701"/>
    <w:rsid w:val="00006E1C"/>
    <w:rsid w:val="000116F2"/>
    <w:rsid w:val="00012382"/>
    <w:rsid w:val="00013710"/>
    <w:rsid w:val="00014300"/>
    <w:rsid w:val="00015049"/>
    <w:rsid w:val="00015746"/>
    <w:rsid w:val="00017E78"/>
    <w:rsid w:val="00024AE0"/>
    <w:rsid w:val="00024E31"/>
    <w:rsid w:val="00036B0A"/>
    <w:rsid w:val="00042C86"/>
    <w:rsid w:val="00046F19"/>
    <w:rsid w:val="0005361C"/>
    <w:rsid w:val="0005715D"/>
    <w:rsid w:val="0006113B"/>
    <w:rsid w:val="0006231A"/>
    <w:rsid w:val="00064826"/>
    <w:rsid w:val="00070CB4"/>
    <w:rsid w:val="000852E7"/>
    <w:rsid w:val="00087F69"/>
    <w:rsid w:val="00090287"/>
    <w:rsid w:val="0009150B"/>
    <w:rsid w:val="000A3D0B"/>
    <w:rsid w:val="000A53C7"/>
    <w:rsid w:val="000B5443"/>
    <w:rsid w:val="000B60E2"/>
    <w:rsid w:val="000B6DBE"/>
    <w:rsid w:val="000C0500"/>
    <w:rsid w:val="000C143C"/>
    <w:rsid w:val="000C47D7"/>
    <w:rsid w:val="000D15EE"/>
    <w:rsid w:val="000D2618"/>
    <w:rsid w:val="000D4991"/>
    <w:rsid w:val="000D5D13"/>
    <w:rsid w:val="000D60EE"/>
    <w:rsid w:val="000D799C"/>
    <w:rsid w:val="000E02B3"/>
    <w:rsid w:val="000E2242"/>
    <w:rsid w:val="000E4BCD"/>
    <w:rsid w:val="000F4499"/>
    <w:rsid w:val="000F729C"/>
    <w:rsid w:val="00101B95"/>
    <w:rsid w:val="00105791"/>
    <w:rsid w:val="0011453E"/>
    <w:rsid w:val="0011561F"/>
    <w:rsid w:val="001177DD"/>
    <w:rsid w:val="00121A47"/>
    <w:rsid w:val="00127960"/>
    <w:rsid w:val="001357F3"/>
    <w:rsid w:val="00140459"/>
    <w:rsid w:val="00145C25"/>
    <w:rsid w:val="0015156D"/>
    <w:rsid w:val="00152C22"/>
    <w:rsid w:val="00155217"/>
    <w:rsid w:val="00155E57"/>
    <w:rsid w:val="00156DDC"/>
    <w:rsid w:val="00162BC4"/>
    <w:rsid w:val="00162E18"/>
    <w:rsid w:val="00167089"/>
    <w:rsid w:val="00167618"/>
    <w:rsid w:val="00170327"/>
    <w:rsid w:val="00170A16"/>
    <w:rsid w:val="00170B3D"/>
    <w:rsid w:val="00172BEF"/>
    <w:rsid w:val="00177313"/>
    <w:rsid w:val="0018004C"/>
    <w:rsid w:val="0018162E"/>
    <w:rsid w:val="0018673E"/>
    <w:rsid w:val="00197912"/>
    <w:rsid w:val="001B1846"/>
    <w:rsid w:val="001B3E50"/>
    <w:rsid w:val="001B4446"/>
    <w:rsid w:val="001B462E"/>
    <w:rsid w:val="001B517A"/>
    <w:rsid w:val="001C26B4"/>
    <w:rsid w:val="001C2724"/>
    <w:rsid w:val="001C62F9"/>
    <w:rsid w:val="001D0312"/>
    <w:rsid w:val="001D3B77"/>
    <w:rsid w:val="001D4F7F"/>
    <w:rsid w:val="001D597A"/>
    <w:rsid w:val="001D5E57"/>
    <w:rsid w:val="001D6D85"/>
    <w:rsid w:val="001E39D1"/>
    <w:rsid w:val="001E5175"/>
    <w:rsid w:val="001E6B7C"/>
    <w:rsid w:val="001F0A80"/>
    <w:rsid w:val="001F305D"/>
    <w:rsid w:val="001F57FB"/>
    <w:rsid w:val="001F72CC"/>
    <w:rsid w:val="00200720"/>
    <w:rsid w:val="00200A6D"/>
    <w:rsid w:val="00204165"/>
    <w:rsid w:val="00206266"/>
    <w:rsid w:val="00216866"/>
    <w:rsid w:val="002204C4"/>
    <w:rsid w:val="0022269B"/>
    <w:rsid w:val="00223D33"/>
    <w:rsid w:val="0022480E"/>
    <w:rsid w:val="002304D2"/>
    <w:rsid w:val="00233B86"/>
    <w:rsid w:val="00233CBF"/>
    <w:rsid w:val="00234354"/>
    <w:rsid w:val="002348A7"/>
    <w:rsid w:val="00242149"/>
    <w:rsid w:val="002422C5"/>
    <w:rsid w:val="002461AF"/>
    <w:rsid w:val="00247EC4"/>
    <w:rsid w:val="00247FAA"/>
    <w:rsid w:val="00255FA2"/>
    <w:rsid w:val="0025658F"/>
    <w:rsid w:val="00260007"/>
    <w:rsid w:val="002632E4"/>
    <w:rsid w:val="00266A67"/>
    <w:rsid w:val="00266FE2"/>
    <w:rsid w:val="00267616"/>
    <w:rsid w:val="00270DC1"/>
    <w:rsid w:val="002753D9"/>
    <w:rsid w:val="002773AD"/>
    <w:rsid w:val="00280821"/>
    <w:rsid w:val="00284154"/>
    <w:rsid w:val="002848FD"/>
    <w:rsid w:val="00285BBE"/>
    <w:rsid w:val="00286658"/>
    <w:rsid w:val="00296F8B"/>
    <w:rsid w:val="002A0689"/>
    <w:rsid w:val="002A13EC"/>
    <w:rsid w:val="002A3AAC"/>
    <w:rsid w:val="002A69FE"/>
    <w:rsid w:val="002B0E06"/>
    <w:rsid w:val="002B4116"/>
    <w:rsid w:val="002C1B47"/>
    <w:rsid w:val="002C3711"/>
    <w:rsid w:val="002C6132"/>
    <w:rsid w:val="002D3A0E"/>
    <w:rsid w:val="002D7F9B"/>
    <w:rsid w:val="002F2265"/>
    <w:rsid w:val="002F2AEA"/>
    <w:rsid w:val="002F39CF"/>
    <w:rsid w:val="002F5BD7"/>
    <w:rsid w:val="002F7751"/>
    <w:rsid w:val="00304E83"/>
    <w:rsid w:val="00305204"/>
    <w:rsid w:val="003054D8"/>
    <w:rsid w:val="00313240"/>
    <w:rsid w:val="00320750"/>
    <w:rsid w:val="003211AC"/>
    <w:rsid w:val="003214FC"/>
    <w:rsid w:val="00324BDD"/>
    <w:rsid w:val="00330E60"/>
    <w:rsid w:val="00335521"/>
    <w:rsid w:val="003452F1"/>
    <w:rsid w:val="003524A2"/>
    <w:rsid w:val="00357FE8"/>
    <w:rsid w:val="00361703"/>
    <w:rsid w:val="00364A7A"/>
    <w:rsid w:val="00364C6B"/>
    <w:rsid w:val="00364D6E"/>
    <w:rsid w:val="00366D2F"/>
    <w:rsid w:val="00370092"/>
    <w:rsid w:val="00370ED2"/>
    <w:rsid w:val="003769C6"/>
    <w:rsid w:val="00380C77"/>
    <w:rsid w:val="00391754"/>
    <w:rsid w:val="00395DCF"/>
    <w:rsid w:val="003961FF"/>
    <w:rsid w:val="003A05A2"/>
    <w:rsid w:val="003A42E6"/>
    <w:rsid w:val="003A5601"/>
    <w:rsid w:val="003B4413"/>
    <w:rsid w:val="003C3FC2"/>
    <w:rsid w:val="003C5167"/>
    <w:rsid w:val="003C7802"/>
    <w:rsid w:val="003D1237"/>
    <w:rsid w:val="003E0BDD"/>
    <w:rsid w:val="003E26E7"/>
    <w:rsid w:val="003E4B55"/>
    <w:rsid w:val="003F1377"/>
    <w:rsid w:val="003F404D"/>
    <w:rsid w:val="003F559A"/>
    <w:rsid w:val="003F7088"/>
    <w:rsid w:val="003F71B4"/>
    <w:rsid w:val="003F74B3"/>
    <w:rsid w:val="00404581"/>
    <w:rsid w:val="0040700D"/>
    <w:rsid w:val="00414197"/>
    <w:rsid w:val="00421748"/>
    <w:rsid w:val="00423357"/>
    <w:rsid w:val="00423723"/>
    <w:rsid w:val="00423929"/>
    <w:rsid w:val="00424A64"/>
    <w:rsid w:val="00425686"/>
    <w:rsid w:val="00427C87"/>
    <w:rsid w:val="00431060"/>
    <w:rsid w:val="00443C0E"/>
    <w:rsid w:val="004441C0"/>
    <w:rsid w:val="00450D31"/>
    <w:rsid w:val="00450F07"/>
    <w:rsid w:val="00452284"/>
    <w:rsid w:val="0046200C"/>
    <w:rsid w:val="00472936"/>
    <w:rsid w:val="00475325"/>
    <w:rsid w:val="00475841"/>
    <w:rsid w:val="004764B4"/>
    <w:rsid w:val="004826CB"/>
    <w:rsid w:val="0048354A"/>
    <w:rsid w:val="00485148"/>
    <w:rsid w:val="004859AF"/>
    <w:rsid w:val="00485DCE"/>
    <w:rsid w:val="00490B32"/>
    <w:rsid w:val="00490DDE"/>
    <w:rsid w:val="00491240"/>
    <w:rsid w:val="00493773"/>
    <w:rsid w:val="004A0268"/>
    <w:rsid w:val="004A02AE"/>
    <w:rsid w:val="004A273A"/>
    <w:rsid w:val="004A370C"/>
    <w:rsid w:val="004A44E1"/>
    <w:rsid w:val="004A70F7"/>
    <w:rsid w:val="004B4365"/>
    <w:rsid w:val="004C1E93"/>
    <w:rsid w:val="004C4442"/>
    <w:rsid w:val="004D722B"/>
    <w:rsid w:val="004D7540"/>
    <w:rsid w:val="004E1451"/>
    <w:rsid w:val="004E2BD5"/>
    <w:rsid w:val="004E440B"/>
    <w:rsid w:val="004E49E0"/>
    <w:rsid w:val="004E66FE"/>
    <w:rsid w:val="004E764F"/>
    <w:rsid w:val="004F10AD"/>
    <w:rsid w:val="004F1A44"/>
    <w:rsid w:val="004F2EE3"/>
    <w:rsid w:val="004F5FFF"/>
    <w:rsid w:val="00501CAB"/>
    <w:rsid w:val="005054BA"/>
    <w:rsid w:val="00506DBD"/>
    <w:rsid w:val="00511C3F"/>
    <w:rsid w:val="0051518E"/>
    <w:rsid w:val="0051597E"/>
    <w:rsid w:val="00521D93"/>
    <w:rsid w:val="005230E2"/>
    <w:rsid w:val="0052462C"/>
    <w:rsid w:val="00524675"/>
    <w:rsid w:val="00530FA7"/>
    <w:rsid w:val="00531CC9"/>
    <w:rsid w:val="00532CC2"/>
    <w:rsid w:val="005332AD"/>
    <w:rsid w:val="00534739"/>
    <w:rsid w:val="005362E3"/>
    <w:rsid w:val="00536AFC"/>
    <w:rsid w:val="005415EF"/>
    <w:rsid w:val="00545CD3"/>
    <w:rsid w:val="0055216E"/>
    <w:rsid w:val="00552690"/>
    <w:rsid w:val="00555A65"/>
    <w:rsid w:val="00555A7B"/>
    <w:rsid w:val="00555C87"/>
    <w:rsid w:val="00557672"/>
    <w:rsid w:val="00561A80"/>
    <w:rsid w:val="00562B9D"/>
    <w:rsid w:val="00566C71"/>
    <w:rsid w:val="00567711"/>
    <w:rsid w:val="0057407F"/>
    <w:rsid w:val="00577C27"/>
    <w:rsid w:val="005806F8"/>
    <w:rsid w:val="00580A48"/>
    <w:rsid w:val="00584488"/>
    <w:rsid w:val="00584839"/>
    <w:rsid w:val="00595B27"/>
    <w:rsid w:val="005A1EDC"/>
    <w:rsid w:val="005A690A"/>
    <w:rsid w:val="005B4FB4"/>
    <w:rsid w:val="005C5640"/>
    <w:rsid w:val="005C6DAD"/>
    <w:rsid w:val="005C6E53"/>
    <w:rsid w:val="005D00D2"/>
    <w:rsid w:val="005D3264"/>
    <w:rsid w:val="005D53C9"/>
    <w:rsid w:val="005D64C9"/>
    <w:rsid w:val="005D6DE2"/>
    <w:rsid w:val="005D7CD7"/>
    <w:rsid w:val="005E17C2"/>
    <w:rsid w:val="005E1D27"/>
    <w:rsid w:val="005E25B4"/>
    <w:rsid w:val="005E725B"/>
    <w:rsid w:val="005E797F"/>
    <w:rsid w:val="005F48B3"/>
    <w:rsid w:val="005F5BE4"/>
    <w:rsid w:val="00600C58"/>
    <w:rsid w:val="00604919"/>
    <w:rsid w:val="00606D81"/>
    <w:rsid w:val="006102A9"/>
    <w:rsid w:val="00611C44"/>
    <w:rsid w:val="00612AF6"/>
    <w:rsid w:val="00613101"/>
    <w:rsid w:val="006220C1"/>
    <w:rsid w:val="00624416"/>
    <w:rsid w:val="00626B60"/>
    <w:rsid w:val="006306A6"/>
    <w:rsid w:val="00631658"/>
    <w:rsid w:val="0063319E"/>
    <w:rsid w:val="0063548C"/>
    <w:rsid w:val="00637F11"/>
    <w:rsid w:val="00641A44"/>
    <w:rsid w:val="00653AC8"/>
    <w:rsid w:val="00654B0E"/>
    <w:rsid w:val="00657731"/>
    <w:rsid w:val="006620C1"/>
    <w:rsid w:val="006624D3"/>
    <w:rsid w:val="00667EAA"/>
    <w:rsid w:val="00670357"/>
    <w:rsid w:val="00671544"/>
    <w:rsid w:val="00673C7C"/>
    <w:rsid w:val="00673E90"/>
    <w:rsid w:val="00674A92"/>
    <w:rsid w:val="006812B1"/>
    <w:rsid w:val="00687C68"/>
    <w:rsid w:val="00691BBD"/>
    <w:rsid w:val="00692A51"/>
    <w:rsid w:val="00693DF7"/>
    <w:rsid w:val="00695185"/>
    <w:rsid w:val="00696F0D"/>
    <w:rsid w:val="00697025"/>
    <w:rsid w:val="00697A79"/>
    <w:rsid w:val="006A249E"/>
    <w:rsid w:val="006A465A"/>
    <w:rsid w:val="006B3870"/>
    <w:rsid w:val="006B3ECE"/>
    <w:rsid w:val="006B54E0"/>
    <w:rsid w:val="006C0B4B"/>
    <w:rsid w:val="006C15E3"/>
    <w:rsid w:val="006C2816"/>
    <w:rsid w:val="006C3639"/>
    <w:rsid w:val="006C4BA7"/>
    <w:rsid w:val="006C4D45"/>
    <w:rsid w:val="006C7618"/>
    <w:rsid w:val="006D07F1"/>
    <w:rsid w:val="006D29A7"/>
    <w:rsid w:val="006D7CFA"/>
    <w:rsid w:val="006E0528"/>
    <w:rsid w:val="006E26C1"/>
    <w:rsid w:val="006E4734"/>
    <w:rsid w:val="006E7FCE"/>
    <w:rsid w:val="006F2E6F"/>
    <w:rsid w:val="006F31A1"/>
    <w:rsid w:val="006F4659"/>
    <w:rsid w:val="006F49C7"/>
    <w:rsid w:val="006F5882"/>
    <w:rsid w:val="0070516C"/>
    <w:rsid w:val="00714B28"/>
    <w:rsid w:val="00715314"/>
    <w:rsid w:val="0073186A"/>
    <w:rsid w:val="00733213"/>
    <w:rsid w:val="00733FB5"/>
    <w:rsid w:val="00734EB4"/>
    <w:rsid w:val="00735950"/>
    <w:rsid w:val="00737FD0"/>
    <w:rsid w:val="00740798"/>
    <w:rsid w:val="00741967"/>
    <w:rsid w:val="00751DDF"/>
    <w:rsid w:val="007527F4"/>
    <w:rsid w:val="00770946"/>
    <w:rsid w:val="00770CCE"/>
    <w:rsid w:val="00771280"/>
    <w:rsid w:val="00774F67"/>
    <w:rsid w:val="007774A5"/>
    <w:rsid w:val="00777C1D"/>
    <w:rsid w:val="00780F35"/>
    <w:rsid w:val="0078290A"/>
    <w:rsid w:val="00784BE6"/>
    <w:rsid w:val="00791FB9"/>
    <w:rsid w:val="0079288E"/>
    <w:rsid w:val="00793126"/>
    <w:rsid w:val="00793E2F"/>
    <w:rsid w:val="00794E94"/>
    <w:rsid w:val="00797382"/>
    <w:rsid w:val="007A411B"/>
    <w:rsid w:val="007A5DFC"/>
    <w:rsid w:val="007A7F0F"/>
    <w:rsid w:val="007B331E"/>
    <w:rsid w:val="007C0B37"/>
    <w:rsid w:val="007D70B2"/>
    <w:rsid w:val="007E0500"/>
    <w:rsid w:val="007E2F7D"/>
    <w:rsid w:val="0080369C"/>
    <w:rsid w:val="00804CCC"/>
    <w:rsid w:val="00805E88"/>
    <w:rsid w:val="008076C7"/>
    <w:rsid w:val="00814294"/>
    <w:rsid w:val="00816572"/>
    <w:rsid w:val="00820269"/>
    <w:rsid w:val="00822255"/>
    <w:rsid w:val="00830A34"/>
    <w:rsid w:val="008371DD"/>
    <w:rsid w:val="00840F8A"/>
    <w:rsid w:val="00847192"/>
    <w:rsid w:val="00850F69"/>
    <w:rsid w:val="00857637"/>
    <w:rsid w:val="00857C84"/>
    <w:rsid w:val="00865A0E"/>
    <w:rsid w:val="008701C7"/>
    <w:rsid w:val="00876148"/>
    <w:rsid w:val="008761B7"/>
    <w:rsid w:val="0087626F"/>
    <w:rsid w:val="00876C78"/>
    <w:rsid w:val="008807E7"/>
    <w:rsid w:val="00882103"/>
    <w:rsid w:val="008867CA"/>
    <w:rsid w:val="00887E4D"/>
    <w:rsid w:val="008945B4"/>
    <w:rsid w:val="008A0F25"/>
    <w:rsid w:val="008A3364"/>
    <w:rsid w:val="008B153C"/>
    <w:rsid w:val="008B3CBC"/>
    <w:rsid w:val="008B407E"/>
    <w:rsid w:val="008B78FA"/>
    <w:rsid w:val="008C40DF"/>
    <w:rsid w:val="008D23BF"/>
    <w:rsid w:val="008D55C4"/>
    <w:rsid w:val="008E178B"/>
    <w:rsid w:val="008F25AB"/>
    <w:rsid w:val="008F3508"/>
    <w:rsid w:val="008F4A77"/>
    <w:rsid w:val="008F4ED2"/>
    <w:rsid w:val="008F5C01"/>
    <w:rsid w:val="008F5D96"/>
    <w:rsid w:val="00900EBC"/>
    <w:rsid w:val="00901538"/>
    <w:rsid w:val="00903105"/>
    <w:rsid w:val="00903146"/>
    <w:rsid w:val="009075D4"/>
    <w:rsid w:val="0090787D"/>
    <w:rsid w:val="00912740"/>
    <w:rsid w:val="00913BDD"/>
    <w:rsid w:val="00917E5B"/>
    <w:rsid w:val="00921053"/>
    <w:rsid w:val="009212BE"/>
    <w:rsid w:val="00921629"/>
    <w:rsid w:val="00930301"/>
    <w:rsid w:val="00932E6B"/>
    <w:rsid w:val="009470D7"/>
    <w:rsid w:val="00952F96"/>
    <w:rsid w:val="009535EE"/>
    <w:rsid w:val="00953E05"/>
    <w:rsid w:val="0095703E"/>
    <w:rsid w:val="009608A3"/>
    <w:rsid w:val="009616C9"/>
    <w:rsid w:val="00963EED"/>
    <w:rsid w:val="00967F9F"/>
    <w:rsid w:val="00970343"/>
    <w:rsid w:val="00971426"/>
    <w:rsid w:val="0098374B"/>
    <w:rsid w:val="00984B22"/>
    <w:rsid w:val="0098639F"/>
    <w:rsid w:val="0099265E"/>
    <w:rsid w:val="009929C5"/>
    <w:rsid w:val="00993B70"/>
    <w:rsid w:val="00993BB3"/>
    <w:rsid w:val="00994BD4"/>
    <w:rsid w:val="009958DC"/>
    <w:rsid w:val="00995A7F"/>
    <w:rsid w:val="00997D78"/>
    <w:rsid w:val="009A0258"/>
    <w:rsid w:val="009A094D"/>
    <w:rsid w:val="009A2E38"/>
    <w:rsid w:val="009A4EE4"/>
    <w:rsid w:val="009A4F17"/>
    <w:rsid w:val="009B04AE"/>
    <w:rsid w:val="009B0865"/>
    <w:rsid w:val="009B14D2"/>
    <w:rsid w:val="009B14F3"/>
    <w:rsid w:val="009B62BB"/>
    <w:rsid w:val="009C37D0"/>
    <w:rsid w:val="009D2CC6"/>
    <w:rsid w:val="009D3E28"/>
    <w:rsid w:val="009D6D14"/>
    <w:rsid w:val="009E018F"/>
    <w:rsid w:val="009E16AE"/>
    <w:rsid w:val="009E2FFC"/>
    <w:rsid w:val="009E6A8B"/>
    <w:rsid w:val="009E6E5D"/>
    <w:rsid w:val="009E71C8"/>
    <w:rsid w:val="009F077D"/>
    <w:rsid w:val="009F4226"/>
    <w:rsid w:val="009F667F"/>
    <w:rsid w:val="00A019BE"/>
    <w:rsid w:val="00A0666D"/>
    <w:rsid w:val="00A1195F"/>
    <w:rsid w:val="00A1340C"/>
    <w:rsid w:val="00A1448C"/>
    <w:rsid w:val="00A176CD"/>
    <w:rsid w:val="00A2253E"/>
    <w:rsid w:val="00A2271F"/>
    <w:rsid w:val="00A23DA5"/>
    <w:rsid w:val="00A25C4C"/>
    <w:rsid w:val="00A32A83"/>
    <w:rsid w:val="00A347D9"/>
    <w:rsid w:val="00A354F2"/>
    <w:rsid w:val="00A37185"/>
    <w:rsid w:val="00A4381B"/>
    <w:rsid w:val="00A44445"/>
    <w:rsid w:val="00A50AF1"/>
    <w:rsid w:val="00A5552B"/>
    <w:rsid w:val="00A56174"/>
    <w:rsid w:val="00A62A5C"/>
    <w:rsid w:val="00A65C2B"/>
    <w:rsid w:val="00A724D8"/>
    <w:rsid w:val="00A764BA"/>
    <w:rsid w:val="00A86430"/>
    <w:rsid w:val="00A879C0"/>
    <w:rsid w:val="00A90970"/>
    <w:rsid w:val="00A9401B"/>
    <w:rsid w:val="00A941F7"/>
    <w:rsid w:val="00A956D7"/>
    <w:rsid w:val="00AA166C"/>
    <w:rsid w:val="00AA620B"/>
    <w:rsid w:val="00AA6359"/>
    <w:rsid w:val="00AC0BB2"/>
    <w:rsid w:val="00AC6FDB"/>
    <w:rsid w:val="00AC7095"/>
    <w:rsid w:val="00AD069C"/>
    <w:rsid w:val="00AD1EAB"/>
    <w:rsid w:val="00AD2D17"/>
    <w:rsid w:val="00AD5786"/>
    <w:rsid w:val="00AD6587"/>
    <w:rsid w:val="00AE4457"/>
    <w:rsid w:val="00AE4A63"/>
    <w:rsid w:val="00AE64DE"/>
    <w:rsid w:val="00AF3A7C"/>
    <w:rsid w:val="00AF6C03"/>
    <w:rsid w:val="00B010E2"/>
    <w:rsid w:val="00B031CE"/>
    <w:rsid w:val="00B041E0"/>
    <w:rsid w:val="00B043E3"/>
    <w:rsid w:val="00B054BD"/>
    <w:rsid w:val="00B0706F"/>
    <w:rsid w:val="00B14925"/>
    <w:rsid w:val="00B15286"/>
    <w:rsid w:val="00B16606"/>
    <w:rsid w:val="00B21E4D"/>
    <w:rsid w:val="00B235CD"/>
    <w:rsid w:val="00B33CB2"/>
    <w:rsid w:val="00B35D06"/>
    <w:rsid w:val="00B40829"/>
    <w:rsid w:val="00B44C0D"/>
    <w:rsid w:val="00B44E32"/>
    <w:rsid w:val="00B45E57"/>
    <w:rsid w:val="00B53840"/>
    <w:rsid w:val="00B55195"/>
    <w:rsid w:val="00B57956"/>
    <w:rsid w:val="00B60D51"/>
    <w:rsid w:val="00B61BFC"/>
    <w:rsid w:val="00B6251A"/>
    <w:rsid w:val="00B65E00"/>
    <w:rsid w:val="00B66D44"/>
    <w:rsid w:val="00B92F3C"/>
    <w:rsid w:val="00B939B7"/>
    <w:rsid w:val="00B94B8C"/>
    <w:rsid w:val="00B9636B"/>
    <w:rsid w:val="00BA0E4A"/>
    <w:rsid w:val="00BA0EED"/>
    <w:rsid w:val="00BA2900"/>
    <w:rsid w:val="00BB4844"/>
    <w:rsid w:val="00BC6EF0"/>
    <w:rsid w:val="00BC7BE4"/>
    <w:rsid w:val="00BD1F68"/>
    <w:rsid w:val="00BD3906"/>
    <w:rsid w:val="00BD3B7B"/>
    <w:rsid w:val="00BD63B0"/>
    <w:rsid w:val="00BE1D39"/>
    <w:rsid w:val="00BE2D80"/>
    <w:rsid w:val="00BE47F3"/>
    <w:rsid w:val="00BE5105"/>
    <w:rsid w:val="00BF03D1"/>
    <w:rsid w:val="00BF1AC6"/>
    <w:rsid w:val="00BF3429"/>
    <w:rsid w:val="00BF558D"/>
    <w:rsid w:val="00C002C7"/>
    <w:rsid w:val="00C00847"/>
    <w:rsid w:val="00C00D45"/>
    <w:rsid w:val="00C01532"/>
    <w:rsid w:val="00C018D9"/>
    <w:rsid w:val="00C04514"/>
    <w:rsid w:val="00C045BB"/>
    <w:rsid w:val="00C15312"/>
    <w:rsid w:val="00C23636"/>
    <w:rsid w:val="00C24FD3"/>
    <w:rsid w:val="00C27BAC"/>
    <w:rsid w:val="00C33F0B"/>
    <w:rsid w:val="00C40EA3"/>
    <w:rsid w:val="00C41657"/>
    <w:rsid w:val="00C42D59"/>
    <w:rsid w:val="00C42FA8"/>
    <w:rsid w:val="00C454F0"/>
    <w:rsid w:val="00C46156"/>
    <w:rsid w:val="00C50716"/>
    <w:rsid w:val="00C53988"/>
    <w:rsid w:val="00C53A04"/>
    <w:rsid w:val="00C54C01"/>
    <w:rsid w:val="00C54F14"/>
    <w:rsid w:val="00C57C51"/>
    <w:rsid w:val="00C709DB"/>
    <w:rsid w:val="00C738E5"/>
    <w:rsid w:val="00C80561"/>
    <w:rsid w:val="00C80D1E"/>
    <w:rsid w:val="00C8778B"/>
    <w:rsid w:val="00C905E4"/>
    <w:rsid w:val="00C918F7"/>
    <w:rsid w:val="00CA1101"/>
    <w:rsid w:val="00CA1D43"/>
    <w:rsid w:val="00CA1F86"/>
    <w:rsid w:val="00CA2A79"/>
    <w:rsid w:val="00CA2FE1"/>
    <w:rsid w:val="00CA3E30"/>
    <w:rsid w:val="00CA59E2"/>
    <w:rsid w:val="00CA662B"/>
    <w:rsid w:val="00CA6E6C"/>
    <w:rsid w:val="00CA7C1C"/>
    <w:rsid w:val="00CB08F1"/>
    <w:rsid w:val="00CB2B5D"/>
    <w:rsid w:val="00CB2DB1"/>
    <w:rsid w:val="00CB5EAF"/>
    <w:rsid w:val="00CC05EE"/>
    <w:rsid w:val="00CC107C"/>
    <w:rsid w:val="00CC221A"/>
    <w:rsid w:val="00CC4B9C"/>
    <w:rsid w:val="00CD062D"/>
    <w:rsid w:val="00CD069D"/>
    <w:rsid w:val="00CD0C17"/>
    <w:rsid w:val="00CD1A35"/>
    <w:rsid w:val="00CD4A37"/>
    <w:rsid w:val="00CE091A"/>
    <w:rsid w:val="00CE0A01"/>
    <w:rsid w:val="00CE418E"/>
    <w:rsid w:val="00CE61AF"/>
    <w:rsid w:val="00CE66FC"/>
    <w:rsid w:val="00CF2289"/>
    <w:rsid w:val="00D005FF"/>
    <w:rsid w:val="00D03346"/>
    <w:rsid w:val="00D0474A"/>
    <w:rsid w:val="00D051D4"/>
    <w:rsid w:val="00D15461"/>
    <w:rsid w:val="00D15D75"/>
    <w:rsid w:val="00D2027E"/>
    <w:rsid w:val="00D229A3"/>
    <w:rsid w:val="00D26DD0"/>
    <w:rsid w:val="00D37123"/>
    <w:rsid w:val="00D37959"/>
    <w:rsid w:val="00D43ECE"/>
    <w:rsid w:val="00D468F0"/>
    <w:rsid w:val="00D47A63"/>
    <w:rsid w:val="00D55877"/>
    <w:rsid w:val="00D57A50"/>
    <w:rsid w:val="00D60385"/>
    <w:rsid w:val="00D62CCA"/>
    <w:rsid w:val="00D64E98"/>
    <w:rsid w:val="00D675A2"/>
    <w:rsid w:val="00D70971"/>
    <w:rsid w:val="00D7185A"/>
    <w:rsid w:val="00D722E0"/>
    <w:rsid w:val="00D73F91"/>
    <w:rsid w:val="00D770CE"/>
    <w:rsid w:val="00D775A2"/>
    <w:rsid w:val="00D77C06"/>
    <w:rsid w:val="00D82584"/>
    <w:rsid w:val="00D83331"/>
    <w:rsid w:val="00D86A4F"/>
    <w:rsid w:val="00D87AB4"/>
    <w:rsid w:val="00D92324"/>
    <w:rsid w:val="00D95155"/>
    <w:rsid w:val="00D9630B"/>
    <w:rsid w:val="00DA2B57"/>
    <w:rsid w:val="00DA6AF3"/>
    <w:rsid w:val="00DB0940"/>
    <w:rsid w:val="00DB5AA0"/>
    <w:rsid w:val="00DB75C3"/>
    <w:rsid w:val="00DC0515"/>
    <w:rsid w:val="00DC569D"/>
    <w:rsid w:val="00DC61A8"/>
    <w:rsid w:val="00DD07CD"/>
    <w:rsid w:val="00DD4C08"/>
    <w:rsid w:val="00DD6E2A"/>
    <w:rsid w:val="00DD7174"/>
    <w:rsid w:val="00DE1326"/>
    <w:rsid w:val="00DE6FCB"/>
    <w:rsid w:val="00DF35E7"/>
    <w:rsid w:val="00DF7022"/>
    <w:rsid w:val="00E022DD"/>
    <w:rsid w:val="00E13BF4"/>
    <w:rsid w:val="00E221B3"/>
    <w:rsid w:val="00E25227"/>
    <w:rsid w:val="00E25337"/>
    <w:rsid w:val="00E25473"/>
    <w:rsid w:val="00E25F4D"/>
    <w:rsid w:val="00E30D6D"/>
    <w:rsid w:val="00E34588"/>
    <w:rsid w:val="00E3637B"/>
    <w:rsid w:val="00E37862"/>
    <w:rsid w:val="00E401C0"/>
    <w:rsid w:val="00E40834"/>
    <w:rsid w:val="00E408CD"/>
    <w:rsid w:val="00E41485"/>
    <w:rsid w:val="00E428EB"/>
    <w:rsid w:val="00E437F3"/>
    <w:rsid w:val="00E43C40"/>
    <w:rsid w:val="00E444BB"/>
    <w:rsid w:val="00E45837"/>
    <w:rsid w:val="00E4696E"/>
    <w:rsid w:val="00E50946"/>
    <w:rsid w:val="00E56DAE"/>
    <w:rsid w:val="00E60C32"/>
    <w:rsid w:val="00E63761"/>
    <w:rsid w:val="00E63A52"/>
    <w:rsid w:val="00E6643F"/>
    <w:rsid w:val="00E7646A"/>
    <w:rsid w:val="00E809D6"/>
    <w:rsid w:val="00E8144E"/>
    <w:rsid w:val="00E84A7C"/>
    <w:rsid w:val="00E8628C"/>
    <w:rsid w:val="00E90E9D"/>
    <w:rsid w:val="00E93F61"/>
    <w:rsid w:val="00E96066"/>
    <w:rsid w:val="00E97DDC"/>
    <w:rsid w:val="00EB12E4"/>
    <w:rsid w:val="00EB1741"/>
    <w:rsid w:val="00EB1E8B"/>
    <w:rsid w:val="00EB353E"/>
    <w:rsid w:val="00EB503D"/>
    <w:rsid w:val="00EB6EF2"/>
    <w:rsid w:val="00EC5690"/>
    <w:rsid w:val="00ED1B07"/>
    <w:rsid w:val="00ED3608"/>
    <w:rsid w:val="00ED7EB4"/>
    <w:rsid w:val="00EE4CAC"/>
    <w:rsid w:val="00EE5AEA"/>
    <w:rsid w:val="00EF155F"/>
    <w:rsid w:val="00F0102F"/>
    <w:rsid w:val="00F01273"/>
    <w:rsid w:val="00F01C74"/>
    <w:rsid w:val="00F0241E"/>
    <w:rsid w:val="00F035B4"/>
    <w:rsid w:val="00F0396B"/>
    <w:rsid w:val="00F04A89"/>
    <w:rsid w:val="00F1259B"/>
    <w:rsid w:val="00F137CA"/>
    <w:rsid w:val="00F15D6A"/>
    <w:rsid w:val="00F2094F"/>
    <w:rsid w:val="00F22DD0"/>
    <w:rsid w:val="00F23249"/>
    <w:rsid w:val="00F24B4E"/>
    <w:rsid w:val="00F25281"/>
    <w:rsid w:val="00F31ADC"/>
    <w:rsid w:val="00F31CD7"/>
    <w:rsid w:val="00F36049"/>
    <w:rsid w:val="00F37D83"/>
    <w:rsid w:val="00F402F0"/>
    <w:rsid w:val="00F41A73"/>
    <w:rsid w:val="00F44854"/>
    <w:rsid w:val="00F45678"/>
    <w:rsid w:val="00F462CA"/>
    <w:rsid w:val="00F47D8E"/>
    <w:rsid w:val="00F5019C"/>
    <w:rsid w:val="00F57DF2"/>
    <w:rsid w:val="00F634DF"/>
    <w:rsid w:val="00F64F6C"/>
    <w:rsid w:val="00F650E1"/>
    <w:rsid w:val="00F66D9C"/>
    <w:rsid w:val="00F7074B"/>
    <w:rsid w:val="00F70B53"/>
    <w:rsid w:val="00F73CAB"/>
    <w:rsid w:val="00F73ED2"/>
    <w:rsid w:val="00F83D3E"/>
    <w:rsid w:val="00F851F3"/>
    <w:rsid w:val="00F900D0"/>
    <w:rsid w:val="00F91049"/>
    <w:rsid w:val="00F91DEF"/>
    <w:rsid w:val="00F93958"/>
    <w:rsid w:val="00F96AA8"/>
    <w:rsid w:val="00F96F03"/>
    <w:rsid w:val="00FA28A8"/>
    <w:rsid w:val="00FA31CB"/>
    <w:rsid w:val="00FA3E82"/>
    <w:rsid w:val="00FB2D82"/>
    <w:rsid w:val="00FB44F2"/>
    <w:rsid w:val="00FC2B3B"/>
    <w:rsid w:val="00FC43E0"/>
    <w:rsid w:val="00FC6648"/>
    <w:rsid w:val="00FC6C4A"/>
    <w:rsid w:val="00FD5F2B"/>
    <w:rsid w:val="00FD707F"/>
    <w:rsid w:val="00FE0105"/>
    <w:rsid w:val="00FE4A0F"/>
    <w:rsid w:val="00FE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2CA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55E57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0C1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231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6231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C0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77C06"/>
    <w:rPr>
      <w:rFonts w:cs="Tahoma" w:hAnsi="Tahoma" w:ascii="Tahoma"/>
      <w:sz w:val="16"/>
      <w:szCs w:val="16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7672"/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557672"/>
    <w:pPr>
      <w:suppressAutoHyphens w:val="false"/>
      <w:autoSpaceDN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E3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9D1"/>
    <w:rPr>
      <w:rFonts w:cs="Times New Roman" w:eastAsia="Times New Roman" w:hAnsi="Times New Roman" w:ascii="Times New Roman"/>
      <w:sz w:val="24"/>
      <w:szCs w:val="1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39D1"/>
    <w:rPr>
      <w:rFonts w:cs="Arial" w:eastAsia="Times New Roman" w:hAnsi="Arial" w:ascii="Arial"/>
      <w:sz w:val="18"/>
      <w:szCs w:val="1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39D1"/>
    <w:rPr>
      <w:rFonts w:cs="Arial" w:eastAsia="Times New Roman" w:hAnsi="Arial" w:ascii="Arial"/>
      <w:sz w:val="18"/>
      <w:szCs w:val="1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39D1"/>
    <w:rPr>
      <w:rFonts w:cs="Arial" w:eastAsia="Times New Roman" w:hAnsi="Arial" w:ascii="Arial"/>
      <w:sz w:val="18"/>
      <w:szCs w:val="1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2CA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55E57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0C1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231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6231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C0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77C06"/>
    <w:rPr>
      <w:rFonts w:ascii="Tahoma" w:cs="Tahoma" w:hAnsi="Tahoma"/>
      <w:sz w:val="16"/>
      <w:szCs w:val="16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7672"/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557672"/>
    <w:pPr>
      <w:suppressAutoHyphens w:val="0"/>
      <w:autoSpaceDN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E3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9D1"/>
    <w:rPr>
      <w:rFonts w:ascii="Times New Roman" w:cs="Times New Roman" w:eastAsia="Times New Roman" w:hAnsi="Times New Roman"/>
      <w:sz w:val="24"/>
      <w:szCs w:val="1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39D1"/>
    <w:rPr>
      <w:rFonts w:ascii="Arial" w:cs="Arial" w:eastAsia="Times New Roman" w:hAnsi="Arial"/>
      <w:sz w:val="18"/>
      <w:szCs w:val="1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39D1"/>
    <w:rPr>
      <w:rFonts w:ascii="Arial" w:cs="Arial" w:eastAsia="Times New Roman" w:hAnsi="Arial"/>
      <w:sz w:val="18"/>
      <w:szCs w:val="1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39D1"/>
    <w:rPr>
      <w:rFonts w:ascii="Arial" w:cs="Arial" w:eastAsia="Times New Roman" w:hAnsi="Arial"/>
      <w:sz w:val="18"/>
      <w:szCs w:val="1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1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2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68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58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AEDFA-A893-43C2-AF2A-329C119DB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49</properties:Pages>
  <properties:Words>19555</properties:Words>
  <properties:Characters>117153</properties:Characters>
  <properties:Lines>6281</properties:Lines>
  <properties:Paragraphs>2134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136781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2019-04-04T09:30:00Z</dcterms:created>
  <dc:creator>Darko</dc:creator>
  <cp:lastModifiedBy>Kristina Švajger</cp:lastModifiedBy>
  <cp:lastPrinted>2019-03-27T11:36:00Z</cp:lastPrinted>
  <dcterms:modified xmlns:xsi="http://www.w3.org/2001/XMLSchema-instance" xsi:type="dcterms:W3CDTF">2019-04-04T10:01:00Z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St-3048/2016-67 / Podnesak - Podnesak (popis vjerovnika i tablice st. upravitelja, 2. 4.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49</vt:i4>
  </prop:property>
</prop:Properties>
</file>