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fce7" w14:paraId="e86fce7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A5534D">
        <w:rPr>
          <w:szCs w:val="24"/>
          <w:lang w:val="hr-HR"/>
        </w:rPr>
        <w:t>2</w:t>
      </w:r>
      <w:r w:rsidR="00A823C8">
        <w:rPr>
          <w:szCs w:val="24"/>
          <w:lang w:val="hr-HR"/>
        </w:rPr>
        <w:t>76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A823C8">
        <w:rPr>
          <w:lang w:val="hr-HR"/>
        </w:rPr>
        <w:t xml:space="preserve">IVEKOVE BAČVICE društvo s ograničenom odgovornošću za trgovinu i ugostiteljstvo, Bjelovar, Đure Basaričeka 31, </w:t>
      </w:r>
      <w:r w:rsidR="00A823C8" w:rsidRPr="000664E3">
        <w:rPr>
          <w:lang w:val="hr-HR"/>
        </w:rPr>
        <w:t>MB</w:t>
      </w:r>
      <w:r w:rsidR="00A823C8">
        <w:rPr>
          <w:lang w:val="hr-HR"/>
        </w:rPr>
        <w:t>S: 010081293 , OIB: 07825290290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B08A9">
        <w:rPr>
          <w:lang w:val="hr-HR"/>
        </w:rPr>
        <w:t>22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A823C8">
        <w:rPr>
          <w:lang w:val="hr-HR"/>
        </w:rPr>
        <w:t xml:space="preserve">IVEKOVE BAČVICE društvo s ograničenom odgovornošću za trgovinu i ugostiteljstvo, Bjelovar, Đure Basaričeka 31, </w:t>
      </w:r>
      <w:r w:rsidR="00A823C8" w:rsidRPr="000664E3">
        <w:rPr>
          <w:lang w:val="hr-HR"/>
        </w:rPr>
        <w:t>MB</w:t>
      </w:r>
      <w:r w:rsidR="00A823C8">
        <w:rPr>
          <w:lang w:val="hr-HR"/>
        </w:rPr>
        <w:t>S: 010081293 , OIB: 07825290290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B53891">
        <w:rPr>
          <w:szCs w:val="24"/>
          <w:lang w:val="hr-HR"/>
        </w:rPr>
        <w:t xml:space="preserve">IVAN </w:t>
      </w:r>
      <w:r w:rsidR="00711E78">
        <w:rPr>
          <w:szCs w:val="24"/>
          <w:lang w:val="hr-HR"/>
        </w:rPr>
        <w:t>HUDOLETNJAK</w:t>
      </w:r>
      <w:r w:rsidR="00A214A4">
        <w:rPr>
          <w:szCs w:val="24"/>
          <w:lang w:val="hr-HR"/>
        </w:rPr>
        <w:t xml:space="preserve">, </w:t>
      </w:r>
      <w:r w:rsidR="00711E78">
        <w:rPr>
          <w:szCs w:val="24"/>
          <w:lang w:val="hr-HR"/>
        </w:rPr>
        <w:t>Ivanec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711E78">
        <w:rPr>
          <w:szCs w:val="24"/>
          <w:lang w:val="hr-HR"/>
        </w:rPr>
        <w:t>Zavojna ulica 3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711E78">
        <w:rPr>
          <w:szCs w:val="24"/>
          <w:lang w:val="hr-HR"/>
        </w:rPr>
        <w:t>80924395653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A823C8">
        <w:rPr>
          <w:lang w:val="hr-HR"/>
        </w:rPr>
        <w:t xml:space="preserve">IVEKOVE BAČVICE društvo s ograničenom odgovornošću za trgovinu i ugostiteljstvo, Bjelovar, Đure Basaričeka 31, </w:t>
      </w:r>
      <w:r w:rsidR="00A823C8" w:rsidRPr="000664E3">
        <w:rPr>
          <w:lang w:val="hr-HR"/>
        </w:rPr>
        <w:t>MB</w:t>
      </w:r>
      <w:r w:rsidR="00A823C8">
        <w:rPr>
          <w:lang w:val="hr-HR"/>
        </w:rPr>
        <w:t>S: 010081293 , OIB: 07825290290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A5534D">
        <w:rPr>
          <w:szCs w:val="24"/>
          <w:lang w:val="hr-HR"/>
        </w:rPr>
        <w:t>2</w:t>
      </w:r>
      <w:r w:rsidR="00A823C8">
        <w:rPr>
          <w:szCs w:val="24"/>
          <w:lang w:val="hr-HR"/>
        </w:rPr>
        <w:t>76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63A6">
        <w:rPr>
          <w:szCs w:val="24"/>
          <w:lang w:val="hr-HR"/>
        </w:rPr>
        <w:t>1</w:t>
      </w:r>
      <w:r w:rsidR="002613DD">
        <w:rPr>
          <w:szCs w:val="24"/>
          <w:lang w:val="hr-HR"/>
        </w:rPr>
        <w:t>9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85C" w:rsidR="00FA685C">
      <w:r>
        <w:separator/>
      </w:r>
    </w:p>
  </w:endnote>
  <w:endnote w:id="0" w:type="continuationSeparator">
    <w:p w:rsidRDefault="00FA685C" w:rsidR="00FA6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85C" w:rsidR="00FA685C">
      <w:r>
        <w:separator/>
      </w:r>
    </w:p>
  </w:footnote>
  <w:footnote w:id="0" w:type="continuationSeparator">
    <w:p w:rsidRDefault="00FA685C" w:rsidR="00FA6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065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A823C8">
      <w:t>276/</w:t>
    </w:r>
    <w:r w:rsidR="00864F33">
      <w:t>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1EFF"/>
    <w:rsid w:val="006923BC"/>
    <w:rsid w:val="006B48ED"/>
    <w:rsid w:val="006D69FC"/>
    <w:rsid w:val="006E2969"/>
    <w:rsid w:val="006E4F10"/>
    <w:rsid w:val="00701DB2"/>
    <w:rsid w:val="00711E78"/>
    <w:rsid w:val="00725BCB"/>
    <w:rsid w:val="00740AA0"/>
    <w:rsid w:val="007441A3"/>
    <w:rsid w:val="0076259E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5534D"/>
    <w:rsid w:val="00A60269"/>
    <w:rsid w:val="00A71555"/>
    <w:rsid w:val="00A823C8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065C"/>
    <w:rsid w:val="00B41B09"/>
    <w:rsid w:val="00B467DD"/>
    <w:rsid w:val="00B53891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02F8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A685C"/>
    <w:rsid w:val="00FB6FEE"/>
    <w:rsid w:val="00FD0DBB"/>
    <w:rsid w:val="00FD21BA"/>
    <w:rsid w:val="00FD21D0"/>
    <w:rsid w:val="00FD650C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6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65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6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6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6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65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6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6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St-276/2015</izvorni_sadrzaj>
    <derivirana_varijabla naziv="DomainObject.Predmet.OznakaBroj_1">St-276/2015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IVEKOVE BAČVICE društvo s ograničenom odgovornošću za trgovinu i ugostiteljstvo, Bjelovar zastupanog po punomoćniku Ivan Vujčić</izvorni_sadrzaj>
    <derivirana_varijabla naziv="DomainObject.Predmet.ProtustrankaFormated_1">  IVEKOVE BAČVICE društvo s ograničenom odgovornošću za trgovinu i ugostiteljstvo, Bjelovar zastupanog po punomoćniku Ivan Vujčić</derivirana_varijabla>
  </DomainObject.Predmet.ProtustrankaFormated>
  <DomainObject.Predmet.ProtustrankaFormatedOIB>
    <izvorni_sadrzaj>  IVEKOVE BAČVICE društvo s ograničenom odgovornošću za trgovinu i ugostiteljstvo, Bjelovar, OIB 07825290290 zastupanog po punomoćniku Ivan Vujčić</izvorni_sadrzaj>
    <derivirana_varijabla naziv="DomainObject.Predmet.ProtustrankaFormatedOIB_1">  IVEKOVE BAČVICE društvo s ograničenom odgovornošću za trgovinu i ugostiteljstvo, Bjelovar, OIB 07825290290 zastupanog po punomoćniku Ivan Vujčić</derivirana_varijabla>
  </DomainObject.Predmet.ProtustrankaFormatedOIB>
  <DomainObject.Predmet.ProtustrankaFormatedWithAdress>
    <izvorni_sadrzaj> IVEKOVE BAČVICE društvo s ograničenom odgovornošću za trgovinu i ugostiteljstvo, Bjelovar, Đure Basaričeka 31, 43000 Bjelovar zastupanog po punomoćniku Ivan Vujčić</izvorni_sadrzaj>
    <derivirana_varijabla naziv="DomainObject.Predmet.ProtustrankaFormatedWithAdress_1"> IVEKOVE BAČVICE društvo s ograničenom odgovornošću za trgovinu i ugostiteljstvo, Bjelovar, Đure Basaričeka 31, 43000 Bjelovar zastupanog po punomoćniku Ivan Vujčić</derivirana_varijabla>
  </DomainObject.Predmet.ProtustrankaFormatedWithAdress>
  <DomainObject.Predmet.ProtustrankaFormatedWithAdressOIB>
    <izvorni_sadrzaj> IVEKOVE BAČVICE društvo s ograničenom odgovornošću za trgovinu i ugostiteljstvo, Bjelovar, OIB 07825290290, Đure Basaričeka 31, 43000 Bjelovar zastupanog po punomoćniku Ivan Vujčić</izvorni_sadrzaj>
    <derivirana_varijabla naziv="DomainObject.Predmet.ProtustrankaFormatedWithAdressOIB_1"> IVEKOVE BAČVICE društvo s ograničenom odgovornošću za trgovinu i ugostiteljstvo, Bjelovar, OIB 07825290290, Đure Basaričeka 31, 43000 Bjelovar zastupanog po punomoćniku Ivan Vujčić</derivirana_varijabla>
  </DomainObject.Predmet.ProtustrankaFormatedWithAdressOIB>
  <DomainObject.Predmet.ProtustrankaWithAdress>
    <izvorni_sadrzaj>IVEKOVE BAČVICE društvo s ograničenom odgovornošću za trgovinu i ugostiteljstvo, Bjelovar Đure Basaričeka 31, 43000 Bjelovar</izvorni_sadrzaj>
    <derivirana_varijabla naziv="DomainObject.Predmet.ProtustrankaWithAdress_1">IVEKOVE BAČVICE društvo s ograničenom odgovornošću za trgovinu i ugostiteljstvo, Bjelovar Đure Basaričeka 31, 43000 Bjelovar</derivirana_varijabla>
  </DomainObject.Predmet.ProtustrankaWithAdress>
  <DomainObject.Predmet.ProtustrankaWithAdressOIB>
    <izvorni_sadrzaj>IVEKOVE BAČVICE društvo s ograničenom odgovornošću za trgovinu i ugostiteljstvo, Bjelovar, OIB 07825290290, Đure Basaričeka 31, 43000 Bjelovar</izvorni_sadrzaj>
    <derivirana_varijabla naziv="DomainObject.Predmet.ProtustrankaWithAdressOIB_1">IVEKOVE BAČVICE društvo s ograničenom odgovornošću za trgovinu i ugostiteljstvo, Bjelovar, OIB 07825290290, Đure Basaričeka 31, 43000 Bjelovar</derivirana_varijabla>
  </DomainObject.Predmet.ProtustrankaWithAdressOIB>
  <DomainObject.Predmet.ProtustrankaNazivFormated>
    <izvorni_sadrzaj>IVEKOVE BAČVICE društvo s ograničenom odgovornošću za trgovinu i ugostiteljstvo, Bjelovar</izvorni_sadrzaj>
    <derivirana_varijabla naziv="DomainObject.Predmet.ProtustrankaNazivFormated_1">IVEKOVE BAČVICE društvo s ograničenom odgovornošću za trgovinu i ugostiteljstvo, Bjelovar</derivirana_varijabla>
  </DomainObject.Predmet.ProtustrankaNazivFormated>
  <DomainObject.Predmet.ProtustrankaNazivFormatedOIB>
    <izvorni_sadrzaj>IVEKOVE BAČVICE društvo s ograničenom odgovornošću za trgovinu i ugostiteljstvo, Bjelovar, OIB 07825290290</izvorni_sadrzaj>
    <derivirana_varijabla naziv="DomainObject.Predmet.ProtustrankaNazivFormatedOIB_1">IVEKOVE BAČVICE društvo s ograničenom odgovornošću za trgovinu i ugostiteljstvo, Bjelovar, OIB 07825290290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IVEKOVE BAČVICE društvo s ograničenom odgovornošću za trgovinu i ugostiteljstvo, Bjelovar zastupanog po punomoćniku Ivan Vujčić</item>
    </izvorni_sadrzaj>
    <derivirana_varijabla naziv="DomainObject.Predmet.ProtuStrankaListFormated_1">
      <item>IVEKOVE BAČVICE društvo s ograničenom odgovornošću za trgovinu i ugostiteljstvo, Bjelovar zastupanog po punomoćniku Ivan Vujčić</item>
    </derivirana_varijabla>
  </DomainObject.Predmet.ProtuStrankaListFormated>
  <DomainObject.Predmet.ProtuStrankaListFormatedOIB>
    <izvorni_sadrzaj>
      <item>IVEKOVE BAČVICE društvo s ograničenom odgovornošću za trgovinu i ugostiteljstvo, Bjelovar, OIB 07825290290 zastupanog po punomoćniku Ivan Vujčić</item>
    </izvorni_sadrzaj>
    <derivirana_varijabla naziv="DomainObject.Predmet.ProtuStrankaListFormatedOIB_1">
      <item>IVEKOVE BAČVICE društvo s ograničenom odgovornošću za trgovinu i ugostiteljstvo, Bjelovar, OIB 07825290290 zastupanog po punomoćniku Ivan Vujčić</item>
    </derivirana_varijabla>
  </DomainObject.Predmet.ProtuStrankaListFormatedOIB>
  <DomainObject.Predmet.ProtuStrankaListFormatedWithAdress>
    <izvorni_sadrzaj>
      <item>IVEKOVE BAČVICE društvo s ograničenom odgovornošću za trgovinu i ugostiteljstvo, Bjelovar, Đure Basaričeka 31, 43000 Bjelovar zastupanog po punomoćniku Ivan Vujčić</item>
    </izvorni_sadrzaj>
    <derivirana_varijabla naziv="DomainObject.Predmet.ProtuStrankaListFormatedWithAdress_1">
      <item>IVEKOVE BAČVICE društvo s ograničenom odgovornošću za trgovinu i ugostiteljstvo, Bjelovar, Đure Basaričeka 31, 43000 Bjelovar zastupanog po punomoćniku Ivan Vujčić</item>
    </derivirana_varijabla>
  </DomainObject.Predmet.ProtuStrankaListFormatedWithAdress>
  <DomainObject.Predmet.ProtuStrankaListFormatedWithAdressOIB>
    <izvorni_sadrzaj>
      <item>IVEKOVE BAČVICE društvo s ograničenom odgovornošću za trgovinu i ugostiteljstvo, Bjelovar, OIB 07825290290, Đure Basaričeka 31, 43000 Bjelovar zastupanog po punomoćniku Ivan Vujčić</item>
    </izvorni_sadrzaj>
    <derivirana_varijabla naziv="DomainObject.Predmet.ProtuStrankaListFormatedWithAdressOIB_1">
      <item>IVEKOVE BAČVICE društvo s ograničenom odgovornošću za trgovinu i ugostiteljstvo, Bjelovar, OIB 07825290290, Đure Basaričeka 31, 43000 Bjelovar zastupanog po punomoćniku Ivan Vujčić</item>
    </derivirana_varijabla>
  </DomainObject.Predmet.ProtuStrankaListFormatedWithAdressOIB>
  <DomainObject.Predmet.ProtuStrankaListNazivFormated>
    <izvorni_sadrzaj>
      <item>IVEKOVE BAČVICE društvo s ograničenom odgovornošću za trgovinu i ugostiteljstvo, Bjelovar</item>
    </izvorni_sadrzaj>
    <derivirana_varijabla naziv="DomainObject.Predmet.ProtuStrankaListNazivFormated_1">
      <item>IVEKOVE BAČVICE društvo s ograničenom odgovornošću za trgovinu i ugostiteljstvo, Bjelovar</item>
    </derivirana_varijabla>
  </DomainObject.Predmet.ProtuStrankaListNazivFormated>
  <DomainObject.Predmet.ProtuStrankaListNazivFormatedOIB>
    <izvorni_sadrzaj>
      <item>IVEKOVE BAČVICE društvo s ograničenom odgovornošću za trgovinu i ugostiteljstvo, Bjelovar, OIB 07825290290</item>
    </izvorni_sadrzaj>
    <derivirana_varijabla naziv="DomainObject.Predmet.ProtuStrankaListNazivFormatedOIB_1">
      <item>IVEKOVE BAČVICE društvo s ograničenom odgovornošću za trgovinu i ugostiteljstvo, Bjelovar, OIB 07825290290</item>
    </derivirana_varijabla>
  </DomainObject.Predmet.ProtuStrankaListNazivFormatedOIB>
  <DomainObject.Predmet.OstaliListFormated>
    <izvorni_sadrzaj>
      <item>Ivan Vujčić punomoćnik sudionika u postupku IVEKOVE BAČVICE društvo s ograničenom odgovornošću za trgovinu i ugostiteljstvo, Bjelovar</item>
    </izvorni_sadrzaj>
    <derivirana_varijabla naziv="DomainObject.Predmet.OstaliListFormated_1">
      <item>Ivan Vujčić punomoćnik sudionika u postupku IVEKOVE BAČVICE društvo s ograničenom odgovornošću za trgovinu i ugostiteljstvo, Bjelovar</item>
    </derivirana_varijabla>
  </DomainObject.Predmet.OstaliListFormated>
  <DomainObject.Predmet.OstaliListFormatedOIB>
    <izvorni_sadrzaj>
      <item>Ivan Vujčić, OIB 26462956374 punomoćnik sudionika u postupku IVEKOVE BAČVICE društvo s ograničenom odgovornošću za trgovinu i ugostiteljstvo, Bjelovar</item>
    </izvorni_sadrzaj>
    <derivirana_varijabla naziv="DomainObject.Predmet.OstaliListFormatedOIB_1">
      <item>Ivan Vujčić, OIB 26462956374 punomoćnik sudionika u postupku IVEKOVE BAČVICE društvo s ograničenom odgovornošću za trgovinu i ugostiteljstvo, Bjelovar</item>
    </derivirana_varijabla>
  </DomainObject.Predmet.OstaliListFormatedOIB>
  <DomainObject.Predmet.OstaliListFormatedWithAdress>
    <izvorni_sadrzaj>
      <item>Ivan Vujčić, Ferde Livadića 1 B, 43000 Bjelovar punomoćnik sudionika u postupku IVEKOVE BAČVICE društvo s ograničenom odgovornošću za trgovinu i ugostiteljstvo, Bjelovar</item>
    </izvorni_sadrzaj>
    <derivirana_varijabla naziv="DomainObject.Predmet.OstaliListFormatedWithAdress_1">
      <item>Ivan Vujčić, Ferde Livadića 1 B, 43000 Bjelovar punomoćnik sudionika u postupku IVEKOVE BAČVICE društvo s ograničenom odgovornošću za trgovinu i ugostiteljstvo, Bjelovar</item>
    </derivirana_varijabla>
  </DomainObject.Predmet.OstaliListFormatedWithAdress>
  <DomainObject.Predmet.OstaliListFormatedWithAdressOIB>
    <izvorni_sadrzaj>
      <item>Ivan Vujčić, OIB 26462956374, Ferde Livadića 1 B, 43000 Bjelovar punomoćnik sudionika u postupku IVEKOVE BAČVICE društvo s ograničenom odgovornošću za trgovinu i ugostiteljstvo, Bjelovar</item>
    </izvorni_sadrzaj>
    <derivirana_varijabla naziv="DomainObject.Predmet.OstaliListFormatedWithAdressOIB_1">
      <item>Ivan Vujčić, OIB 26462956374, Ferde Livadića 1 B, 43000 Bjelovar punomoćnik sudionika u postupku IVEKOVE BAČVICE društvo s ograničenom odgovornošću za trgovinu i ugostiteljstvo, Bjelovar</item>
    </derivirana_varijabla>
  </DomainObject.Predmet.OstaliListFormatedWithAdressOIB>
  <DomainObject.Predmet.OstaliListNazivFormated>
    <izvorni_sadrzaj>
      <item>Ivan Vujčić</item>
    </izvorni_sadrzaj>
    <derivirana_varijabla naziv="DomainObject.Predmet.OstaliListNazivFormated_1">
      <item>Ivan Vujčić</item>
    </derivirana_varijabla>
  </DomainObject.Predmet.OstaliListNazivFormated>
  <DomainObject.Predmet.OstaliListNazivFormatedOIB>
    <izvorni_sadrzaj>
      <item>Ivan Vujčić, OIB 26462956374</item>
    </izvorni_sadrzaj>
    <derivirana_varijabla naziv="DomainObject.Predmet.OstaliListNazivFormatedOIB_1">
      <item>Ivan Vujčić, OIB 26462956374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IVEKOVE BAČVICE društvo s ograničenom odgovornošću za trgovinu i ugostiteljstvo, Bjelovar</izvorni_sadrzaj>
    <derivirana_varijabla naziv="DomainObject.Predmet.ProtustrankaIDrugi_1">IVEKOVE BAČVICE društvo s ograničenom odgovornošću za trgovinu i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IVEKOVE BAČVICE društvo s ograničenom odgovornošću za trgovinu i ugostiteljstvo, Bjelovar, OIB 07825290290, Đure Basaričeka 31, 43000 Bjelovar</izvorni_sadrzaj>
    <derivirana_varijabla naziv="DomainObject.Predmet.ProtustrankaIDrugiAdressOIB_1">IVEKOVE BAČVICE društvo s ograničenom odgovornošću za trgovinu i ugostiteljstvo, Bjelovar, OIB 07825290290, Đure Basaričeka 31,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IVEKOVE BAČVICE društvo s ograničenom odgovornošću za trgovinu i ugostiteljstvo, Bjelovar</item>
      <item>Ivan Vujčić</item>
    </izvorni_sadrzaj>
    <derivirana_varijabla naziv="DomainObject.Predmet.SudioniciListNaziv_1">
      <item>FINA, RC ZAGREB, Podružnica Bjelovar</item>
      <item>IVEKOVE BAČVICE društvo s ograničenom odgovornošću za trgovinu i ugostiteljstvo, Bjelovar</item>
      <item>Ivan Vujčić</item>
    </derivirana_varijabla>
  </DomainObject.Predmet.SudioniciListNaziv>
  <DomainObject.Predmet.SudioniciListAdressOIB>
    <izvorni_sadrzaj>
      <item>FINA, RC ZAGREB, Podružnica Bjelovar, OIB 85821130368, F. Supila 4,43000 Bjelovar</item>
      <item>IVEKOVE BAČVICE društvo s ograničenom odgovornošću za trgovinu i ugostiteljstvo, Bjelovar, OIB 07825290290, Đure Basaričeka 31,43000 Bjelovar</item>
      <item>Ivan Vujčić, OIB 26462956374, Ferde Livadića 1 B,43000 Bjelovar</item>
    </izvorni_sadrzaj>
    <derivirana_varijabla naziv="DomainObject.Predmet.SudioniciListAdressOIB_1">
      <item>FINA, RC ZAGREB, Podružnica Bjelovar, OIB 85821130368, F. Supila 4,43000 Bjelovar</item>
      <item>IVEKOVE BAČVICE društvo s ograničenom odgovornošću za trgovinu i ugostiteljstvo, Bjelovar, OIB 07825290290, Đure Basaričeka 31,43000 Bjelovar</item>
      <item>Ivan Vujčić, OIB 26462956374, Ferde Livadića 1 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07825290290</item>
      <item>, OIB 26462956374</item>
    </izvorni_sadrzaj>
    <derivirana_varijabla naziv="DomainObject.Predmet.SudioniciListNazivOIB_1">
      <item>, OIB 85821130368</item>
      <item>, OIB 07825290290</item>
      <item>, OIB 26462956374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6F73E-B72F-4FA7-8A51-C5ED95C84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728</properties:Words>
  <properties:Characters>3941</properties:Characters>
  <properties:Lines>115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2016-02-22T12:36:00Z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2016-02-22T12:38:00Z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