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F2300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23000">
              <w:rPr>
                <w:noProof/>
              </w:rPr>
              <w:t>138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-5</w:t>
            </w:r>
          </w:p>
        </w:tc>
      </w:tr>
    </w:tbl>
    <w:p w14:textId="66789f8" w14:paraId="66789f8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23000">
        <w:t>NO NAME j.d.o.o., OIB: 71150792933, Gornja Brela, Cesta Domovinskog rata 16</w:t>
      </w:r>
      <w:r w:rsidR="001C6440">
        <w:t>,</w:t>
      </w:r>
      <w:r w:rsidR="00E25E3D">
        <w:t xml:space="preserve"> </w:t>
      </w:r>
      <w:r w:rsidR="00F23000">
        <w:t>4. travnja</w:t>
      </w:r>
      <w:r w:rsidR="00ED0970">
        <w:t xml:space="preserve">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23000" w:rsidRPr="00F23000">
        <w:t>NO NAME j.d.o.o., OIB: 71150792933, Gornja Brela, Cesta Domovinskog rata 16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F23000">
        <w:t>12</w:t>
      </w:r>
      <w:r w:rsidR="009856A3">
        <w:t xml:space="preserve">. </w:t>
      </w:r>
      <w:r w:rsidR="00F23000">
        <w:t>ožujka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23000">
        <w:t>6.050,29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23000">
        <w:t>4. travnja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66D2D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St-138/2019</izvorni_sadrzaj>
    <derivirana_varijabla naziv="DomainObject.Predmet.OznakaBroj_1">St-138/2019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NAME jednostavno društvo s ograničenom odgovornošću za trgovinu i ugostiteljstvo, turistička agencija</izvorni_sadrzaj>
    <derivirana_varijabla naziv="DomainObject.Predmet.ProtustrankaFormated_1">  NO NAME jednostavno društvo s ograničenom odgovornošću za trgovinu i ugostiteljstvo, turistička agencija</derivirana_varijabla>
  </DomainObject.Predmet.ProtustrankaFormated>
  <DomainObject.Predmet.ProtustrankaFormatedOIB>
    <izvorni_sadrzaj>  NO NAME jednostavno društvo s ograničenom odgovornošću za trgovinu i ugostiteljstvo, turistička agencija, OIB 71150792933</izvorni_sadrzaj>
    <derivirana_varijabla naziv="DomainObject.Predmet.ProtustrankaFormatedOIB_1">  NO NAME jednostavno društvo s ograničenom odgovornošću za trgovinu i ugostiteljstvo, turistička agencija, OIB 71150792933</derivirana_varijabla>
  </DomainObject.Predmet.ProtustrankaFormatedOIB>
  <DomainObject.Predmet.ProtustrankaFormatedWithAdress>
    <izvorni_sadrzaj> NO NAME jednostavno društvo s ograničenom odgovornošću za trgovinu i ugostiteljstvo, turistička agencija, Cesta Domovinskog rata 16, 21255 Gornja Brela</izvorni_sadrzaj>
    <derivirana_varijabla naziv="DomainObject.Predmet.ProtustrankaFormatedWithAdress_1"> NO NAME jednostavno društvo s ograničenom odgovornošću za trgovinu i ugostiteljstvo, turistička agencija, Cesta Domovinskog rata 16, 21255 Gornja Brela</derivirana_varijabla>
  </DomainObject.Predmet.ProtustrankaFormatedWithAdress>
  <DomainObject.Predmet.ProtustrankaFormatedWithAdressOIB>
    <izvorni_sadrzaj> NO NAME jednostavno društvo s ograničenom odgovornošću za trgovinu i ugostiteljstvo, turistička agencija, OIB 71150792933, Cesta Domovinskog rata 16, 21255 Gornja Brela</izvorni_sadrzaj>
    <derivirana_varijabla naziv="DomainObject.Predmet.ProtustrankaFormatedWithAdressOIB_1"> NO NAME jednostavno društvo s ograničenom odgovornošću za trgovinu i ugostiteljstvo, turistička agencija, OIB 71150792933, Cesta Domovinskog rata 16, 21255 Gornja Brela</derivirana_varijabla>
  </DomainObject.Predmet.ProtustrankaFormatedWithAdressOIB>
  <DomainObject.Predmet.ProtustrankaWithAdress>
    <izvorni_sadrzaj>NO NAME jednostavno društvo s ograničenom odgovornošću za trgovinu i ugostiteljstvo, turistička agencija Cesta Domovinskog rata 16, 21255 Gornja Brela</izvorni_sadrzaj>
    <derivirana_varijabla naziv="DomainObject.Predmet.ProtustrankaWithAdress_1">NO NAME jednostavno društvo s ograničenom odgovornošću za trgovinu i ugostiteljstvo, turistička agencija Cesta Domovinskog rata 16, 21255 Gornja Brela</derivirana_varijabla>
  </DomainObject.Predmet.ProtustrankaWithAdress>
  <DomainObject.Predmet.ProtustrankaWithAdressOIB>
    <izvorni_sadrzaj>NO NAME jednostavno društvo s ograničenom odgovornošću za trgovinu i ugostiteljstvo, turistička agencija, OIB 71150792933, Cesta Domovinskog rata 16, 21255 Gornja Brela</izvorni_sadrzaj>
    <derivirana_varijabla naziv="DomainObject.Predmet.ProtustrankaWithAdressOIB_1">NO NAME jednostavno društvo s ograničenom odgovornošću za trgovinu i ugostiteljstvo, turistička agencija, OIB 71150792933, Cesta Domovinskog rata 16, 21255 Gornja Brela</derivirana_varijabla>
  </DomainObject.Predmet.ProtustrankaWithAdressOIB>
  <DomainObject.Predmet.ProtustrankaNazivFormated>
    <izvorni_sadrzaj>NO NAME jednostavno društvo s ograničenom odgovornošću za trgovinu i ugostiteljstvo, turistička agencija</izvorni_sadrzaj>
    <derivirana_varijabla naziv="DomainObject.Predmet.ProtustrankaNazivFormated_1">NO NAME jednostavno društvo s ograničenom odgovornošću za trgovinu i ugostiteljstvo, turistička agencija</derivirana_varijabla>
  </DomainObject.Predmet.ProtustrankaNazivFormated>
  <DomainObject.Predmet.ProtustrankaNazivFormatedOIB>
    <izvorni_sadrzaj>NO NAME jednostavno društvo s ograničenom odgovornošću za trgovinu i ugostiteljstvo, turistička agencija, OIB 71150792933</izvorni_sadrzaj>
    <derivirana_varijabla naziv="DomainObject.Predmet.ProtustrankaNazivFormatedOIB_1">NO NAME jednostavno društvo s ograničenom odgovornošću za trgovinu i ugostiteljstvo, turistička agencija, OIB 71150792933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6050.29</izvorni_sadrzaj>
    <derivirana_varijabla naziv="DomainObject.Predmet.TrenutnaVrijednost_1">6050.29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 NAME jednostavno društvo s ograničenom odgovornošću za trgovinu i ugostiteljstvo, turistička agencija</item>
    </izvorni_sadrzaj>
    <derivirana_varijabla naziv="DomainObject.Predmet.ProtuStrankaListFormated_1">
      <item>NO NAME jednostavno društvo s ograničenom odgovornošću za trgovinu i ugostiteljstvo, turistička agencija</item>
    </derivirana_varijabla>
  </DomainObject.Predmet.ProtuStrankaListFormated>
  <DomainObject.Predmet.ProtuStrankaListFormatedOIB>
    <izvorni_sadrzaj>
      <item>NO NAME jednostavno društvo s ograničenom odgovornošću za trgovinu i ugostiteljstvo, turistička agencija, OIB 71150792933</item>
    </izvorni_sadrzaj>
    <derivirana_varijabla naziv="DomainObject.Predmet.ProtuStrankaListFormatedOIB_1">
      <item>NO NAME jednostavno društvo s ograničenom odgovornošću za trgovinu i ugostiteljstvo, turistička agencija, OIB 71150792933</item>
    </derivirana_varijabla>
  </DomainObject.Predmet.ProtuStrankaListFormatedOIB>
  <DomainObject.Predmet.ProtuStrankaListFormatedWithAdress>
    <izvorni_sadrzaj>
      <item>NO NAME jednostavno društvo s ograničenom odgovornošću za trgovinu i ugostiteljstvo, turistička agencija, Cesta Domovinskog rata 16, 21255 Gornja Brela</item>
    </izvorni_sadrzaj>
    <derivirana_varijabla naziv="DomainObject.Predmet.ProtuStrankaListFormatedWithAdress_1">
      <item>NO NAME jednostavno društvo s ograničenom odgovornošću za trgovinu i ugostiteljstvo, turistička agencija, Cesta Domovinskog rata 16, 21255 Gornja Brela</item>
    </derivirana_varijabla>
  </DomainObject.Predmet.ProtuStrankaListFormatedWithAdress>
  <DomainObject.Predmet.ProtuStrankaListFormatedWithAdressOIB>
    <izvorni_sadrzaj>
      <item>NO NAME jednostavno društvo s ograničenom odgovornošću za trgovinu i ugostiteljstvo, turistička agencija, OIB 71150792933, Cesta Domovinskog rata 16, 21255 Gornja Brela</item>
    </izvorni_sadrzaj>
    <derivirana_varijabla naziv="DomainObject.Predmet.ProtuStrankaListFormatedWithAdressOIB_1">
      <item>NO NAME jednostavno društvo s ograničenom odgovornošću za trgovinu i ugostiteljstvo, turistička agencija, OIB 71150792933, Cesta Domovinskog rata 16, 21255 Gornja Brela</item>
    </derivirana_varijabla>
  </DomainObject.Predmet.ProtuStrankaListFormatedWithAdressOIB>
  <DomainObject.Predmet.ProtuStrankaListNazivFormated>
    <izvorni_sadrzaj>
      <item>NO NAME jednostavno društvo s ograničenom odgovornošću za trgovinu i ugostiteljstvo, turistička agencija</item>
    </izvorni_sadrzaj>
    <derivirana_varijabla naziv="DomainObject.Predmet.ProtuStrankaListNazivFormated_1">
      <item>NO NAME jednostavno društvo s ograničenom odgovornošću za trgovinu i ugostiteljstvo, turistička agencija</item>
    </derivirana_varijabla>
  </DomainObject.Predmet.ProtuStrankaListNazivFormated>
  <DomainObject.Predmet.ProtuStrankaListNazivFormatedOIB>
    <izvorni_sadrzaj>
      <item>NO NAME jednostavno društvo s ograničenom odgovornošću za trgovinu i ugostiteljstvo, turistička agencija, OIB 71150792933</item>
    </izvorni_sadrzaj>
    <derivirana_varijabla naziv="DomainObject.Predmet.ProtuStrankaListNazivFormatedOIB_1">
      <item>NO NAME jednostavno društvo s ograničenom odgovornošću za trgovinu i ugostiteljstvo, turistička agencija, OIB 71150792933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 NAME jednostavno društvo s ograničenom odgovornošću za trgovinu i ugostiteljstvo, turistička agencija</izvorni_sadrzaj>
    <derivirana_varijabla naziv="DomainObject.Predmet.ProtustrankaIDrugi_1">NO NAME jednostavno društvo s ograničenom odgovornošću za trgovinu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 NAME jednostavno društvo s ograničenom odgovornošću za trgovinu i ugostiteljstvo, turistička agencija, OIB 71150792933, Cesta Domovinskog rata 16, 21255 Gornja Brela</izvorni_sadrzaj>
    <derivirana_varijabla naziv="DomainObject.Predmet.ProtustrankaIDrugiAdressOIB_1">NO NAME jednostavno društvo s ograničenom odgovornošću za trgovinu i ugostiteljstvo, turistička agencija, OIB 71150792933, Cesta Domovinskog rata 16, 21255 Gornja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NAME jednostavno društvo s ograničenom odgovornošću za trgovinu i ugostiteljstvo, turistička agencija</item>
      <item>FINANCIJSKA AGENCIJA, RC SPLIT</item>
    </izvorni_sadrzaj>
    <derivirana_varijabla naziv="DomainObject.Predmet.SudioniciListNaziv_1">
      <item>NO NAME jednostavno društvo s ograničenom odgovornošću za trgovinu i ugostiteljstvo, turistička agencija</item>
      <item>FINANCIJSKA AGENCIJA, RC SPLIT</item>
    </derivirana_varijabla>
  </DomainObject.Predmet.SudioniciListNaziv>
  <DomainObject.Predmet.SudioniciListAdressOIB>
    <izvorni_sadrzaj>
      <item>NO NAME jednostavno društvo s ograničenom odgovornošću za trgovinu i ugostiteljstvo, turistička agencija, OIB 71150792933, Cesta Domovinskog rata 16,21255 Gornja Brela</item>
      <item>FINANCIJSKA AGENCIJA, RC SPLIT, OIB 85821130368, Mažuranićevo šetalište 24 b,21000 Split</item>
    </izvorni_sadrzaj>
    <derivirana_varijabla naziv="DomainObject.Predmet.SudioniciListAdressOIB_1">
      <item>NO NAME jednostavno društvo s ograničenom odgovornošću za trgovinu i ugostiteljstvo, turistička agencija, OIB 71150792933, Cesta Domovinskog rata 16,21255 Gornja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71150792933</item>
      <item>, OIB 85821130368</item>
    </izvorni_sadrzaj>
    <derivirana_varijabla naziv="DomainObject.Predmet.SudioniciListNazivOIB_1">
      <item>, OIB 71150792933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9ACC3-5230-4BF4-815C-C08B682FC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1841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2019-04-03T12:59:00Z</cp:lastPrinted>
  <dcterms:modified xmlns:xsi="http://www.w3.org/2001/XMLSchema-instance" xsi:type="dcterms:W3CDTF">2019-04-04T08:44:00Z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(St-138-2019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