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87c01" w14:paraId="6787c01" w:rsidRDefault="007C132A" w:rsidP="00910611" w:rsidR="007C132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C132A" w:rsidP="00910611" w:rsidR="007C132A">
      <w:r>
        <w:rPr>
          <w:rFonts w:eastAsia="MS Mincho"/>
        </w:rPr>
        <w:t>REPUBLIKA HRVATSKA</w:t>
      </w:r>
    </w:p>
    <w:p w:rsidRDefault="007C132A" w:rsidP="00910611" w:rsidR="007C132A">
      <w:r>
        <w:rPr>
          <w:rFonts w:eastAsia="MS Mincho"/>
        </w:rPr>
        <w:t>TRGOVAČKI SUD U RIJECI</w:t>
      </w:r>
    </w:p>
    <w:p w:rsidRDefault="007C132A" w:rsidR="007C132A" w:rsidRPr="00910611">
      <w:pPr>
        <w:rPr>
          <w:rFonts w:eastAsia="MS Mincho"/>
        </w:rPr>
      </w:pPr>
      <w:r>
        <w:rPr>
          <w:rFonts w:eastAsia="MS Mincho"/>
        </w:rPr>
        <w:t xml:space="preserve">      Rijeka, Zadarska 1 i 3</w:t>
      </w:r>
    </w:p>
    <w:p w:rsidRDefault="00BC5018" w:rsidP="001A0696" w:rsidR="00BC5018">
      <w:pPr>
        <w:jc w:val="center"/>
      </w:pPr>
    </w:p>
    <w:p w:rsidRDefault="001A0696" w:rsidP="001A0696" w:rsidR="001A0696" w:rsidRPr="00C04558">
      <w:pPr>
        <w:jc w:val="center"/>
      </w:pPr>
      <w:r w:rsidRPr="00C04558">
        <w:t>R E P U B L I K A    H R V A T S K A</w:t>
      </w:r>
    </w:p>
    <w:p w:rsidRDefault="001A0696" w:rsidP="001A0696" w:rsidR="001A0696" w:rsidRPr="00C04558">
      <w:pPr>
        <w:jc w:val="center"/>
      </w:pPr>
      <w:r w:rsidRPr="00C04558">
        <w:t>Z  A  K  L  J  U  Č  A  K</w:t>
      </w:r>
    </w:p>
    <w:p w:rsidRDefault="00F83695" w:rsidP="00F83695" w:rsidR="00F83695" w:rsidRPr="00C04558">
      <w:pPr>
        <w:jc w:val="both"/>
      </w:pPr>
    </w:p>
    <w:p w:rsidRDefault="00B64F38" w:rsidP="00B64F38" w:rsidR="00B64F38" w:rsidRPr="00C04558">
      <w:pPr>
        <w:jc w:val="both"/>
      </w:pPr>
      <w:r w:rsidRPr="00C04558">
        <w:tab/>
      </w:r>
      <w:r w:rsidRPr="00C04558">
        <w:tab/>
        <w:t xml:space="preserve">Trgovački sud u Rijeci, po stečajnom sucu Veri Jelenović, </w:t>
      </w:r>
      <w:r w:rsidR="00C04558" w:rsidRPr="00C04558">
        <w:t xml:space="preserve">, u stečajnom postupku nad dužnikom </w:t>
      </w:r>
      <w:r w:rsidR="00C04558" w:rsidRPr="00C04558">
        <w:rPr>
          <w:bCs/>
        </w:rPr>
        <w:t>O. G. I. OPATIJA</w:t>
      </w:r>
      <w:r w:rsidR="00C04558" w:rsidRPr="00C04558">
        <w:t xml:space="preserve"> društvo s ograničenom odgovornošću za turizam, građevinarstvo i usluge u stečaju Pobri, Evićev Put 11, OIB 48611792764</w:t>
      </w:r>
      <w:r w:rsidRPr="00C04558">
        <w:t xml:space="preserve">,  dana </w:t>
      </w:r>
      <w:r w:rsidR="00C04558" w:rsidRPr="00C04558">
        <w:t>14. rujna</w:t>
      </w:r>
      <w:r w:rsidRPr="00C04558">
        <w:t xml:space="preserve"> 2017. godine</w:t>
      </w:r>
    </w:p>
    <w:p w:rsidRDefault="004C76EE" w:rsidP="00F83695" w:rsidR="004C76EE" w:rsidRPr="00C04558">
      <w:pPr>
        <w:jc w:val="center"/>
      </w:pPr>
    </w:p>
    <w:p w:rsidRDefault="00F83695" w:rsidP="00F83695" w:rsidR="00F83695" w:rsidRPr="00C04558">
      <w:pPr>
        <w:jc w:val="center"/>
      </w:pPr>
      <w:r w:rsidRPr="00C04558">
        <w:t>z a k l j u č i o     j e</w:t>
      </w:r>
    </w:p>
    <w:p w:rsidRDefault="00F83695" w:rsidP="00F83695" w:rsidR="00F83695" w:rsidRPr="00C04558"/>
    <w:p w:rsidRDefault="00F83695" w:rsidP="003C1A37" w:rsidR="00F83695" w:rsidRPr="00C04558">
      <w:pPr>
        <w:jc w:val="both"/>
      </w:pPr>
      <w:r w:rsidRPr="00C04558">
        <w:tab/>
        <w:t xml:space="preserve">I. </w:t>
      </w:r>
      <w:r w:rsidR="006B085C" w:rsidRPr="00C04558">
        <w:t>O</w:t>
      </w:r>
      <w:r w:rsidRPr="00C04558">
        <w:t>dređuje se</w:t>
      </w:r>
      <w:r w:rsidR="00B64F38" w:rsidRPr="00C04558">
        <w:t xml:space="preserve"> upis prava vlasništva kupca </w:t>
      </w:r>
      <w:r w:rsidR="006B085C" w:rsidRPr="00C04558">
        <w:rPr>
          <w:bCs/>
        </w:rPr>
        <w:t>Sanje Klarić, Sjeverna ulica 31, Sveti Martin, OIB: 51000300889</w:t>
      </w:r>
      <w:r w:rsidR="00B64F38" w:rsidRPr="00C04558">
        <w:t>, te</w:t>
      </w:r>
      <w:r w:rsidRPr="00C04558">
        <w:t xml:space="preserve"> brisanje iz zemljišne knjige za nekretninu </w:t>
      </w:r>
      <w:r w:rsidR="00117965" w:rsidRPr="00C04558">
        <w:t xml:space="preserve">upisanu u </w:t>
      </w:r>
      <w:r w:rsidR="00B64F38" w:rsidRPr="00C04558">
        <w:t xml:space="preserve">zemljišnim knjigama </w:t>
      </w:r>
      <w:r w:rsidR="006B085C" w:rsidRPr="00C04558">
        <w:t xml:space="preserve">Općinskog suda u Puli – Pola zemljišnoknjižni odjel Buzet, k.č.br. 940/1 u naravi stambena zgrada i dvorište površine 2237 m2 upisano u zk uložak: 282 katastarska općina: 3020740, BUZET-STARI GRAD, </w:t>
      </w:r>
      <w:r w:rsidR="006B085C" w:rsidRPr="00C04558">
        <w:rPr>
          <w:bCs/>
          <w:color w:val="000000"/>
        </w:rPr>
        <w:t>11. Suvlasnički dio: 612/10000 ETAŽNO VLASNIŠTVO (E-11), 1. sa kojim je povezan posebni dio u elaboratu etažnog vlasništva broj 2011-10 od travnja 2011. godine označen slovom "D" i zelenom bojom, 1. KAT-stan, ukupne obračunske površine 90,06 mč, koji se sastoji od: predsoblja sa 11,93 mč, wc 2,87 m2, sobe 11,01 m2, kupaone sa 4,66 mč, sobe sa 11,70 mč, sobe sa 12,44 mč, sobe sa 8,06 m2, kuhinje, blagovaone, dnevnog boravka 30,93 m2, loggie 4,89 m2 (3,67 m2) i ostave i ostave sa 4,49 mč</w:t>
      </w:r>
      <w:r w:rsidRPr="00C04558">
        <w:t>:</w:t>
      </w:r>
    </w:p>
    <w:p w:rsidRDefault="00F83695" w:rsidP="00F83695" w:rsidR="00B64F38" w:rsidRPr="00C04558">
      <w:pPr>
        <w:jc w:val="both"/>
      </w:pPr>
      <w:r w:rsidRPr="00C04558">
        <w:t xml:space="preserve"> - </w:t>
      </w:r>
      <w:r w:rsidR="00B64F38" w:rsidRPr="00C04558">
        <w:t xml:space="preserve">založnog prava </w:t>
      </w:r>
      <w:r w:rsidR="006B085C" w:rsidRPr="00C04558">
        <w:t>uknjiženog n</w:t>
      </w:r>
      <w:r w:rsidR="006B085C" w:rsidRPr="00C04558">
        <w:rPr>
          <w:color w:val="000000"/>
        </w:rPr>
        <w:t xml:space="preserve">a temelju zapisnika broj Z-967/15-282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006B085C" w:rsidRPr="00C04558">
        <w:rPr>
          <w:bCs/>
          <w:color w:val="000000"/>
        </w:rPr>
        <w:t>H-ABDUCO D.O.O., OIB: 13667298928, ZAGREB, SLAVONSKA AVENIJA 6A</w:t>
      </w:r>
      <w:r w:rsidR="00B64F38" w:rsidRPr="00C04558">
        <w:t>,</w:t>
      </w:r>
    </w:p>
    <w:p w:rsidRDefault="00B64F38" w:rsidP="00F83695" w:rsidR="00B64F38" w:rsidRPr="00C04558">
      <w:pPr>
        <w:jc w:val="both"/>
      </w:pPr>
      <w:r w:rsidRPr="00C04558">
        <w:t>- zabilježbe stečaja,</w:t>
      </w:r>
    </w:p>
    <w:p w:rsidRDefault="00B64F38" w:rsidP="00F83695" w:rsidR="00B64F38" w:rsidRPr="00C04558">
      <w:pPr>
        <w:jc w:val="both"/>
      </w:pPr>
      <w:r w:rsidRPr="00C04558">
        <w:t xml:space="preserve">- zabilježbe prodaje i </w:t>
      </w:r>
    </w:p>
    <w:p w:rsidRDefault="00B64F38" w:rsidP="00F83695" w:rsidR="00F83695" w:rsidRPr="00C04558">
      <w:pPr>
        <w:jc w:val="both"/>
      </w:pPr>
      <w:r w:rsidRPr="00C04558">
        <w:t>- zabilježbe dosude</w:t>
      </w:r>
      <w:r w:rsidR="00F83695" w:rsidRPr="00C04558">
        <w:t>.</w:t>
      </w:r>
    </w:p>
    <w:p w:rsidRDefault="00F83695" w:rsidP="00F83695" w:rsidR="00F83695" w:rsidRPr="00C04558">
      <w:pPr>
        <w:jc w:val="both"/>
      </w:pPr>
      <w:r w:rsidRPr="00C04558">
        <w:tab/>
      </w:r>
      <w:r w:rsidRPr="00C04558">
        <w:tab/>
        <w:t xml:space="preserve">II. Provedbu ovog zaključka izvršiti će </w:t>
      </w:r>
      <w:r w:rsidR="00B64F38" w:rsidRPr="00C04558">
        <w:t xml:space="preserve">zemljišnoknjižni odjel </w:t>
      </w:r>
      <w:r w:rsidR="006B085C" w:rsidRPr="00C04558">
        <w:t>Buzet</w:t>
      </w:r>
      <w:r w:rsidR="00B64F38" w:rsidRPr="00C04558">
        <w:t xml:space="preserve"> </w:t>
      </w:r>
      <w:r w:rsidR="00B64F38" w:rsidRPr="00C04558">
        <w:rPr>
          <w:rStyle w:val="tabletextfield"/>
        </w:rPr>
        <w:t>Općinskog suda u Puli –Pola</w:t>
      </w:r>
      <w:r w:rsidRPr="00C04558">
        <w:t>.</w:t>
      </w:r>
    </w:p>
    <w:p w:rsidRDefault="00F83695" w:rsidP="00F83695" w:rsidR="00F83695" w:rsidRPr="00C04558">
      <w:pPr>
        <w:jc w:val="both"/>
      </w:pPr>
    </w:p>
    <w:p w:rsidRDefault="00F83695" w:rsidP="00F83695" w:rsidR="00F83695" w:rsidRPr="00C04558">
      <w:pPr>
        <w:jc w:val="center"/>
      </w:pPr>
      <w:r w:rsidRPr="00C04558">
        <w:t>Obrazloženje</w:t>
      </w:r>
    </w:p>
    <w:p w:rsidRDefault="00F83695" w:rsidP="00F83695" w:rsidR="00F83695" w:rsidRPr="00C04558">
      <w:pPr>
        <w:pStyle w:val="Uvuenotijeloteksta"/>
        <w:rPr>
          <w:szCs w:val="24"/>
        </w:rPr>
      </w:pPr>
      <w:r w:rsidRPr="00C04558">
        <w:rPr>
          <w:szCs w:val="24"/>
        </w:rPr>
        <w:tab/>
        <w:t>Rješenje o dosudi nekretnine postalo je pravomoćno.</w:t>
      </w:r>
    </w:p>
    <w:p w:rsidRDefault="00F83695" w:rsidP="00F83695" w:rsidR="00F83695" w:rsidRPr="00C04558">
      <w:pPr>
        <w:pStyle w:val="Uvuenotijeloteksta"/>
        <w:rPr>
          <w:szCs w:val="24"/>
        </w:rPr>
      </w:pPr>
      <w:r w:rsidRPr="00C04558">
        <w:rPr>
          <w:szCs w:val="24"/>
        </w:rPr>
        <w:tab/>
        <w:t>Kupac je položio kupovnu cijenu u cijelosti t</w:t>
      </w:r>
      <w:r w:rsidR="00117965" w:rsidRPr="00C04558">
        <w:rPr>
          <w:szCs w:val="24"/>
        </w:rPr>
        <w:t>e je sud zaključio kao u izreci</w:t>
      </w:r>
      <w:r w:rsidRPr="00C04558">
        <w:rPr>
          <w:szCs w:val="24"/>
        </w:rPr>
        <w:t>.</w:t>
      </w:r>
    </w:p>
    <w:p w:rsidRDefault="00E00E58" w:rsidP="00F83695" w:rsidR="00F83695" w:rsidRPr="00C04558">
      <w:pPr>
        <w:jc w:val="center"/>
      </w:pPr>
      <w:r w:rsidRPr="00C04558">
        <w:t xml:space="preserve">Rijeka, </w:t>
      </w:r>
      <w:r w:rsidR="006B085C" w:rsidRPr="00C04558">
        <w:t>14. rujna</w:t>
      </w:r>
      <w:r w:rsidR="00B64F38" w:rsidRPr="00C04558">
        <w:t xml:space="preserve"> 2017</w:t>
      </w:r>
      <w:r w:rsidR="00F83695" w:rsidRPr="00C04558">
        <w:t>. godine</w:t>
      </w:r>
    </w:p>
    <w:p w:rsidRDefault="00B64F38" w:rsidR="00B64F38" w:rsidRPr="00C04558">
      <w:pPr>
        <w:jc w:val="both"/>
      </w:pPr>
      <w:r w:rsidRPr="00C04558">
        <w:t xml:space="preserve">                                                                                                 Stečajni sudac</w:t>
      </w:r>
    </w:p>
    <w:p w:rsidRDefault="00B64F38" w:rsidR="00B64F38" w:rsidRPr="00C04558">
      <w:pPr>
        <w:jc w:val="both"/>
      </w:pPr>
      <w:r w:rsidRPr="00C04558">
        <w:t xml:space="preserve">                                                                                                 Vera Jelenović </w:t>
      </w:r>
    </w:p>
    <w:p w:rsidRDefault="00BC5018" w:rsidP="00F83695" w:rsidR="00BC5018"/>
    <w:p w:rsidRDefault="00F83695" w:rsidP="00F83695" w:rsidR="00F83695" w:rsidRPr="00C04558">
      <w:r w:rsidRPr="00C04558">
        <w:t>UPUTA O PRAVNOM LIJEKU:</w:t>
      </w:r>
    </w:p>
    <w:p w:rsidRDefault="00F83695" w:rsidP="00F83695" w:rsidR="00F83695" w:rsidRPr="00C04558">
      <w:r w:rsidRPr="00C04558">
        <w:t>Protiv ovog zaključka nije dopušten pravni lijek (čl. 11. OZ-a u svezi sa čl. 164.st. 1. SZ-a).</w:t>
      </w:r>
    </w:p>
    <w:p w:rsidRDefault="00F83695" w:rsidP="00F83695" w:rsidR="00F83695" w:rsidRPr="00C04558"/>
    <w:p w:rsidRDefault="0028462E" w:rsidP="00F83695" w:rsidR="0028462E" w:rsidRPr="00C04558"/>
    <w:p w:rsidRDefault="00F83695" w:rsidP="00F83695" w:rsidR="00F83695" w:rsidRPr="00C04558">
      <w:r w:rsidRPr="00C04558">
        <w:t>DNA</w:t>
      </w:r>
    </w:p>
    <w:p w:rsidRDefault="004C76EE" w:rsidP="00F83695" w:rsidR="00B64F38" w:rsidRPr="00C04558">
      <w:r w:rsidRPr="00C04558">
        <w:t xml:space="preserve">- </w:t>
      </w:r>
      <w:r w:rsidR="00F83695" w:rsidRPr="00C04558">
        <w:t xml:space="preserve"> </w:t>
      </w:r>
      <w:r w:rsidR="00117965" w:rsidRPr="00C04558">
        <w:t xml:space="preserve">st. upravitelju </w:t>
      </w:r>
    </w:p>
    <w:p w:rsidRDefault="00B64F38" w:rsidP="00F83695" w:rsidR="00F83695" w:rsidRPr="00C04558">
      <w:r w:rsidRPr="00C04558">
        <w:t xml:space="preserve">- </w:t>
      </w:r>
      <w:r w:rsidR="00F83695" w:rsidRPr="00C04558">
        <w:t>kup</w:t>
      </w:r>
      <w:r w:rsidR="00117965" w:rsidRPr="00C04558">
        <w:t>cu</w:t>
      </w:r>
      <w:r w:rsidRPr="00C04558">
        <w:t xml:space="preserve"> </w:t>
      </w:r>
      <w:r w:rsidR="006B085C" w:rsidRPr="00C04558">
        <w:t>Sanji Klarić</w:t>
      </w:r>
    </w:p>
    <w:p w:rsidRDefault="004C76EE" w:rsidP="00F83695" w:rsidR="00F83695" w:rsidRPr="00C04558">
      <w:r w:rsidRPr="00C04558">
        <w:t xml:space="preserve">- </w:t>
      </w:r>
      <w:r w:rsidR="00F83695" w:rsidRPr="00C04558">
        <w:t xml:space="preserve"> </w:t>
      </w:r>
      <w:r w:rsidR="00117965" w:rsidRPr="00C04558">
        <w:t>z</w:t>
      </w:r>
      <w:r w:rsidR="0028462E" w:rsidRPr="00C04558">
        <w:t xml:space="preserve">k odjelu </w:t>
      </w:r>
      <w:r w:rsidR="006B085C" w:rsidRPr="00C04558">
        <w:t>Buzet</w:t>
      </w:r>
      <w:r w:rsidR="00B64F38" w:rsidRPr="00C04558">
        <w:t xml:space="preserve"> </w:t>
      </w:r>
      <w:r w:rsidR="0028462E" w:rsidRPr="00C04558">
        <w:t>OS u Puli</w:t>
      </w:r>
    </w:p>
    <w:p w:rsidRDefault="00117965" w:rsidP="00F83695" w:rsidR="00117965" w:rsidRPr="00C04558">
      <w:r w:rsidRPr="00C04558">
        <w:t xml:space="preserve">- </w:t>
      </w:r>
      <w:r w:rsidR="006B085C" w:rsidRPr="00C04558">
        <w:rPr>
          <w:bCs/>
          <w:color w:val="000000"/>
        </w:rPr>
        <w:t>H-ABDUCO D.O.O., OIB: 13667298928, ZAGREB, SLAVONSKA AVENIJA 6A</w:t>
      </w:r>
    </w:p>
    <w:p w:rsidRDefault="004C76EE" w:rsidP="00F83695" w:rsidR="00F83695" w:rsidRPr="00C04558">
      <w:r w:rsidRPr="00C04558">
        <w:t>-</w:t>
      </w:r>
      <w:r w:rsidR="00F83695" w:rsidRPr="00C04558">
        <w:t xml:space="preserve"> </w:t>
      </w:r>
      <w:r w:rsidRPr="00C04558">
        <w:t xml:space="preserve"> </w:t>
      </w:r>
      <w:r w:rsidR="00B64F38" w:rsidRPr="00C04558">
        <w:t>mrežna stranica e-O</w:t>
      </w:r>
      <w:r w:rsidR="00F83695" w:rsidRPr="00C04558">
        <w:t>glasna ploča sud</w:t>
      </w:r>
      <w:r w:rsidR="00B64F38" w:rsidRPr="00C04558">
        <w:t>ov</w:t>
      </w:r>
      <w:r w:rsidR="00F83695" w:rsidRPr="00C04558">
        <w:t>a</w:t>
      </w:r>
    </w:p>
    <w:p w:rsidRDefault="0024378E" w:rsidP="00F83695" w:rsidR="00F83695" w:rsidRPr="00C04558">
      <w:pPr>
        <w:ind w:left="-540"/>
        <w:jc w:val="both"/>
      </w:pPr>
      <w:r w:rsidRPr="00C04558">
        <w:t xml:space="preserve">        </w:t>
      </w:r>
    </w:p>
    <w:p w:rsidRDefault="0024378E" w:rsidP="00F83695" w:rsidR="0024378E" w:rsidRPr="00C04558">
      <w:pPr>
        <w:ind w:left="-540"/>
        <w:jc w:val="both"/>
      </w:pPr>
      <w:r w:rsidRPr="00C04558">
        <w:t xml:space="preserve">        Rijeka, </w:t>
      </w:r>
      <w:r w:rsidR="006B085C" w:rsidRPr="00C04558">
        <w:t>14. rujna</w:t>
      </w:r>
      <w:r w:rsidR="00844C47" w:rsidRPr="00C04558">
        <w:t xml:space="preserve"> 2017</w:t>
      </w:r>
      <w:r w:rsidRPr="00C04558">
        <w:t>.g.</w:t>
      </w:r>
    </w:p>
    <w:p w:rsidRDefault="00F83695" w:rsidP="00F83695" w:rsidR="00F83695" w:rsidRPr="00C04558">
      <w:pPr>
        <w:ind w:left="-540"/>
        <w:jc w:val="both"/>
      </w:pPr>
    </w:p>
    <w:p w:rsidRDefault="00F83695" w:rsidP="00F83695" w:rsidR="00F83695" w:rsidRPr="00C04558">
      <w:pPr>
        <w:ind w:left="-540"/>
        <w:jc w:val="both"/>
      </w:pPr>
    </w:p>
    <w:p w:rsidRDefault="00F83695" w:rsidP="00F83695" w:rsidR="00F83695" w:rsidRPr="00C04558">
      <w:pPr>
        <w:ind w:left="-540"/>
        <w:jc w:val="both"/>
      </w:pPr>
    </w:p>
    <w:p w:rsidRDefault="00F83695" w:rsidP="00F83695" w:rsidR="00F83695" w:rsidRPr="00C04558">
      <w:pPr>
        <w:jc w:val="both"/>
      </w:pPr>
      <w:r w:rsidRPr="00C04558">
        <w:t xml:space="preserve">                                                                                                     S u d a c</w:t>
      </w:r>
    </w:p>
    <w:p w:rsidRDefault="00F83695" w:rsidP="00F83695" w:rsidR="00F83695" w:rsidRPr="00C04558">
      <w:pPr>
        <w:jc w:val="both"/>
      </w:pPr>
      <w:r w:rsidRPr="00C04558">
        <w:t xml:space="preserve">                                                                                         </w:t>
      </w:r>
      <w:r w:rsidR="00C462B4" w:rsidRPr="00C04558">
        <w:t xml:space="preserve">     </w:t>
      </w:r>
      <w:r w:rsidRPr="00C04558">
        <w:t xml:space="preserve"> Vera Jelenović </w:t>
      </w:r>
    </w:p>
    <w:p w:rsidRDefault="00F83695" w:rsidP="00F83695" w:rsidR="00F83695" w:rsidRPr="00C04558"/>
    <w:p w:rsidRDefault="00E21439" w:rsidR="00E21439" w:rsidRPr="00C04558"/>
    <w:sectPr w:rsidR="00E21439" w:rsidRPr="00C04558">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5120" w:rsidR="00A35120">
      <w:r>
        <w:separator/>
      </w:r>
    </w:p>
  </w:endnote>
  <w:endnote w:id="0" w:type="continuationSeparator">
    <w:p w:rsidRDefault="00A35120" w:rsidR="00A351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455" w:rsidR="009A04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0455" w:rsidR="009A04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455" w:rsidR="009A04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132A">
      <w:rPr>
        <w:rStyle w:val="Brojstranice"/>
        <w:noProof/>
      </w:rPr>
      <w:t>1</w:t>
    </w:r>
    <w:r>
      <w:rPr>
        <w:rStyle w:val="Brojstranice"/>
      </w:rPr>
      <w:fldChar w:fldCharType="end"/>
    </w:r>
  </w:p>
  <w:p w:rsidRDefault="009A0455" w:rsidR="009A04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5120" w:rsidR="00A35120">
      <w:r>
        <w:separator/>
      </w:r>
    </w:p>
  </w:footnote>
  <w:footnote w:id="0" w:type="continuationSeparator">
    <w:p w:rsidRDefault="00A35120" w:rsidR="00A351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462E" w:rsidP="0028462E" w:rsidR="0028462E" w:rsidRPr="00117965">
    <w:pPr>
      <w:jc w:val="right"/>
    </w:pPr>
    <w:r w:rsidRPr="00117965">
      <w:tab/>
    </w:r>
    <w:r w:rsidRPr="00117965">
      <w:tab/>
    </w:r>
    <w:r w:rsidRPr="00117965">
      <w:tab/>
    </w:r>
    <w:r w:rsidRPr="00117965">
      <w:tab/>
    </w:r>
    <w:r w:rsidRPr="00117965">
      <w:tab/>
    </w:r>
    <w:r w:rsidRPr="00117965">
      <w:tab/>
    </w:r>
    <w:r w:rsidRPr="00117965">
      <w:tab/>
    </w:r>
    <w:r w:rsidRPr="00117965">
      <w:tab/>
      <w:t>Posl.br. 14 St-</w:t>
    </w:r>
    <w:r w:rsidR="006B085C">
      <w:t>533/2013</w:t>
    </w:r>
    <w:r w:rsidR="00BC5018">
      <w:t>-226</w:t>
    </w:r>
  </w:p>
  <w:p w:rsidRDefault="0028462E" w:rsidP="0028462E" w:rsidR="0028462E">
    <w:pPr>
      <w:pStyle w:val="Zaglavlje"/>
      <w:tabs>
        <w:tab w:pos="4536" w:val="clear"/>
        <w:tab w:pos="9072" w:val="clear"/>
        <w:tab w:pos="2224" w:val="left"/>
      </w:tabs>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428"/>
    <w:rsid w:val="000A0F46"/>
    <w:rsid w:val="000A1214"/>
    <w:rsid w:val="000A5D82"/>
    <w:rsid w:val="000A5DE9"/>
    <w:rsid w:val="000B035D"/>
    <w:rsid w:val="000B1854"/>
    <w:rsid w:val="000B1A8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796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696"/>
    <w:rsid w:val="001A156C"/>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78E"/>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462E"/>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276AB"/>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B79A7"/>
    <w:rsid w:val="003C0E07"/>
    <w:rsid w:val="003C13BD"/>
    <w:rsid w:val="003C1625"/>
    <w:rsid w:val="003C1A37"/>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46EB7"/>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72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6EE"/>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91A3B"/>
    <w:rsid w:val="00694D45"/>
    <w:rsid w:val="006A1085"/>
    <w:rsid w:val="006A339A"/>
    <w:rsid w:val="006A3D66"/>
    <w:rsid w:val="006A52AD"/>
    <w:rsid w:val="006A5D29"/>
    <w:rsid w:val="006A7848"/>
    <w:rsid w:val="006B085C"/>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3587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B05"/>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132A"/>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C4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7E3C"/>
    <w:rsid w:val="00977F24"/>
    <w:rsid w:val="00977FFD"/>
    <w:rsid w:val="00980829"/>
    <w:rsid w:val="00981AF8"/>
    <w:rsid w:val="009833A4"/>
    <w:rsid w:val="0098457C"/>
    <w:rsid w:val="0098713D"/>
    <w:rsid w:val="00990011"/>
    <w:rsid w:val="00990A74"/>
    <w:rsid w:val="009A0080"/>
    <w:rsid w:val="009A0455"/>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120"/>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86AE7"/>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668"/>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4F38"/>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018"/>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4558"/>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462B4"/>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07188"/>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6A3"/>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DF6D32"/>
    <w:rsid w:val="00E006C0"/>
    <w:rsid w:val="00E00E58"/>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BB5"/>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69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836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83695"/>
    <w:pPr>
      <w:tabs>
        <w:tab w:pos="4536" w:val="center"/>
        <w:tab w:pos="9072" w:val="right"/>
      </w:tabs>
    </w:pPr>
  </w:style>
  <w:style w:styleId="Brojstranice" w:type="character">
    <w:name w:val="page number"/>
    <w:basedOn w:val="Zadanifontodlomka"/>
    <w:rsid w:val="00F83695"/>
  </w:style>
  <w:style w:styleId="Tijeloteksta" w:type="paragraph">
    <w:name w:val="Body Text"/>
    <w:basedOn w:val="Normal"/>
    <w:rsid w:val="00F83695"/>
    <w:pPr>
      <w:jc w:val="both"/>
    </w:pPr>
    <w:rPr>
      <w:szCs w:val="20"/>
    </w:rPr>
  </w:style>
  <w:style w:styleId="Uvuenotijeloteksta" w:type="paragraph">
    <w:name w:val="Body Text Indent"/>
    <w:basedOn w:val="Normal"/>
    <w:rsid w:val="00F83695"/>
    <w:pPr>
      <w:ind w:firstLine="720"/>
      <w:jc w:val="both"/>
    </w:pPr>
    <w:rPr>
      <w:szCs w:val="20"/>
    </w:rPr>
  </w:style>
  <w:style w:styleId="Zaglavlje" w:type="paragraph">
    <w:name w:val="header"/>
    <w:basedOn w:val="Normal"/>
    <w:rsid w:val="0028462E"/>
    <w:pPr>
      <w:tabs>
        <w:tab w:pos="4536" w:val="center"/>
        <w:tab w:pos="9072" w:val="right"/>
      </w:tabs>
    </w:pPr>
  </w:style>
  <w:style w:customStyle="true" w:styleId="tabletextfield" w:type="character">
    <w:name w:val="table_text_field"/>
    <w:rsid w:val="00B64F38"/>
  </w:style>
  <w:style w:styleId="Tekstrezerviranogmjesta" w:type="character">
    <w:name w:val="Placeholder Text"/>
    <w:basedOn w:val="Zadanifontodlomka"/>
    <w:uiPriority w:val="99"/>
    <w:semiHidden/>
    <w:rsid w:val="007C132A"/>
    <w:rPr>
      <w:color w:val="808080"/>
      <w:bdr w:space="0" w:sz="0" w:color="auto" w:val="none"/>
      <w:shd w:fill="auto" w:color="auto" w:val="clear"/>
    </w:rPr>
  </w:style>
  <w:style w:customStyle="true" w:styleId="eSPISCCParagraphDefaultFont" w:type="character">
    <w:name w:val="eSPIS_CC_Paragraph Default Font"/>
    <w:basedOn w:val="Zadanifontodlomka"/>
    <w:rsid w:val="007C13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132A"/>
    <w:rPr>
      <w:bdr w:space="0" w:sz="0" w:color="auto" w:val="none"/>
      <w:shd w:fill="FFFFCC" w:color="auto" w:val="clear"/>
      <w:lang w:val="hr-HR"/>
    </w:rPr>
  </w:style>
  <w:style w:customStyle="true" w:styleId="PozadinaSvijetloCrvena" w:type="character">
    <w:name w:val="Pozadina_SvijetloCrvena"/>
    <w:basedOn w:val="eSPISCCParagraphDefaultFont"/>
    <w:rsid w:val="007C13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132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7C132A"/>
    <w:rPr>
      <w:rFonts w:cs="Tahoma" w:hAnsi="Tahoma" w:ascii="Tahoma"/>
      <w:sz w:val="16"/>
      <w:szCs w:val="16"/>
    </w:rPr>
  </w:style>
  <w:style w:customStyle="true" w:styleId="TekstbaloniaChar" w:type="character">
    <w:name w:val="Tekst balončića Char"/>
    <w:basedOn w:val="Zadanifontodlomka"/>
    <w:link w:val="Tekstbalonia"/>
    <w:rsid w:val="007C132A"/>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836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83695"/>
    <w:pPr>
      <w:tabs>
        <w:tab w:pos="4536" w:val="center"/>
        <w:tab w:pos="9072" w:val="right"/>
      </w:tabs>
    </w:pPr>
  </w:style>
  <w:style w:styleId="Brojstranice" w:type="character">
    <w:name w:val="page number"/>
    <w:basedOn w:val="Zadanifontodlomka"/>
    <w:rsid w:val="00F83695"/>
  </w:style>
  <w:style w:styleId="Tijeloteksta" w:type="paragraph">
    <w:name w:val="Body Text"/>
    <w:basedOn w:val="Normal"/>
    <w:rsid w:val="00F83695"/>
    <w:pPr>
      <w:jc w:val="both"/>
    </w:pPr>
    <w:rPr>
      <w:szCs w:val="20"/>
    </w:rPr>
  </w:style>
  <w:style w:styleId="Uvuenotijeloteksta" w:type="paragraph">
    <w:name w:val="Body Text Indent"/>
    <w:basedOn w:val="Normal"/>
    <w:rsid w:val="00F83695"/>
    <w:pPr>
      <w:ind w:firstLine="720"/>
      <w:jc w:val="both"/>
    </w:pPr>
    <w:rPr>
      <w:szCs w:val="20"/>
    </w:rPr>
  </w:style>
  <w:style w:styleId="Zaglavlje" w:type="paragraph">
    <w:name w:val="header"/>
    <w:basedOn w:val="Normal"/>
    <w:rsid w:val="0028462E"/>
    <w:pPr>
      <w:tabs>
        <w:tab w:pos="4536" w:val="center"/>
        <w:tab w:pos="9072" w:val="right"/>
      </w:tabs>
    </w:pPr>
  </w:style>
  <w:style w:customStyle="1" w:styleId="tabletextfield" w:type="character">
    <w:name w:val="table_text_field"/>
    <w:rsid w:val="00B64F38"/>
  </w:style>
  <w:style w:styleId="Tekstrezerviranogmjesta" w:type="character">
    <w:name w:val="Placeholder Text"/>
    <w:basedOn w:val="Zadanifontodlomka"/>
    <w:uiPriority w:val="99"/>
    <w:semiHidden/>
    <w:rsid w:val="007C132A"/>
    <w:rPr>
      <w:color w:val="808080"/>
      <w:bdr w:color="auto" w:space="0" w:sz="0" w:val="none"/>
      <w:shd w:color="auto" w:fill="auto" w:val="clear"/>
    </w:rPr>
  </w:style>
  <w:style w:customStyle="1" w:styleId="eSPISCCParagraphDefaultFont" w:type="character">
    <w:name w:val="eSPIS_CC_Paragraph Default Font"/>
    <w:basedOn w:val="Zadanifontodlomka"/>
    <w:rsid w:val="007C13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132A"/>
    <w:rPr>
      <w:bdr w:color="auto" w:space="0" w:sz="0" w:val="none"/>
      <w:shd w:color="auto" w:fill="FFFFCC" w:val="clear"/>
      <w:lang w:val="hr-HR"/>
    </w:rPr>
  </w:style>
  <w:style w:customStyle="1" w:styleId="PozadinaSvijetloCrvena" w:type="character">
    <w:name w:val="Pozadina_SvijetloCrvena"/>
    <w:basedOn w:val="eSPISCCParagraphDefaultFont"/>
    <w:rsid w:val="007C13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132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7C132A"/>
    <w:rPr>
      <w:rFonts w:ascii="Tahoma" w:cs="Tahoma" w:hAnsi="Tahoma"/>
      <w:sz w:val="16"/>
      <w:szCs w:val="16"/>
    </w:rPr>
  </w:style>
  <w:style w:customStyle="1" w:styleId="TekstbaloniaChar" w:type="character">
    <w:name w:val="Tekst balončića Char"/>
    <w:basedOn w:val="Zadanifontodlomka"/>
    <w:link w:val="Tekstbalonia"/>
    <w:rsid w:val="007C132A"/>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875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415</properties:Words>
  <properties:Characters>2071</properties:Characters>
  <properties:Lines>63</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2017-09-14T12:22:00Z</dcterms:created>
  <dc:creator>korlevicd</dc:creator>
  <cp:lastModifiedBy>Danijela Fumić</cp:lastModifiedBy>
  <cp:lastPrinted>2017-09-14T12:22:00Z</cp:lastPrinted>
  <dcterms:modified xmlns:xsi="http://www.w3.org/2001/XMLSchema-instance" xsi:type="dcterms:W3CDTF">2017-09-14T12:23:00Z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