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f89e" w14:paraId="13ef89e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9C3614">
        <w:rPr>
          <w:rFonts w:cstheme="majorBidi" w:hAnsiTheme="majorBidi" w:asciiTheme="majorBidi"/>
          <w:szCs w:val="24"/>
          <w:lang w:val="hr-HR"/>
        </w:rPr>
        <w:t>8786</w:t>
      </w:r>
      <w:r w:rsidR="00EC1D3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9C3614">
        <w:rPr>
          <w:rFonts w:cstheme="majorBidi" w:hAnsiTheme="majorBidi" w:asciiTheme="majorBidi"/>
          <w:szCs w:val="24"/>
          <w:lang w:val="hr-HR"/>
        </w:rPr>
        <w:t xml:space="preserve"> ALBATEKS d.o.o., </w:t>
      </w:r>
      <w:proofErr w:type="spellStart"/>
      <w:r w:rsidR="009C3614">
        <w:rPr>
          <w:rFonts w:cstheme="majorBidi" w:hAnsiTheme="majorBidi" w:asciiTheme="majorBidi"/>
          <w:szCs w:val="24"/>
          <w:lang w:val="hr-HR"/>
        </w:rPr>
        <w:t>Kanarinska</w:t>
      </w:r>
      <w:proofErr w:type="spellEnd"/>
      <w:r w:rsidR="009C3614">
        <w:rPr>
          <w:rFonts w:cstheme="majorBidi" w:hAnsiTheme="majorBidi" w:asciiTheme="majorBidi"/>
          <w:szCs w:val="24"/>
          <w:lang w:val="hr-HR"/>
        </w:rPr>
        <w:t xml:space="preserve"> 39, Zagreb, OIB: 84221422659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E71CB9">
        <w:rPr>
          <w:rFonts w:cstheme="majorBidi" w:hAnsiTheme="majorBidi" w:asciiTheme="majorBidi"/>
          <w:szCs w:val="24"/>
          <w:lang w:val="hr-HR"/>
        </w:rPr>
        <w:t>dana 8.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9C3614">
        <w:rPr>
          <w:rFonts w:hAnsi="Times New Roman" w:ascii="Times New Roman"/>
        </w:rPr>
        <w:t xml:space="preserve"> </w:t>
      </w:r>
      <w:r w:rsidR="009C3614" w:rsidRPr="009C3614">
        <w:rPr>
          <w:rFonts w:hAnsi="Times New Roman" w:ascii="Times New Roman"/>
        </w:rPr>
        <w:t xml:space="preserve">ALBATEKS d.o.o., </w:t>
      </w:r>
      <w:proofErr w:type="spellStart"/>
      <w:r w:rsidR="009C3614" w:rsidRPr="009C3614">
        <w:rPr>
          <w:rFonts w:hAnsi="Times New Roman" w:ascii="Times New Roman"/>
        </w:rPr>
        <w:t>Kanarinska</w:t>
      </w:r>
      <w:proofErr w:type="spellEnd"/>
      <w:r w:rsidR="009C3614" w:rsidRPr="009C3614">
        <w:rPr>
          <w:rFonts w:hAnsi="Times New Roman" w:ascii="Times New Roman"/>
        </w:rPr>
        <w:t xml:space="preserve"> 39, Zagreb, OIB: 84221422659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1E0EE4">
        <w:rPr>
          <w:rFonts w:cstheme="majorBidi" w:hAnsiTheme="majorBidi" w:asciiTheme="majorBidi"/>
          <w:szCs w:val="24"/>
        </w:rPr>
        <w:t>8. lipnja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316749">
        <w:rPr>
          <w:rFonts w:cstheme="majorBidi" w:hAnsiTheme="majorBidi" w:asciiTheme="majorBidi"/>
          <w:szCs w:val="24"/>
        </w:rPr>
        <w:t>u 8,40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6E27D0">
        <w:rPr>
          <w:rFonts w:hAnsi="Times New Roman" w:ascii="Times New Roman"/>
          <w:szCs w:val="24"/>
        </w:rPr>
        <w:t xml:space="preserve"> Branka Božić, Mirka Deanovića 11</w:t>
      </w:r>
      <w:r w:rsidR="001E0EE4" w:rsidRPr="001E0EE4">
        <w:rPr>
          <w:rFonts w:hAnsi="Times New Roman" w:ascii="Times New Roman"/>
          <w:szCs w:val="24"/>
        </w:rPr>
        <w:t xml:space="preserve">, </w:t>
      </w:r>
      <w:r w:rsidR="00995235">
        <w:rPr>
          <w:rFonts w:hAnsi="Times New Roman" w:ascii="Times New Roman"/>
          <w:szCs w:val="24"/>
        </w:rPr>
        <w:t>Zagreb</w:t>
      </w:r>
      <w:r w:rsidR="0069479D">
        <w:rPr>
          <w:rFonts w:hAnsi="Times New Roman" w:ascii="Times New Roman"/>
          <w:szCs w:val="24"/>
        </w:rPr>
        <w:t>, OIB: 50835813248</w:t>
      </w:r>
      <w:r w:rsidR="001E0EE4" w:rsidRPr="001E0EE4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9C3614" w:rsidRPr="009C3614">
        <w:rPr>
          <w:rFonts w:cstheme="majorBidi" w:hAnsiTheme="majorBidi" w:asciiTheme="majorBidi"/>
          <w:szCs w:val="24"/>
          <w:lang w:val="hr-HR"/>
        </w:rPr>
        <w:t xml:space="preserve">ALBATEKS d.o.o., </w:t>
      </w:r>
      <w:proofErr w:type="spellStart"/>
      <w:r w:rsidR="009C3614" w:rsidRPr="009C3614">
        <w:rPr>
          <w:rFonts w:cstheme="majorBidi" w:hAnsiTheme="majorBidi" w:asciiTheme="majorBidi"/>
          <w:szCs w:val="24"/>
          <w:lang w:val="hr-HR"/>
        </w:rPr>
        <w:t>Kanarinska</w:t>
      </w:r>
      <w:proofErr w:type="spellEnd"/>
      <w:r w:rsidR="009C3614" w:rsidRPr="009C3614">
        <w:rPr>
          <w:rFonts w:cstheme="majorBidi" w:hAnsiTheme="majorBidi" w:asciiTheme="majorBidi"/>
          <w:szCs w:val="24"/>
          <w:lang w:val="hr-HR"/>
        </w:rPr>
        <w:t xml:space="preserve"> 39, Zagreb, OIB: 84221422659</w:t>
      </w:r>
      <w:r w:rsidR="009C3614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1E0EE4">
        <w:rPr>
          <w:rFonts w:hAnsi="Times New Roman" w:ascii="Times New Roman"/>
          <w:szCs w:val="24"/>
          <w:lang w:val="hr-HR"/>
        </w:rPr>
        <w:t>8.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316749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316749" w:rsidP="00720C69" w:rsidR="00316749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316749" w:rsidP="00720C69" w:rsidR="00316749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316749" w:rsidP="00316749" w:rsidR="00316749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D50" w:rsidP="00DB4528" w:rsidR="000F4D50">
      <w:r>
        <w:separator/>
      </w:r>
    </w:p>
  </w:endnote>
  <w:endnote w:id="0" w:type="continuationSeparator">
    <w:p w:rsidRDefault="000F4D50" w:rsidP="00DB4528" w:rsidR="000F4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D50" w:rsidP="00DB4528" w:rsidR="000F4D50">
      <w:r>
        <w:separator/>
      </w:r>
    </w:p>
  </w:footnote>
  <w:footnote w:id="0" w:type="continuationSeparator">
    <w:p w:rsidRDefault="000F4D50" w:rsidP="00DB4528" w:rsidR="000F4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9C3614">
          <w:rPr>
            <w:rFonts w:hAnsi="Times New Roman" w:ascii="Times New Roman"/>
          </w:rPr>
          <w:t>8786</w:t>
        </w:r>
        <w:r w:rsidR="00F1743B">
          <w:rPr>
            <w:rFonts w:hAnsi="Times New Roman" w:ascii="Times New Roman"/>
          </w:rPr>
          <w:t>/</w:t>
        </w:r>
        <w:r w:rsidR="00E71CB9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0F4D50"/>
    <w:rsid w:val="0010153D"/>
    <w:rsid w:val="00102EF2"/>
    <w:rsid w:val="001036D3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0EE4"/>
    <w:rsid w:val="001E2A68"/>
    <w:rsid w:val="001F3A43"/>
    <w:rsid w:val="00201EA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3C30"/>
    <w:rsid w:val="00256DFD"/>
    <w:rsid w:val="002914C8"/>
    <w:rsid w:val="00291784"/>
    <w:rsid w:val="00291CFC"/>
    <w:rsid w:val="002A0CFB"/>
    <w:rsid w:val="002A7190"/>
    <w:rsid w:val="002B435F"/>
    <w:rsid w:val="002E1551"/>
    <w:rsid w:val="002E4629"/>
    <w:rsid w:val="002F4894"/>
    <w:rsid w:val="002F4C1C"/>
    <w:rsid w:val="00304085"/>
    <w:rsid w:val="00316749"/>
    <w:rsid w:val="003321B7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532B"/>
    <w:rsid w:val="00526DB9"/>
    <w:rsid w:val="0052754B"/>
    <w:rsid w:val="00532B71"/>
    <w:rsid w:val="00542080"/>
    <w:rsid w:val="00552913"/>
    <w:rsid w:val="00553C7D"/>
    <w:rsid w:val="00556763"/>
    <w:rsid w:val="005940E9"/>
    <w:rsid w:val="005A351B"/>
    <w:rsid w:val="005A7380"/>
    <w:rsid w:val="005B16A7"/>
    <w:rsid w:val="005B39E9"/>
    <w:rsid w:val="005B7067"/>
    <w:rsid w:val="005D55AF"/>
    <w:rsid w:val="005F232F"/>
    <w:rsid w:val="005F26CC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9479D"/>
    <w:rsid w:val="006A4FEB"/>
    <w:rsid w:val="006A7345"/>
    <w:rsid w:val="006C13FA"/>
    <w:rsid w:val="006C4727"/>
    <w:rsid w:val="006D12E2"/>
    <w:rsid w:val="006D13C5"/>
    <w:rsid w:val="006D3A6D"/>
    <w:rsid w:val="006D4241"/>
    <w:rsid w:val="006E27D0"/>
    <w:rsid w:val="006F03C5"/>
    <w:rsid w:val="006F3197"/>
    <w:rsid w:val="006F4B3E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7F59BD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1115B"/>
    <w:rsid w:val="00936EF6"/>
    <w:rsid w:val="009414D6"/>
    <w:rsid w:val="00956B1E"/>
    <w:rsid w:val="00961D9E"/>
    <w:rsid w:val="009634E3"/>
    <w:rsid w:val="009642F0"/>
    <w:rsid w:val="00990135"/>
    <w:rsid w:val="00991379"/>
    <w:rsid w:val="00992CAA"/>
    <w:rsid w:val="00993B2A"/>
    <w:rsid w:val="00995235"/>
    <w:rsid w:val="0099740D"/>
    <w:rsid w:val="00997BA9"/>
    <w:rsid w:val="009B6D76"/>
    <w:rsid w:val="009C3614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702B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A75A6"/>
    <w:rsid w:val="00BC5339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0619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1CB9"/>
    <w:rsid w:val="00E72F6B"/>
    <w:rsid w:val="00E807FE"/>
    <w:rsid w:val="00E82D79"/>
    <w:rsid w:val="00E85195"/>
    <w:rsid w:val="00E958D9"/>
    <w:rsid w:val="00EB5760"/>
    <w:rsid w:val="00EC1D3F"/>
    <w:rsid w:val="00EC3898"/>
    <w:rsid w:val="00EC4D50"/>
    <w:rsid w:val="00EC79BC"/>
    <w:rsid w:val="00ED4C5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7DF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16749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16749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8786</izvorni_sadrzaj>
    <derivirana_varijabla naziv="DomainObject.Predmet.Broj_1">8786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St-8786/2015</izvorni_sadrzaj>
    <derivirana_varijabla naziv="DomainObject.Predmet.OznakaBroj_1">St-8786/2015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ALBATEKS  d.o.o.</izvorni_sadrzaj>
    <derivirana_varijabla naziv="DomainObject.Predmet.ProtustrankaFormated_1">  ALBATEKS  d.o.o.</derivirana_varijabla>
  </DomainObject.Predmet.ProtustrankaFormated>
  <DomainObject.Predmet.ProtustrankaFormatedOIB>
    <izvorni_sadrzaj>  ALBATEKS  d.o.o., OIB 84221422659</izvorni_sadrzaj>
    <derivirana_varijabla naziv="DomainObject.Predmet.ProtustrankaFormatedOIB_1">  ALBATEKS  d.o.o., OIB 84221422659</derivirana_varijabla>
  </DomainObject.Predmet.ProtustrankaFormatedOIB>
  <DomainObject.Predmet.ProtustrankaFormatedWithAdress>
    <izvorni_sadrzaj> ALBATEKS  d.o.o., Kanarinska 39, 10000 Zagreb</izvorni_sadrzaj>
    <derivirana_varijabla naziv="DomainObject.Predmet.ProtustrankaFormatedWithAdress_1"> ALBATEKS  d.o.o., Kanarinska 39, 10000 Zagreb</derivirana_varijabla>
  </DomainObject.Predmet.ProtustrankaFormatedWithAdress>
  <DomainObject.Predmet.ProtustrankaFormatedWithAdressOIB>
    <izvorni_sadrzaj> ALBATEKS  d.o.o., OIB 84221422659, Kanarinska 39, 10000 Zagreb</izvorni_sadrzaj>
    <derivirana_varijabla naziv="DomainObject.Predmet.ProtustrankaFormatedWithAdressOIB_1"> ALBATEKS  d.o.o., OIB 84221422659, Kanarinska 39, 10000 Zagreb</derivirana_varijabla>
  </DomainObject.Predmet.ProtustrankaFormatedWithAdressOIB>
  <DomainObject.Predmet.ProtustrankaWithAdress>
    <izvorni_sadrzaj>ALBATEKS  d.o.o. Kanarinska 39, 10000 Zagreb</izvorni_sadrzaj>
    <derivirana_varijabla naziv="DomainObject.Predmet.ProtustrankaWithAdress_1">ALBATEKS  d.o.o. Kanarinska 39, 10000 Zagreb</derivirana_varijabla>
  </DomainObject.Predmet.ProtustrankaWithAdress>
  <DomainObject.Predmet.ProtustrankaWithAdressOIB>
    <izvorni_sadrzaj>ALBATEKS  d.o.o., OIB 84221422659, Kanarinska 39, 10000 Zagreb</izvorni_sadrzaj>
    <derivirana_varijabla naziv="DomainObject.Predmet.ProtustrankaWithAdressOIB_1">ALBATEKS  d.o.o., OIB 84221422659, Kanarinska 39, 10000 Zagreb</derivirana_varijabla>
  </DomainObject.Predmet.ProtustrankaWithAdressOIB>
  <DomainObject.Predmet.ProtustrankaNazivFormated>
    <izvorni_sadrzaj>ALBATEKS  d.o.o.</izvorni_sadrzaj>
    <derivirana_varijabla naziv="DomainObject.Predmet.ProtustrankaNazivFormated_1">ALBATEKS  d.o.o.</derivirana_varijabla>
  </DomainObject.Predmet.ProtustrankaNazivFormated>
  <DomainObject.Predmet.ProtustrankaNazivFormatedOIB>
    <izvorni_sadrzaj>ALBATEKS  d.o.o., OIB 84221422659</izvorni_sadrzaj>
    <derivirana_varijabla naziv="DomainObject.Predmet.ProtustrankaNazivFormatedOIB_1">ALBATEKS  d.o.o., OIB 84221422659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ALBATEKS  d.o.o.</item>
    </izvorni_sadrzaj>
    <derivirana_varijabla naziv="DomainObject.Predmet.ProtuStrankaListFormated_1">
      <item>ALBATEKS  d.o.o.</item>
    </derivirana_varijabla>
  </DomainObject.Predmet.ProtuStrankaListFormated>
  <DomainObject.Predmet.ProtuStrankaListFormatedOIB>
    <izvorni_sadrzaj>
      <item>ALBATEKS  d.o.o., OIB 84221422659</item>
    </izvorni_sadrzaj>
    <derivirana_varijabla naziv="DomainObject.Predmet.ProtuStrankaListFormatedOIB_1">
      <item>ALBATEKS  d.o.o., OIB 84221422659</item>
    </derivirana_varijabla>
  </DomainObject.Predmet.ProtuStrankaListFormatedOIB>
  <DomainObject.Predmet.ProtuStrankaListFormatedWithAdress>
    <izvorni_sadrzaj>
      <item>ALBATEKS  d.o.o., Kanarinska 39, 10000 Zagreb</item>
    </izvorni_sadrzaj>
    <derivirana_varijabla naziv="DomainObject.Predmet.ProtuStrankaListFormatedWithAdress_1">
      <item>ALBATEKS  d.o.o., Kanarinska 39, 10000 Zagreb</item>
    </derivirana_varijabla>
  </DomainObject.Predmet.ProtuStrankaListFormatedWithAdress>
  <DomainObject.Predmet.ProtuStrankaListFormatedWithAdressOIB>
    <izvorni_sadrzaj>
      <item>ALBATEKS  d.o.o., OIB 84221422659, Kanarinska 39, 10000 Zagreb</item>
    </izvorni_sadrzaj>
    <derivirana_varijabla naziv="DomainObject.Predmet.ProtuStrankaListFormatedWithAdressOIB_1">
      <item>ALBATEKS  d.o.o., OIB 84221422659, Kanarinska 39, 10000 Zagreb</item>
    </derivirana_varijabla>
  </DomainObject.Predmet.ProtuStrankaListFormatedWithAdressOIB>
  <DomainObject.Predmet.ProtuStrankaListNazivFormated>
    <izvorni_sadrzaj>
      <item>ALBATEKS  d.o.o.</item>
    </izvorni_sadrzaj>
    <derivirana_varijabla naziv="DomainObject.Predmet.ProtuStrankaListNazivFormated_1">
      <item>ALBATEKS  d.o.o.</item>
    </derivirana_varijabla>
  </DomainObject.Predmet.ProtuStrankaListNazivFormated>
  <DomainObject.Predmet.ProtuStrankaListNazivFormatedOIB>
    <izvorni_sadrzaj>
      <item>ALBATEKS  d.o.o., OIB 84221422659</item>
    </izvorni_sadrzaj>
    <derivirana_varijabla naziv="DomainObject.Predmet.ProtuStrankaListNazivFormatedOIB_1">
      <item>ALBATEKS  d.o.o., OIB 84221422659</item>
    </derivirana_varijabla>
  </DomainObject.Predmet.ProtuStrankaListNazivFormatedOIB>
  <DomainObject.Predmet.OstaliListFormated>
    <izvorni_sadrzaj>
      <item>Gazi Abdulji</item>
    </izvorni_sadrzaj>
    <derivirana_varijabla naziv="DomainObject.Predmet.OstaliListFormated_1">
      <item>Gazi Abdulji</item>
    </derivirana_varijabla>
  </DomainObject.Predmet.OstaliListFormated>
  <DomainObject.Predmet.OstaliListFormatedOIB>
    <izvorni_sadrzaj>
      <item>Gazi Abdulji, OIB 76948419680</item>
    </izvorni_sadrzaj>
    <derivirana_varijabla naziv="DomainObject.Predmet.OstaliListFormatedOIB_1">
      <item>Gazi Abdulji, OIB 76948419680</item>
    </derivirana_varijabla>
  </DomainObject.Predmet.OstaliListFormatedOIB>
  <DomainObject.Predmet.OstaliListFormatedWithAdress>
    <izvorni_sadrzaj>
      <item>Gazi Abdulji, NOVA CESTA 52, 10000 Zagreb</item>
    </izvorni_sadrzaj>
    <derivirana_varijabla naziv="DomainObject.Predmet.OstaliListFormatedWithAdress_1">
      <item>Gazi Abdulji, NOVA CESTA 52, 10000 Zagreb</item>
    </derivirana_varijabla>
  </DomainObject.Predmet.OstaliListFormatedWithAdress>
  <DomainObject.Predmet.OstaliListFormatedWithAdressOIB>
    <izvorni_sadrzaj>
      <item>Gazi Abdulji, OIB 76948419680, NOVA CESTA 52, 10000 Zagreb</item>
    </izvorni_sadrzaj>
    <derivirana_varijabla naziv="DomainObject.Predmet.OstaliListFormatedWithAdressOIB_1">
      <item>Gazi Abdulji, OIB 76948419680, NOVA CESTA 52, 10000 Zagreb</item>
    </derivirana_varijabla>
  </DomainObject.Predmet.OstaliListFormatedWithAdressOIB>
  <DomainObject.Predmet.OstaliListNazivFormated>
    <izvorni_sadrzaj>
      <item>Gazi Abdulji</item>
    </izvorni_sadrzaj>
    <derivirana_varijabla naziv="DomainObject.Predmet.OstaliListNazivFormated_1">
      <item>Gazi Abdulji</item>
    </derivirana_varijabla>
  </DomainObject.Predmet.OstaliListNazivFormated>
  <DomainObject.Predmet.OstaliListNazivFormatedOIB>
    <izvorni_sadrzaj>
      <item>Gazi Abdulji, OIB 76948419680</item>
    </izvorni_sadrzaj>
    <derivirana_varijabla naziv="DomainObject.Predmet.OstaliListNazivFormatedOIB_1">
      <item>Gazi Abdulji, OIB 76948419680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ALBATEKS  d.o.o.</izvorni_sadrzaj>
    <derivirana_varijabla naziv="DomainObject.Predmet.ProtustrankaIDrugi_1">ALBATEKS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ALBATEKS  d.o.o., OIB 84221422659, Kanarinska 39, 10000 Zagreb</izvorni_sadrzaj>
    <derivirana_varijabla naziv="DomainObject.Predmet.ProtustrankaIDrugiAdressOIB_1">ALBATEKS  d.o.o., OIB 84221422659, Kanarinska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ALBATEKS  d.o.o.</item>
      <item>Gazi Abdulji</item>
    </izvorni_sadrzaj>
    <derivirana_varijabla naziv="DomainObject.Predmet.SudioniciListNaziv_1">
      <item>FINA Regionalni centar Zagreb</item>
      <item>ALBATEKS  d.o.o.</item>
      <item>Gazi Abdulji</item>
    </derivirana_varijabla>
  </DomainObject.Predmet.SudioniciListNaziv>
  <DomainObject.Predmet.SudioniciListAdressOIB>
    <izvorni_sadrzaj>
      <item>FINA Regionalni centar Zagreb, OIB 85821130368, Trg svibanjskih žrtava 1995. 1,10000 Zagreb</item>
      <item>ALBATEKS  d.o.o., OIB 84221422659, Kanarinska 39,10000 Zagreb</item>
      <item>Gazi Abdulji, OIB 76948419680, NOVA CESTA 52,10000 Zagreb</item>
    </izvorni_sadrzaj>
    <derivirana_varijabla naziv="DomainObject.Predmet.SudioniciListAdressOIB_1">
      <item>FINA Regionalni centar Zagreb, OIB 85821130368, Trg svibanjskih žrtava 1995. 1,10000 Zagreb</item>
      <item>ALBATEKS  d.o.o., OIB 84221422659, Kanarinska 39,10000 Zagreb</item>
      <item>Gazi Abdulji, OIB 76948419680, NOVA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84221422659</item>
      <item>, OIB 76948419680</item>
    </izvorni_sadrzaj>
    <derivirana_varijabla naziv="DomainObject.Predmet.SudioniciListNazivOIB_1">
      <item>, OIB 85821130368</item>
      <item>, OIB 84221422659</item>
      <item>, OIB 76948419680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4FD456-1ACC-4F9A-8CBD-67B14A932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2228</properties:Characters>
  <properties:Lines>71</properties:Lines>
  <properties:Paragraphs>27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2017-06-08T06:41:00Z</cp:lastPrinted>
  <dcterms:modified xmlns:xsi="http://www.w3.org/2001/XMLSchema-instance" xsi:type="dcterms:W3CDTF">2017-06-08T06:42:00Z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