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45819" w14:paraId="e145819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F26559">
        <w:t>105/16-4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85821130368 za provedbom skraćenog stečajnog postupka nad </w:t>
      </w:r>
      <w:r w:rsidR="0050559A">
        <w:t xml:space="preserve">dužnikom </w:t>
      </w:r>
      <w:r w:rsidR="00F26559">
        <w:t xml:space="preserve">FABIJAN PROMET d.o.o. </w:t>
      </w:r>
      <w:r w:rsidR="009B7829" w:rsidRPr="009B7829">
        <w:t xml:space="preserve">za trgovinu i usluge, Zagreb, </w:t>
      </w:r>
      <w:r w:rsidR="00F26559">
        <w:t>Slunjska 22, OIB 49081073934, MBS 080635086</w:t>
      </w:r>
      <w:r w:rsidR="00D5361E">
        <w:t xml:space="preserve">, </w:t>
      </w:r>
      <w:r>
        <w:t xml:space="preserve">dana </w:t>
      </w:r>
      <w:r w:rsidR="00C071B1">
        <w:t>1</w:t>
      </w:r>
      <w:r w:rsidR="00F26559">
        <w:t>8</w:t>
      </w:r>
      <w:r w:rsidR="00D57066">
        <w:t>.</w:t>
      </w:r>
      <w:r w:rsidR="00C071B1">
        <w:t xml:space="preserve">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50559A">
        <w:rPr>
          <w:bCs/>
        </w:rPr>
        <w:t xml:space="preserve">dužnikom </w:t>
      </w:r>
      <w:r w:rsidR="00F26559">
        <w:t xml:space="preserve">FABIJAN PROMET d.o.o. </w:t>
      </w:r>
      <w:r w:rsidR="00F26559" w:rsidRPr="009B7829">
        <w:t xml:space="preserve">za trgovinu i usluge, Zagreb, </w:t>
      </w:r>
      <w:r w:rsidR="00F26559">
        <w:t>Slunjska 22, OIB 49081073934, MBS 080635086</w:t>
      </w:r>
      <w:r w:rsidR="00F77EFB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F77EFB" w:rsidR="00B506CA">
      <w:pPr>
        <w:pStyle w:val="Odlomakpopisa"/>
        <w:numPr>
          <w:ilvl w:val="0"/>
          <w:numId w:val="1"/>
        </w:numPr>
        <w:jc w:val="both"/>
      </w:pPr>
      <w:r>
        <w:t>Za stečajn</w:t>
      </w:r>
      <w:r w:rsidR="00A9097A">
        <w:t xml:space="preserve">u upraviteljicu </w:t>
      </w:r>
      <w:r>
        <w:t>imenuje se</w:t>
      </w:r>
      <w:r w:rsidR="00A9097A">
        <w:t xml:space="preserve"> Dinka Trumbić iz Splita, Lovretska 10, OIB 43468134790</w:t>
      </w:r>
      <w:r w:rsidR="005D469D">
        <w:t>.</w:t>
      </w:r>
    </w:p>
    <w:p w:rsidRDefault="00B506CA" w:rsidP="00B506CA" w:rsidR="00B506CA">
      <w:pPr>
        <w:pStyle w:val="Odlomakpopisa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F26559">
        <w:t xml:space="preserve">FABIJAN PROMET d.o.o. </w:t>
      </w:r>
      <w:r w:rsidR="00F26559" w:rsidRPr="009B7829">
        <w:t xml:space="preserve">za trgovinu i usluge, Zagreb, </w:t>
      </w:r>
      <w:r w:rsidR="00F26559">
        <w:t>Slunjska 22, OIB 49081073934, MBS 080635086</w:t>
      </w:r>
      <w:r w:rsidR="009108ED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AB6233">
        <w:t xml:space="preserve"> </w:t>
      </w:r>
      <w:r w:rsidR="00D5361E">
        <w:t>2</w:t>
      </w:r>
      <w:r w:rsidR="007D7BC7">
        <w:t xml:space="preserve">. veljače </w:t>
      </w:r>
      <w:r w:rsidR="002C604C">
        <w:t>2016</w:t>
      </w:r>
      <w:r>
        <w:t>. zahtjev za provedbu skraćenog stečajnog postupka nad dužnikom</w:t>
      </w:r>
      <w:r w:rsidR="002955F5">
        <w:t xml:space="preserve"> </w:t>
      </w:r>
      <w:r w:rsidR="004F670E">
        <w:t xml:space="preserve">FABIJAN PROMET d.o.o. </w:t>
      </w:r>
      <w:r w:rsidR="004F670E" w:rsidRPr="009B7829">
        <w:t xml:space="preserve">za trgovinu i usluge, Zagreb, </w:t>
      </w:r>
      <w:r w:rsidR="004F670E">
        <w:t>Slunjska 22, OIB 49081073934</w:t>
      </w:r>
      <w:r w:rsidR="002955F5">
        <w:t>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B506CA" w:rsidP="00B506CA" w:rsidR="00B506CA"/>
    <w:p w:rsidRDefault="00B506CA" w:rsidP="00B506CA" w:rsidR="00B506CA">
      <w:pPr>
        <w:ind w:firstLine="708"/>
        <w:jc w:val="both"/>
      </w:pPr>
      <w:r>
        <w:lastRenderedPageBreak/>
        <w:t xml:space="preserve">Trgovački sud u Osijeku je dana </w:t>
      </w:r>
      <w:r w:rsidR="004F670E">
        <w:t>24</w:t>
      </w:r>
      <w:r w:rsidR="00D57066">
        <w:t>.</w:t>
      </w:r>
      <w:r>
        <w:t xml:space="preserve"> svibnja 2016. godine objavio oglas na mrežnoj stranici e-Oglasna ploča sudova pod poslovnim brojem St-1</w:t>
      </w:r>
      <w:r w:rsidR="004F670E">
        <w:t>105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362E5">
        <w:t>1</w:t>
      </w:r>
      <w:r w:rsidR="004F670E">
        <w:t>8</w:t>
      </w:r>
      <w:r w:rsidR="002362E5">
        <w:t xml:space="preserve">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3F7" w:rsidP="00F961D8" w:rsidR="006523F7">
      <w:r>
        <w:separator/>
      </w:r>
    </w:p>
  </w:endnote>
  <w:endnote w:id="0" w:type="continuationSeparator">
    <w:p w:rsidRDefault="006523F7" w:rsidP="00F961D8" w:rsidR="006523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3F7" w:rsidP="00F961D8" w:rsidR="006523F7">
      <w:r>
        <w:separator/>
      </w:r>
    </w:p>
  </w:footnote>
  <w:footnote w:id="0" w:type="continuationSeparator">
    <w:p w:rsidRDefault="006523F7" w:rsidP="00F961D8" w:rsidR="006523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97B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4F670E">
      <w:t>105</w:t>
    </w:r>
    <w:r w:rsidR="00F77EFB">
      <w:t>/</w:t>
    </w:r>
    <w:r w:rsidR="00F961D8">
      <w:t>16-4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30DB1"/>
    <w:rsid w:val="00051187"/>
    <w:rsid w:val="0006717D"/>
    <w:rsid w:val="001C0834"/>
    <w:rsid w:val="001F7D2D"/>
    <w:rsid w:val="002362E5"/>
    <w:rsid w:val="002511C8"/>
    <w:rsid w:val="00286227"/>
    <w:rsid w:val="002955F5"/>
    <w:rsid w:val="002A45E9"/>
    <w:rsid w:val="002A6D8F"/>
    <w:rsid w:val="002C604C"/>
    <w:rsid w:val="00342EF9"/>
    <w:rsid w:val="003A057F"/>
    <w:rsid w:val="003D5995"/>
    <w:rsid w:val="00447275"/>
    <w:rsid w:val="0045297B"/>
    <w:rsid w:val="00474310"/>
    <w:rsid w:val="004A1C0B"/>
    <w:rsid w:val="004F670E"/>
    <w:rsid w:val="0050559A"/>
    <w:rsid w:val="00581DBE"/>
    <w:rsid w:val="005C2B6B"/>
    <w:rsid w:val="005D469D"/>
    <w:rsid w:val="005E2309"/>
    <w:rsid w:val="00646CD6"/>
    <w:rsid w:val="006523F7"/>
    <w:rsid w:val="0066353D"/>
    <w:rsid w:val="00667D9A"/>
    <w:rsid w:val="006C7D9B"/>
    <w:rsid w:val="006D6BB1"/>
    <w:rsid w:val="00723772"/>
    <w:rsid w:val="00731C1A"/>
    <w:rsid w:val="0077014F"/>
    <w:rsid w:val="007D7BC7"/>
    <w:rsid w:val="008431F8"/>
    <w:rsid w:val="008D4169"/>
    <w:rsid w:val="008D61A3"/>
    <w:rsid w:val="009108ED"/>
    <w:rsid w:val="009134B9"/>
    <w:rsid w:val="009628B3"/>
    <w:rsid w:val="009664E4"/>
    <w:rsid w:val="009B7829"/>
    <w:rsid w:val="009E1BBA"/>
    <w:rsid w:val="00A42316"/>
    <w:rsid w:val="00A9097A"/>
    <w:rsid w:val="00AB6233"/>
    <w:rsid w:val="00B506CA"/>
    <w:rsid w:val="00C071B1"/>
    <w:rsid w:val="00C97427"/>
    <w:rsid w:val="00CC632A"/>
    <w:rsid w:val="00D12FDF"/>
    <w:rsid w:val="00D5361E"/>
    <w:rsid w:val="00D57066"/>
    <w:rsid w:val="00D90AB2"/>
    <w:rsid w:val="00F26559"/>
    <w:rsid w:val="00F278D8"/>
    <w:rsid w:val="00F42EAB"/>
    <w:rsid w:val="00F77EFB"/>
    <w:rsid w:val="00F915DA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29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9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9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9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9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29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9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9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9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9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St-1105/2016</izvorni_sadrzaj>
    <derivirana_varijabla naziv="DomainObject.Predmet.OznakaBroj_1">St-1105/2016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FABIJAN PROMET d.o.o.</izvorni_sadrzaj>
    <derivirana_varijabla naziv="DomainObject.Predmet.ProtustrankaFormated_1">  FABIJAN PROMET d.o.o.</derivirana_varijabla>
  </DomainObject.Predmet.ProtustrankaFormated>
  <DomainObject.Predmet.ProtustrankaFormatedOIB>
    <izvorni_sadrzaj>  FABIJAN PROMET d.o.o., OIB 49081073934</izvorni_sadrzaj>
    <derivirana_varijabla naziv="DomainObject.Predmet.ProtustrankaFormatedOIB_1">  FABIJAN PROMET d.o.o., OIB 49081073934</derivirana_varijabla>
  </DomainObject.Predmet.ProtustrankaFormatedOIB>
  <DomainObject.Predmet.ProtustrankaFormatedWithAdress>
    <izvorni_sadrzaj> FABIJAN PROMET d.o.o., Slunjska 22, 10000 Zagreb</izvorni_sadrzaj>
    <derivirana_varijabla naziv="DomainObject.Predmet.ProtustrankaFormatedWithAdress_1"> FABIJAN PROMET d.o.o., Slunjska 22, 10000 Zagreb</derivirana_varijabla>
  </DomainObject.Predmet.ProtustrankaFormatedWithAdress>
  <DomainObject.Predmet.ProtustrankaFormatedWithAdressOIB>
    <izvorni_sadrzaj> FABIJAN PROMET d.o.o., OIB 49081073934, Slunjska 22, 10000 Zagreb</izvorni_sadrzaj>
    <derivirana_varijabla naziv="DomainObject.Predmet.ProtustrankaFormatedWithAdressOIB_1"> FABIJAN PROMET d.o.o., OIB 49081073934, Slunjska 22, 10000 Zagreb</derivirana_varijabla>
  </DomainObject.Predmet.ProtustrankaFormatedWithAdressOIB>
  <DomainObject.Predmet.ProtustrankaWithAdress>
    <izvorni_sadrzaj>FABIJAN PROMET d.o.o. Slunjska 22, 10000 Zagreb</izvorni_sadrzaj>
    <derivirana_varijabla naziv="DomainObject.Predmet.ProtustrankaWithAdress_1">FABIJAN PROMET d.o.o. Slunjska 22, 10000 Zagreb</derivirana_varijabla>
  </DomainObject.Predmet.ProtustrankaWithAdress>
  <DomainObject.Predmet.ProtustrankaWithAdressOIB>
    <izvorni_sadrzaj>FABIJAN PROMET d.o.o., OIB 49081073934, Slunjska 22, 10000 Zagreb</izvorni_sadrzaj>
    <derivirana_varijabla naziv="DomainObject.Predmet.ProtustrankaWithAdressOIB_1">FABIJAN PROMET d.o.o., OIB 49081073934, Slunjska 22, 10000 Zagreb</derivirana_varijabla>
  </DomainObject.Predmet.ProtustrankaWithAdressOIB>
  <DomainObject.Predmet.ProtustrankaNazivFormated>
    <izvorni_sadrzaj>FABIJAN PROMET d.o.o.</izvorni_sadrzaj>
    <derivirana_varijabla naziv="DomainObject.Predmet.ProtustrankaNazivFormated_1">FABIJAN PROMET d.o.o.</derivirana_varijabla>
  </DomainObject.Predmet.ProtustrankaNazivFormated>
  <DomainObject.Predmet.ProtustrankaNazivFormatedOIB>
    <izvorni_sadrzaj>FABIJAN PROMET d.o.o., OIB 49081073934</izvorni_sadrzaj>
    <derivirana_varijabla naziv="DomainObject.Predmet.ProtustrankaNazivFormatedOIB_1">FABIJAN PROMET d.o.o., OIB 49081073934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FABIJAN PROMET d.o.o.</item>
    </izvorni_sadrzaj>
    <derivirana_varijabla naziv="DomainObject.Predmet.ProtuStrankaListFormated_1">
      <item>FABIJAN PROMET d.o.o.</item>
    </derivirana_varijabla>
  </DomainObject.Predmet.ProtuStrankaListFormated>
  <DomainObject.Predmet.ProtuStrankaListFormatedOIB>
    <izvorni_sadrzaj>
      <item>FABIJAN PROMET d.o.o., OIB 49081073934</item>
    </izvorni_sadrzaj>
    <derivirana_varijabla naziv="DomainObject.Predmet.ProtuStrankaListFormatedOIB_1">
      <item>FABIJAN PROMET d.o.o., OIB 49081073934</item>
    </derivirana_varijabla>
  </DomainObject.Predmet.ProtuStrankaListFormatedOIB>
  <DomainObject.Predmet.ProtuStrankaListFormatedWithAdress>
    <izvorni_sadrzaj>
      <item>FABIJAN PROMET d.o.o., Slunjska 22, 10000 Zagreb</item>
    </izvorni_sadrzaj>
    <derivirana_varijabla naziv="DomainObject.Predmet.ProtuStrankaListFormatedWithAdress_1">
      <item>FABIJAN PROMET d.o.o., Slunjska 22, 10000 Zagreb</item>
    </derivirana_varijabla>
  </DomainObject.Predmet.ProtuStrankaListFormatedWithAdress>
  <DomainObject.Predmet.ProtuStrankaListFormatedWithAdressOIB>
    <izvorni_sadrzaj>
      <item>FABIJAN PROMET d.o.o., OIB 49081073934, Slunjska 22, 10000 Zagreb</item>
    </izvorni_sadrzaj>
    <derivirana_varijabla naziv="DomainObject.Predmet.ProtuStrankaListFormatedWithAdressOIB_1">
      <item>FABIJAN PROMET d.o.o., OIB 49081073934, Slunjska 22, 10000 Zagreb</item>
    </derivirana_varijabla>
  </DomainObject.Predmet.ProtuStrankaListFormatedWithAdressOIB>
  <DomainObject.Predmet.ProtuStrankaListNazivFormated>
    <izvorni_sadrzaj>
      <item>FABIJAN PROMET d.o.o.</item>
    </izvorni_sadrzaj>
    <derivirana_varijabla naziv="DomainObject.Predmet.ProtuStrankaListNazivFormated_1">
      <item>FABIJAN PROMET d.o.o.</item>
    </derivirana_varijabla>
  </DomainObject.Predmet.ProtuStrankaListNazivFormated>
  <DomainObject.Predmet.ProtuStrankaListNazivFormatedOIB>
    <izvorni_sadrzaj>
      <item>FABIJAN PROMET d.o.o., OIB 49081073934</item>
    </izvorni_sadrzaj>
    <derivirana_varijabla naziv="DomainObject.Predmet.ProtuStrankaListNazivFormatedOIB_1">
      <item>FABIJAN PROMET d.o.o., OIB 49081073934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FABIJAN PROMET d.o.o.</izvorni_sadrzaj>
    <derivirana_varijabla naziv="DomainObject.Predmet.ProtustrankaIDrugi_1">FABIJAN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FABIJAN PROMET d.o.o., OIB 49081073934, Slunjska 22, 10000 Zagreb</izvorni_sadrzaj>
    <derivirana_varijabla naziv="DomainObject.Predmet.ProtustrankaIDrugiAdressOIB_1">FABIJAN PROMET d.o.o., OIB 49081073934, Slunjska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FABIJAN PROMET d.o.o.</item>
      <item>FINA Regionalni centar Zagreb</item>
    </izvorni_sadrzaj>
    <derivirana_varijabla naziv="DomainObject.Predmet.SudioniciListNaziv_1">
      <item>FABIJAN PROMET d.o.o.</item>
      <item>FINA Regionalni centar Zagreb</item>
    </derivirana_varijabla>
  </DomainObject.Predmet.SudioniciListNaziv>
  <DomainObject.Predmet.SudioniciListAdressOIB>
    <izvorni_sadrzaj>
      <item>FABIJAN PROMET d.o.o., OIB 49081073934, Slunjska 22,10000 Zagreb</item>
      <item>FINA Regionalni centar Zagreb, OIB 85821130368, Trg svibanjskih žrtava 1995. br. 1,10000 Zagreb</item>
    </izvorni_sadrzaj>
    <derivirana_varijabla naziv="DomainObject.Predmet.SudioniciListAdressOIB_1">
      <item>FABIJAN PROMET d.o.o., OIB 49081073934, Slunjska 22,10000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49081073934</item>
      <item>, OIB 85821130368</item>
    </izvorni_sadrzaj>
    <derivirana_varijabla naziv="DomainObject.Predmet.SudioniciListNazivOIB_1">
      <item>, OIB 49081073934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59FC4C-762E-4E9F-8BC7-75BC2788FD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2309</properties:Characters>
  <properties:Lines>84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2016-08-16T10:16:00Z</dcterms:created>
  <dc:creator>Darija Miličević</dc:creator>
  <cp:lastModifiedBy>Darija Miličević</cp:lastModifiedBy>
  <cp:lastPrinted>2016-08-18T07:19:00Z</cp:lastPrinted>
  <dcterms:modified xmlns:xsi="http://www.w3.org/2001/XMLSchema-instance" xsi:type="dcterms:W3CDTF">2016-08-18T07:21:00Z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