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c812" w14:paraId="0afc812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311FF0">
        <w:rPr>
          <w:lang w:val="hr-HR"/>
        </w:rPr>
        <w:t>St-898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311FF0">
        <w:t>nad dužnikom SINIDA d.o.o., OIB: 41167908813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6E2D32">
        <w:t>dištem u Dr. Ivana No</w:t>
      </w:r>
      <w:r w:rsidR="00311FF0">
        <w:t>vaka 36</w:t>
      </w:r>
      <w:r w:rsidR="002F24AF">
        <w:t>,</w:t>
      </w:r>
      <w:r w:rsidR="00311FF0">
        <w:t xml:space="preserve"> 40000 Čakovec,</w:t>
      </w:r>
      <w:r w:rsidR="002326B3">
        <w:t xml:space="preserve">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311FF0">
        <w:t>SINIDA d.o.o., OIB: 41167908813 sa sjedištem u Dr. Ivana Nivaka 36, 40000 Čakovec</w:t>
      </w:r>
      <w:r w:rsidR="00311FF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311FF0">
        <w:rPr>
          <w:lang w:val="hr-HR"/>
        </w:rPr>
        <w:t xml:space="preserve">288.572,41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311FF0" w:rsidRPr="00311FF0">
        <w:t xml:space="preserve"> </w:t>
      </w:r>
      <w:r w:rsidR="00311FF0">
        <w:t>SINIDA d.o.o., OIB: 41167908813 sa sjedištem u Dr. Ivana Nivaka 36,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311FF0">
        <w:rPr>
          <w:lang w:val="hr-HR"/>
        </w:rPr>
        <w:t>ana 24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311FF0">
        <w:t>SINIDA d.o.o., OIB: 41167908813 sa sjedištem u Dr. Ivana Nivaka 36, 40000 Čakovec.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311FF0">
        <w:rPr>
          <w:lang w:val="hr-HR"/>
        </w:rPr>
        <w:t>288.572,41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C0045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7A2" w:rsidP="007F64E0" w:rsidR="00A727A2">
      <w:r>
        <w:separator/>
      </w:r>
    </w:p>
  </w:endnote>
  <w:endnote w:id="0" w:type="continuationSeparator">
    <w:p w:rsidRDefault="00A727A2" w:rsidP="007F64E0" w:rsidR="00A72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7A2" w:rsidP="007F64E0" w:rsidR="00A727A2">
      <w:r>
        <w:separator/>
      </w:r>
    </w:p>
  </w:footnote>
  <w:footnote w:id="0" w:type="continuationSeparator">
    <w:p w:rsidRDefault="00A727A2" w:rsidP="007F64E0" w:rsidR="00A72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311FF0">
      <w:rPr>
        <w:lang w:val="hr-HR"/>
      </w:rPr>
      <w:t>St-898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39D8" w:rsidRPr="000C39D8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39D8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045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15F5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2D32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27A2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4555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4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4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St-898/2015-4</izvorni_sadrzaj>
    <derivirana_varijabla naziv="DomainObject.Oznaka_1">St-898/2015-4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SINIDA društvo s ograničenom odgovornošću za ugostiteljstvo i druge usluge</izvorni_sadrzaj>
    <derivirana_varijabla naziv="DomainObject.Predmet.ProtustrankaFormated_1">  SINIDA društvo s ograničenom odgovornošću za ugostiteljstvo i druge usluge</derivirana_varijabla>
  </DomainObject.Predmet.ProtustrankaFormated>
  <DomainObject.Predmet.ProtustrankaFormatedOIB>
    <izvorni_sadrzaj>  SINIDA društvo s ograničenom odgovornošću za ugostiteljstvo i druge usluge, OIB 41167908813</izvorni_sadrzaj>
    <derivirana_varijabla naziv="DomainObject.Predmet.ProtustrankaFormatedOIB_1">  SINIDA društvo s ograničenom odgovornošću za ugostiteljstvo i druge usluge, OIB 41167908813</derivirana_varijabla>
  </DomainObject.Predmet.ProtustrankaFormatedOIB>
  <DomainObject.Predmet.ProtustrankaFormatedWithAdress>
    <izvorni_sadrzaj> SINIDA društvo s ograničenom odgovornošću za ugostiteljstvo i druge usluge, Dr. Ivana Novaka 36, 40000 Čakovec</izvorni_sadrzaj>
    <derivirana_varijabla naziv="DomainObject.Predmet.ProtustrankaFormatedWithAdress_1"> SINIDA društvo s ograničenom odgovornošću za ugostiteljstvo i druge usluge, Dr. Ivana Novaka 36, 40000 Čakovec</derivirana_varijabla>
  </DomainObject.Predmet.ProtustrankaFormatedWithAdress>
  <DomainObject.Predmet.ProtustrankaFormatedWithAdressOIB>
    <izvorni_sadrzaj> SINIDA društvo s ograničenom odgovornošću za ugostiteljstvo i druge usluge, OIB 41167908813, Dr. Ivana Novaka 36, 40000 Čakovec</izvorni_sadrzaj>
    <derivirana_varijabla naziv="DomainObject.Predmet.ProtustrankaFormatedWithAdressOIB_1"> SINIDA društvo s ograničenom odgovornošću za ugostiteljstvo i druge usluge, OIB 41167908813, Dr. Ivana Novaka 36, 40000 Čakovec</derivirana_varijabla>
  </DomainObject.Predmet.ProtustrankaFormatedWithAdressOIB>
  <DomainObject.Predmet.ProtustrankaWithAdress>
    <izvorni_sadrzaj>SINIDA društvo s ograničenom odgovornošću za ugostiteljstvo i druge usluge Dr. Ivana Novaka 36, 40000 Čakovec</izvorni_sadrzaj>
    <derivirana_varijabla naziv="DomainObject.Predmet.ProtustrankaWithAdress_1">SINIDA društvo s ograničenom odgovornošću za ugostiteljstvo i druge usluge Dr. Ivana Novaka 36, 40000 Čakovec</derivirana_varijabla>
  </DomainObject.Predmet.ProtustrankaWithAdress>
  <DomainObject.Predmet.ProtustrankaWithAdressOIB>
    <izvorni_sadrzaj>SINIDA društvo s ograničenom odgovornošću za ugostiteljstvo i druge usluge, OIB 41167908813, Dr. Ivana Novaka 36, 40000 Čakovec</izvorni_sadrzaj>
    <derivirana_varijabla naziv="DomainObject.Predmet.ProtustrankaWithAdressOIB_1">SINIDA društvo s ograničenom odgovornošću za ugostiteljstvo i druge usluge, OIB 41167908813, Dr. Ivana Novaka 36, 40000 Čakovec</derivirana_varijabla>
  </DomainObject.Predmet.ProtustrankaWithAdressOIB>
  <DomainObject.Predmet.ProtustrankaNazivFormated>
    <izvorni_sadrzaj>SINIDA društvo s ograničenom odgovornošću za ugostiteljstvo i druge usluge</izvorni_sadrzaj>
    <derivirana_varijabla naziv="DomainObject.Predmet.ProtustrankaNazivFormated_1">SINIDA društvo s ograničenom odgovornošću za ugostiteljstvo i druge usluge</derivirana_varijabla>
  </DomainObject.Predmet.ProtustrankaNazivFormated>
  <DomainObject.Predmet.ProtustrankaNazivFormatedOIB>
    <izvorni_sadrzaj>SINIDA društvo s ograničenom odgovornošću za ugostiteljstvo i druge usluge, OIB 41167908813</izvorni_sadrzaj>
    <derivirana_varijabla naziv="DomainObject.Predmet.ProtustrankaNazivFormatedOIB_1">SINIDA društvo s ograničenom odgovornošću za ugostiteljstvo i druge usluge, OIB 41167908813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288572.41</izvorni_sadrzaj>
    <derivirana_varijabla naziv="DomainObject.Predmet.TrenutnaVrijednost_1">288572.41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SINIDA društvo s ograničenom odgovornošću za ugostiteljstvo i druge usluge</item>
    </izvorni_sadrzaj>
    <derivirana_varijabla naziv="DomainObject.Predmet.ProtuStrankaListFormated_1">
      <item>SINIDA društvo s ograničenom odgovornošću za ugostiteljstvo i druge usluge</item>
    </derivirana_varijabla>
  </DomainObject.Predmet.ProtuStrankaListFormated>
  <DomainObject.Predmet.ProtuStrankaListFormatedOIB>
    <izvorni_sadrzaj>
      <item>SINIDA društvo s ograničenom odgovornošću za ugostiteljstvo i druge usluge, OIB 41167908813</item>
    </izvorni_sadrzaj>
    <derivirana_varijabla naziv="DomainObject.Predmet.ProtuStrankaListFormatedOIB_1">
      <item>SINIDA društvo s ograničenom odgovornošću za ugostiteljstvo i druge usluge, OIB 41167908813</item>
    </derivirana_varijabla>
  </DomainObject.Predmet.ProtuStrankaListFormatedOIB>
  <DomainObject.Predmet.ProtuStrankaListFormatedWithAdress>
    <izvorni_sadrzaj>
      <item>SINIDA društvo s ograničenom odgovornošću za ugostiteljstvo i druge usluge, Dr. Ivana Novaka 36, 40000 Čakovec</item>
    </izvorni_sadrzaj>
    <derivirana_varijabla naziv="DomainObject.Predmet.ProtuStrankaListFormatedWithAdress_1">
      <item>SINIDA društvo s ograničenom odgovornošću za ugostiteljstvo i druge usluge, Dr. Ivana Novaka 36, 40000 Čakovec</item>
    </derivirana_varijabla>
  </DomainObject.Predmet.ProtuStrankaListFormatedWithAdress>
  <DomainObject.Predmet.ProtuStrankaListFormatedWithAdressOIB>
    <izvorni_sadrzaj>
      <item>SINIDA društvo s ograničenom odgovornošću za ugostiteljstvo i druge usluge, OIB 41167908813, Dr. Ivana Novaka 36, 40000 Čakovec</item>
    </izvorni_sadrzaj>
    <derivirana_varijabla naziv="DomainObject.Predmet.ProtuStrankaListFormatedWithAdressOIB_1">
      <item>SINIDA društvo s ograničenom odgovornošću za ugostiteljstvo i druge usluge, OIB 41167908813, Dr. Ivana Novaka 36, 40000 Čakovec</item>
    </derivirana_varijabla>
  </DomainObject.Predmet.ProtuStrankaListFormatedWithAdressOIB>
  <DomainObject.Predmet.ProtuStrankaListNazivFormated>
    <izvorni_sadrzaj>
      <item>SINIDA društvo s ograničenom odgovornošću za ugostiteljstvo i druge usluge</item>
    </izvorni_sadrzaj>
    <derivirana_varijabla naziv="DomainObject.Predmet.ProtuStrankaListNazivFormated_1">
      <item>SINIDA društvo s ograničenom odgovornošću za ugostiteljstvo i druge usluge</item>
    </derivirana_varijabla>
  </DomainObject.Predmet.ProtuStrankaListNazivFormated>
  <DomainObject.Predmet.ProtuStrankaListNazivFormatedOIB>
    <izvorni_sadrzaj>
      <item>SINIDA društvo s ograničenom odgovornošću za ugostiteljstvo i druge usluge, OIB 41167908813</item>
    </izvorni_sadrzaj>
    <derivirana_varijabla naziv="DomainObject.Predmet.ProtuStrankaListNazivFormatedOIB_1">
      <item>SINIDA društvo s ograničenom odgovornošću za ugostiteljstvo i druge usluge, OIB 41167908813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St-898/2015-4</izvorni_sadrzaj>
    <derivirana_varijabla naziv="DomainObject.PoslovniBrojDokumenta_1">St-898/2015-4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SINIDA društvo s ograničenom odgovornošću za ugostiteljstvo i druge usluge</izvorni_sadrzaj>
    <derivirana_varijabla naziv="DomainObject.Predmet.ProtustrankaIDrugi_1">SINIDA društvo s ograničenom odgovornošću za ugostiteljstvo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SINIDA društvo s ograničenom odgovornošću za ugostiteljstvo i druge usluge, OIB 41167908813, Dr. Ivana Novaka 36, 40000 Čakovec</izvorni_sadrzaj>
    <derivirana_varijabla naziv="DomainObject.Predmet.ProtustrankaIDrugiAdressOIB_1">SINIDA društvo s ograničenom odgovornošću za ugostiteljstvo i druge usluge, OIB 41167908813,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SINIDA društvo s ograničenom odgovornošću za ugostiteljstvo i druge usluge</item>
      <item>E-oglasna ploča</item>
      <item>Sudski registar, Trgovački sud u Varaždinu</item>
    </izvorni_sadrzaj>
    <derivirana_varijabla naziv="DomainObject.Predmet.SudioniciListNaziv_1">
      <item>Financijska agencija</item>
      <item>SINIDA društvo s ograničenom odgovornošću za ugostiteljstvo i druge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SINIDA društvo s ograničenom odgovornošću za ugostiteljstvo i druge usluge, OIB 41167908813, Dr. Ivana Novaka 36,40000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SINIDA društvo s ograničenom odgovornošću za ugostiteljstvo i druge usluge, OIB 41167908813, Dr. Ivana Novaka 36,40000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41167908813</item>
      <item>, OIB null</item>
      <item>, OIB null</item>
    </izvorni_sadrzaj>
    <derivirana_varijabla naziv="DomainObject.Predmet.SudioniciListNazivOIB_1">
      <item>, OIB 85821130368</item>
      <item>, OIB 41167908813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2290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2016-02-02T09:38:00Z</dcterms:created>
  <dc:creator>user</dc:creator>
  <cp:lastModifiedBy>Maja Marčec</cp:lastModifiedBy>
  <cp:lastPrinted>2016-02-02T11:01:00Z</cp:lastPrinted>
  <dcterms:modified xmlns:xsi="http://www.w3.org/2001/XMLSchema-instance" xsi:type="dcterms:W3CDTF">2016-02-02T11:02:00Z</dcterms:modified>
  <cp:revision>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