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f4b0" w14:paraId="ef5f4b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A248D">
        <w:rPr>
          <w:b/>
        </w:rPr>
        <w:t>1</w:t>
      </w:r>
      <w:r w:rsidR="007B062A">
        <w:rPr>
          <w:b/>
        </w:rPr>
        <w:t>620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B062A" w:rsidRPr="007B062A">
        <w:t>WORLDWIDE PROJECT j.d.o.o., Split, Hercegovačka 19, MBS: 060324203, OIB: 43560606634</w:t>
      </w:r>
      <w:r w:rsidR="00451E27" w:rsidRPr="00A27FE8">
        <w:t xml:space="preserve">, 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B062A" w:rsidRPr="007B062A">
        <w:t>WORLDWIDE PROJECT j.d.o.o., Split, Hercegovačka 19, MBS: 060324203, OIB: 43560606634</w:t>
      </w:r>
      <w:r w:rsidR="00401D68">
        <w:t xml:space="preserve"> </w:t>
      </w:r>
      <w:r w:rsidR="00511804">
        <w:t xml:space="preserve">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AA007D">
        <w:t>0</w:t>
      </w:r>
      <w:r w:rsidR="009247F2" w:rsidRPr="00A27FE8">
        <w:t>,</w:t>
      </w:r>
      <w:r w:rsidR="007B062A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B062A" w:rsidRPr="007B062A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B062A" w:rsidRPr="007B062A">
        <w:t>WORLDWIDE PROJECT j.d.o.o., Split, Hercegovačka 19, MBS: 060324203, OIB: 43560606634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B062A" w:rsidP="007B062A" w:rsidR="007B062A">
      <w:pPr>
        <w:ind w:firstLine="708"/>
        <w:jc w:val="both"/>
      </w:pPr>
      <w:r>
        <w:t>Predlagatelj Financijska agencija, RC Split je prijedlogom zaprimljenim na Trgovačkom sudu u Splitu, dana 09. kolovoza 2016. godine predložio otvaranje stečajnog postupka nad dužnikom WORLDWIDE PROJECT j.d.o.o., Split, Hercegovačka 19, MBS: 060324203, OIB: 43560606634. U prijedlogu se u bitnome navodi da temeljem čl. 110. st. 1. SZ-a podnosi prijedlog, te da na dan 20.07.2016.g. dužnik ima u očevidniku redoslijeda osnova za plaćanje evidentirane osnove za plaćanje u neprekinutom razdoblju od 120 dana u ukupnom iznosu od 8.206,07 kuna u koji iznos je uračunata kamata i naknada predlagatelja za provedbu ovrhe na novčanim sredstvima. Navodi se da dužnik ima jednog zaposlenog, te ima otvoren račun kod Erste &amp; Steiermarkische bank d.d.</w:t>
      </w:r>
    </w:p>
    <w:p w:rsidRDefault="007B062A" w:rsidP="007B062A" w:rsidR="007B062A">
      <w:pPr>
        <w:ind w:firstLine="708"/>
        <w:jc w:val="both"/>
      </w:pPr>
    </w:p>
    <w:p w:rsidRDefault="007B062A" w:rsidP="007B062A" w:rsidR="007B062A">
      <w:pPr>
        <w:ind w:firstLine="708"/>
        <w:jc w:val="both"/>
      </w:pPr>
      <w:r>
        <w:t>Kako je predlagatelj učinio vjerojatnim postojanje stečajnog razloga, to je rješenjem ovog suda posl.br. St-1620/2016 od 14. ožujka 2017.g. pokrenut prethodni postupak radi utvrđivanja uvjeta za otvaranje stečajnog postupka i zakazano ročište  na koje su pozvani predlagatelj, FINA, dužnik, zastupnik po zakonu dužnika.</w:t>
      </w:r>
    </w:p>
    <w:p w:rsidRDefault="007B062A" w:rsidP="007B062A" w:rsidR="007B062A">
      <w:pPr>
        <w:ind w:firstLine="708"/>
        <w:jc w:val="both"/>
      </w:pPr>
    </w:p>
    <w:p w:rsidRDefault="007B062A" w:rsidP="007B062A" w:rsidR="007B062A">
      <w:pPr>
        <w:ind w:firstLine="708"/>
        <w:jc w:val="both"/>
      </w:pPr>
      <w:r>
        <w:t xml:space="preserve">Na ročište dana 12. travnja 2017.g. nije pristupio zastupnik po zakonu dužnika niti je postupio po nalogu suda iz toč. IV rješenja posl.br. St-1620/2016 od 15. ožujka 2017.g i između ostalog dostavio podatke i o imovini dužnika. Stoga je sud službenim putem od Ministarstva Financija, Općinskog suda, zemljišno-knjižni odjel i Ministarstva unutarnjih poslova, PU Splitsko-dalm. zatražio podatke o imovini dužnika. </w:t>
      </w:r>
    </w:p>
    <w:p w:rsidRDefault="007B062A" w:rsidP="007B062A" w:rsidR="007B062A">
      <w:pPr>
        <w:ind w:firstLine="708"/>
        <w:jc w:val="both"/>
      </w:pPr>
    </w:p>
    <w:p w:rsidRDefault="007B062A" w:rsidP="007B062A" w:rsidR="007B062A">
      <w:pPr>
        <w:ind w:firstLine="708"/>
        <w:jc w:val="both"/>
      </w:pPr>
    </w:p>
    <w:p w:rsidRDefault="007B062A" w:rsidP="007B062A" w:rsidR="007B062A">
      <w:pPr>
        <w:ind w:firstLine="708"/>
        <w:jc w:val="both"/>
      </w:pPr>
      <w:r>
        <w:t xml:space="preserve">Iz podneska Općinskog suda u Splitu, zk odjel Split (list spisa 12) je vidljivo da dužnik  nije upisan kao vlasnik nekretnina na području tog zk odjela, a iz podneska MUP-a (list spisa 11) je vidljivo da je dužnik nije evidentiran kao vlasnik vozila. </w:t>
      </w:r>
    </w:p>
    <w:p w:rsidRDefault="007B062A" w:rsidP="007B062A" w:rsidR="007B062A">
      <w:pPr>
        <w:ind w:firstLine="708"/>
        <w:jc w:val="both"/>
      </w:pPr>
    </w:p>
    <w:p w:rsidRDefault="007B062A" w:rsidP="007B062A" w:rsidR="00AA007D">
      <w:pPr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380 dana. Kod stečajnog dužnika je stoga ispunjen stečajni razlog nesposobnosti za plaćanje.</w:t>
      </w:r>
    </w:p>
    <w:p w:rsidRDefault="00AA248D" w:rsidP="00AA248D" w:rsidR="00AA248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AA248D">
        <w:t>1</w:t>
      </w:r>
      <w:r w:rsidR="007B062A">
        <w:t>620</w:t>
      </w:r>
      <w:r w:rsidR="00CD5844">
        <w:t>/2016</w:t>
      </w:r>
      <w:r w:rsidR="009247F2" w:rsidRPr="00A27FE8">
        <w:t xml:space="preserve"> od </w:t>
      </w:r>
      <w:r w:rsidR="00AA007D">
        <w:t>12. travnj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 xml:space="preserve">Kako u ostavljenom roku nije bilo uplata, a sud je o posljedicama ne uplate upozorio već u rješenju </w:t>
      </w:r>
      <w:r w:rsidR="00CD578D" w:rsidRPr="00CD578D">
        <w:t>St-</w:t>
      </w:r>
      <w:r w:rsidR="00AA248D">
        <w:t>1</w:t>
      </w:r>
      <w:r w:rsidR="007B062A">
        <w:t>620</w:t>
      </w:r>
      <w:r w:rsidR="00AA007D">
        <w:t>/2016 od 12. travnj</w:t>
      </w:r>
      <w:r w:rsidR="00CD578D" w:rsidRPr="00CD578D">
        <w:t>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007D">
        <w:rPr>
          <w:b/>
        </w:rPr>
        <w:t>1</w:t>
      </w:r>
      <w:r w:rsidR="00F07981">
        <w:rPr>
          <w:b/>
        </w:rPr>
        <w:t>5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7769C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AA248D">
      <w:rPr>
        <w:rFonts w:hAnsi="Book Antiqua" w:ascii="Book Antiqua"/>
        <w:b/>
        <w:sz w:val="20"/>
        <w:szCs w:val="20"/>
      </w:rPr>
      <w:t>1</w:t>
    </w:r>
    <w:r w:rsidR="007B062A">
      <w:rPr>
        <w:rFonts w:hAnsi="Book Antiqua" w:ascii="Book Antiqua"/>
        <w:b/>
        <w:sz w:val="20"/>
        <w:szCs w:val="20"/>
      </w:rPr>
      <w:t>620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7769C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062A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295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7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6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6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7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6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6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St-1620/2016</izvorni_sadrzaj>
    <derivirana_varijabla naziv="DomainObject.Predmet.OznakaBroj_1">St-1620/2016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WORLDWIDE PROJECT jednostavno društvo s ograničenom odgovornošću za marketing i usluge</izvorni_sadrzaj>
    <derivirana_varijabla naziv="DomainObject.Predmet.ProtustrankaFormated_1">  WORLDWIDE PROJECT jednostavno društvo s ograničenom odgovornošću za marketing i usluge</derivirana_varijabla>
  </DomainObject.Predmet.ProtustrankaFormated>
  <DomainObject.Predmet.ProtustrankaFormatedOIB>
    <izvorni_sadrzaj>  WORLDWIDE PROJECT jednostavno društvo s ograničenom odgovornošću za marketing i usluge, OIB 43560606634</izvorni_sadrzaj>
    <derivirana_varijabla naziv="DomainObject.Predmet.ProtustrankaFormatedOIB_1">  WORLDWIDE PROJECT jednostavno društvo s ograničenom odgovornošću za marketing i usluge, OIB 43560606634</derivirana_varijabla>
  </DomainObject.Predmet.ProtustrankaFormatedOIB>
  <DomainObject.Predmet.ProtustrankaFormatedWithAdress>
    <izvorni_sadrzaj> WORLDWIDE PROJECT jednostavno društvo s ograničenom odgovornošću za marketing i usluge, Hercegovačka 19, 21000 Split</izvorni_sadrzaj>
    <derivirana_varijabla naziv="DomainObject.Predmet.ProtustrankaFormatedWithAdress_1"> WORLDWIDE PROJECT jednostavno društvo s ograničenom odgovornošću za marketing i usluge, Hercegovačka 19, 21000 Split</derivirana_varijabla>
  </DomainObject.Predmet.ProtustrankaFormatedWithAdress>
  <DomainObject.Predmet.ProtustrankaFormatedWithAdressOIB>
    <izvorni_sadrzaj> WORLDWIDE PROJECT jednostavno društvo s ograničenom odgovornošću za marketing i usluge, OIB 43560606634, Hercegovačka 19, 21000 Split</izvorni_sadrzaj>
    <derivirana_varijabla naziv="DomainObject.Predmet.ProtustrankaFormatedWithAdressOIB_1"> WORLDWIDE PROJECT jednostavno društvo s ograničenom odgovornošću za marketing i usluge, OIB 43560606634, Hercegovačka 19, 21000 Split</derivirana_varijabla>
  </DomainObject.Predmet.ProtustrankaFormatedWithAdressOIB>
  <DomainObject.Predmet.ProtustrankaWithAdress>
    <izvorni_sadrzaj>WORLDWIDE PROJECT jednostavno društvo s ograničenom odgovornošću za marketing i usluge Hercegovačka 19, 21000 Split</izvorni_sadrzaj>
    <derivirana_varijabla naziv="DomainObject.Predmet.ProtustrankaWithAdress_1">WORLDWIDE PROJECT jednostavno društvo s ograničenom odgovornošću za marketing i usluge Hercegovačka 19, 21000 Split</derivirana_varijabla>
  </DomainObject.Predmet.ProtustrankaWithAdress>
  <DomainObject.Predmet.ProtustrankaWithAdressOIB>
    <izvorni_sadrzaj>WORLDWIDE PROJECT jednostavno društvo s ograničenom odgovornošću za marketing i usluge, OIB 43560606634, Hercegovačka 19, 21000 Split</izvorni_sadrzaj>
    <derivirana_varijabla naziv="DomainObject.Predmet.ProtustrankaWithAdressOIB_1">WORLDWIDE PROJECT jednostavno društvo s ograničenom odgovornošću za marketing i usluge, OIB 43560606634, Hercegovačka 19, 21000 Split</derivirana_varijabla>
  </DomainObject.Predmet.ProtustrankaWithAdressOIB>
  <DomainObject.Predmet.ProtustrankaNazivFormated>
    <izvorni_sadrzaj>WORLDWIDE PROJECT jednostavno društvo s ograničenom odgovornošću za marketing i usluge</izvorni_sadrzaj>
    <derivirana_varijabla naziv="DomainObject.Predmet.ProtustrankaNazivFormated_1">WORLDWIDE PROJECT jednostavno društvo s ograničenom odgovornošću za marketing i usluge</derivirana_varijabla>
  </DomainObject.Predmet.ProtustrankaNazivFormated>
  <DomainObject.Predmet.ProtustrankaNazivFormatedOIB>
    <izvorni_sadrzaj>WORLDWIDE PROJECT jednostavno društvo s ograničenom odgovornošću za marketing i usluge, OIB 43560606634</izvorni_sadrzaj>
    <derivirana_varijabla naziv="DomainObject.Predmet.ProtustrankaNazivFormatedOIB_1">WORLDWIDE PROJECT jednostavno društvo s ograničenom odgovornošću za marketing i usluge, OIB 43560606634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8206.07</izvorni_sadrzaj>
    <derivirana_varijabla naziv="DomainObject.Predmet.TrenutnaVrijednost_1">8206.07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WORLDWIDE PROJECT jednostavno društvo s ograničenom odgovornošću za marketing i usluge</item>
    </izvorni_sadrzaj>
    <derivirana_varijabla naziv="DomainObject.Predmet.ProtuStrankaListFormated_1">
      <item>WORLDWIDE PROJECT jednostavno društvo s ograničenom odgovornošću za marketing i usluge</item>
    </derivirana_varijabla>
  </DomainObject.Predmet.ProtuStrankaListFormated>
  <DomainObject.Predmet.ProtuStrankaListFormatedOIB>
    <izvorni_sadrzaj>
      <item>WORLDWIDE PROJECT jednostavno društvo s ograničenom odgovornošću za marketing i usluge, OIB 43560606634</item>
    </izvorni_sadrzaj>
    <derivirana_varijabla naziv="DomainObject.Predmet.ProtuStrankaListFormatedOIB_1">
      <item>WORLDWIDE PROJECT jednostavno društvo s ograničenom odgovornošću za marketing i usluge, OIB 43560606634</item>
    </derivirana_varijabla>
  </DomainObject.Predmet.ProtuStrankaListFormatedOIB>
  <DomainObject.Predmet.ProtuStrankaListFormatedWithAdress>
    <izvorni_sadrzaj>
      <item>WORLDWIDE PROJECT jednostavno društvo s ograničenom odgovornošću za marketing i usluge, Hercegovačka 19, 21000 Split</item>
    </izvorni_sadrzaj>
    <derivirana_varijabla naziv="DomainObject.Predmet.ProtuStrankaListFormatedWithAdress_1">
      <item>WORLDWIDE PROJECT jednostavno društvo s ograničenom odgovornošću za marketing i usluge, Hercegovačka 19, 21000 Split</item>
    </derivirana_varijabla>
  </DomainObject.Predmet.ProtuStrankaListFormatedWithAdress>
  <DomainObject.Predmet.ProtuStrankaListFormatedWithAdressOIB>
    <izvorni_sadrzaj>
      <item>WORLDWIDE PROJECT jednostavno društvo s ograničenom odgovornošću za marketing i usluge, OIB 43560606634, Hercegovačka 19, 21000 Split</item>
    </izvorni_sadrzaj>
    <derivirana_varijabla naziv="DomainObject.Predmet.ProtuStrankaListFormatedWithAdressOIB_1">
      <item>WORLDWIDE PROJECT jednostavno društvo s ograničenom odgovornošću za marketing i usluge, OIB 43560606634, Hercegovačka 19, 21000 Split</item>
    </derivirana_varijabla>
  </DomainObject.Predmet.ProtuStrankaListFormatedWithAdressOIB>
  <DomainObject.Predmet.ProtuStrankaListNazivFormated>
    <izvorni_sadrzaj>
      <item>WORLDWIDE PROJECT jednostavno društvo s ograničenom odgovornošću za marketing i usluge</item>
    </izvorni_sadrzaj>
    <derivirana_varijabla naziv="DomainObject.Predmet.ProtuStrankaListNazivFormated_1">
      <item>WORLDWIDE PROJECT jednostavno društvo s ograničenom odgovornošću za marketing i usluge</item>
    </derivirana_varijabla>
  </DomainObject.Predmet.ProtuStrankaListNazivFormated>
  <DomainObject.Predmet.ProtuStrankaListNazivFormatedOIB>
    <izvorni_sadrzaj>
      <item>WORLDWIDE PROJECT jednostavno društvo s ograničenom odgovornošću za marketing i usluge, OIB 43560606634</item>
    </izvorni_sadrzaj>
    <derivirana_varijabla naziv="DomainObject.Predmet.ProtuStrankaListNazivFormatedOIB_1">
      <item>WORLDWIDE PROJECT jednostavno društvo s ograničenom odgovornošću za marketing i usluge, OIB 43560606634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WORLDWIDE PROJECT jednostavno društvo s ograničenom odgovornošću za marketing i usluge</izvorni_sadrzaj>
    <derivirana_varijabla naziv="DomainObject.Predmet.ProtustrankaIDrugi_1">WORLDWIDE PROJECT jednostavno društvo s ograničenom odgovornošću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WORLDWIDE PROJECT jednostavno društvo s ograničenom odgovornošću za marketing i usluge, OIB 43560606634, Hercegovačka 19, 21000 Split</izvorni_sadrzaj>
    <derivirana_varijabla naziv="DomainObject.Predmet.ProtustrankaIDrugiAdressOIB_1">WORLDWIDE PROJECT jednostavno društvo s ograničenom odgovornošću za marketing i usluge, OIB 43560606634, Hercegovačka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WORLDWIDE PROJECT jednostavno društvo s ograničenom odgovornošću za marketing i usluge</item>
      <item>FINANCIJSKA AGENCIJA, RC SPLIT</item>
    </izvorni_sadrzaj>
    <derivirana_varijabla naziv="DomainObject.Predmet.SudioniciListNaziv_1">
      <item>WORLDWIDE PROJECT jednostavno društvo s ograničenom odgovornošću za marketing i usluge</item>
      <item>FINANCIJSKA AGENCIJA, RC SPLIT</item>
    </derivirana_varijabla>
  </DomainObject.Predmet.SudioniciListNaziv>
  <DomainObject.Predmet.SudioniciListAdressOIB>
    <izvorni_sadrzaj>
      <item>WORLDWIDE PROJECT jednostavno društvo s ograničenom odgovornošću za marketing i usluge, OIB 43560606634, Hercegovačka 19,21000 Split</item>
      <item>FINANCIJSKA AGENCIJA, RC SPLIT, OIB 85821130368, Mažuranićevo šetalište 24 b,21000 Split</item>
    </izvorni_sadrzaj>
    <derivirana_varijabla naziv="DomainObject.Predmet.SudioniciListAdressOIB_1">
      <item>WORLDWIDE PROJECT jednostavno društvo s ograničenom odgovornošću za marketing i usluge, OIB 43560606634, Hercegovačka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43560606634</item>
      <item>, OIB 85821130368</item>
    </izvorni_sadrzaj>
    <derivirana_varijabla naziv="DomainObject.Predmet.SudioniciListNazivOIB_1">
      <item>, OIB 43560606634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5283</properties:Characters>
  <properties:Lines>141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2017-05-15T07:46:00Z</dcterms:created>
  <dc:creator>Katarina Franković</dc:creator>
  <cp:lastModifiedBy>Katarina Franković</cp:lastModifiedBy>
  <cp:lastPrinted>2017-05-15T07:46:00Z</cp:lastPrinted>
  <dcterms:modified xmlns:xsi="http://www.w3.org/2001/XMLSchema-instance" xsi:type="dcterms:W3CDTF">2017-05-15T07:47:00Z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