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67a29" w14:paraId="4567a29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5454C8">
        <w:rPr>
          <w:rFonts w:hAnsi="Times New Roman" w:ascii="Times New Roman"/>
          <w:szCs w:val="24"/>
          <w:lang w:val="hr-HR"/>
        </w:rPr>
        <w:t>5311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242071">
        <w:rPr>
          <w:rFonts w:hAnsi="Times New Roman" w:ascii="Times New Roman"/>
          <w:szCs w:val="24"/>
          <w:lang w:val="hr-HR"/>
        </w:rPr>
        <w:t xml:space="preserve"> </w:t>
      </w:r>
      <w:r w:rsidR="00352D31" w:rsidRPr="00352D31">
        <w:rPr>
          <w:rFonts w:hAnsi="Times New Roman" w:ascii="Times New Roman"/>
          <w:szCs w:val="24"/>
          <w:lang w:val="hr-HR"/>
        </w:rPr>
        <w:t>ARANEA NOVA d.o.o.</w:t>
      </w:r>
      <w:r w:rsidR="00352D31">
        <w:rPr>
          <w:rFonts w:hAnsi="Times New Roman" w:ascii="Times New Roman"/>
          <w:szCs w:val="24"/>
          <w:lang w:val="hr-HR"/>
        </w:rPr>
        <w:t>, Prečac</w:t>
      </w:r>
      <w:r w:rsidR="009374DE">
        <w:rPr>
          <w:rFonts w:hAnsi="Times New Roman" w:ascii="Times New Roman"/>
          <w:szCs w:val="24"/>
          <w:lang w:val="hr-HR"/>
        </w:rPr>
        <w:t xml:space="preserve"> (</w:t>
      </w:r>
      <w:r w:rsidR="00352D31">
        <w:rPr>
          <w:rFonts w:hAnsi="Times New Roman" w:ascii="Times New Roman"/>
          <w:szCs w:val="24"/>
          <w:lang w:val="hr-HR"/>
        </w:rPr>
        <w:t xml:space="preserve">Općina Brckovljani), Zagrebačka 8, </w:t>
      </w:r>
      <w:r w:rsidR="009374DE">
        <w:rPr>
          <w:rFonts w:hAnsi="Times New Roman" w:ascii="Times New Roman"/>
          <w:szCs w:val="24"/>
          <w:lang w:val="hr-HR"/>
        </w:rPr>
        <w:t xml:space="preserve">OIB: </w:t>
      </w:r>
      <w:r w:rsidR="00352D31" w:rsidRPr="00352D31">
        <w:rPr>
          <w:rFonts w:hAnsi="Times New Roman" w:ascii="Times New Roman"/>
          <w:szCs w:val="24"/>
          <w:lang w:val="hr-HR"/>
        </w:rPr>
        <w:t>03701295239</w:t>
      </w:r>
      <w:r w:rsidR="00694BEF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681230">
        <w:rPr>
          <w:rFonts w:hAnsi="Times New Roman" w:ascii="Times New Roman"/>
          <w:szCs w:val="24"/>
          <w:lang w:val="hr-HR"/>
        </w:rPr>
        <w:t>18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352D31" w:rsidRPr="00352D31">
        <w:rPr>
          <w:rFonts w:hAnsi="Times New Roman" w:ascii="Times New Roman"/>
          <w:szCs w:val="24"/>
          <w:lang w:val="hr-HR"/>
        </w:rPr>
        <w:t>ARANEA NOVA d.o.o.</w:t>
      </w:r>
      <w:r w:rsidR="00352D31">
        <w:rPr>
          <w:rFonts w:hAnsi="Times New Roman" w:ascii="Times New Roman"/>
          <w:szCs w:val="24"/>
          <w:lang w:val="hr-HR"/>
        </w:rPr>
        <w:t xml:space="preserve">, Prečac (Općina Brckovljani), Zagrebačka 8, OIB: </w:t>
      </w:r>
      <w:r w:rsidR="00352D31" w:rsidRPr="00352D31">
        <w:rPr>
          <w:rFonts w:hAnsi="Times New Roman" w:ascii="Times New Roman"/>
          <w:szCs w:val="24"/>
          <w:lang w:val="hr-HR"/>
        </w:rPr>
        <w:t>03701295239</w:t>
      </w:r>
      <w:r w:rsidR="00EF0DDB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352D31" w:rsidRPr="00352D31">
        <w:rPr>
          <w:rFonts w:hAnsi="Times New Roman" w:ascii="Times New Roman"/>
          <w:szCs w:val="24"/>
          <w:lang w:val="hr-HR"/>
        </w:rPr>
        <w:t>ARANEA NOVA d.o.o.</w:t>
      </w:r>
      <w:r w:rsidR="00352D31">
        <w:rPr>
          <w:rFonts w:hAnsi="Times New Roman" w:ascii="Times New Roman"/>
          <w:szCs w:val="24"/>
          <w:lang w:val="hr-HR"/>
        </w:rPr>
        <w:t xml:space="preserve">, Prečac (Općina Brckovljani), Zagrebačka 8, OIB: </w:t>
      </w:r>
      <w:r w:rsidR="00352D31" w:rsidRPr="00352D31">
        <w:rPr>
          <w:rFonts w:hAnsi="Times New Roman" w:ascii="Times New Roman"/>
          <w:szCs w:val="24"/>
          <w:lang w:val="hr-HR"/>
        </w:rPr>
        <w:t>03701295239</w:t>
      </w:r>
      <w:r w:rsidR="00242071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681230">
        <w:rPr>
          <w:rFonts w:hAnsi="Times New Roman" w:ascii="Times New Roman"/>
          <w:szCs w:val="24"/>
          <w:lang w:val="hr-HR"/>
        </w:rPr>
        <w:t>18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280A88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 xml:space="preserve">e-Oglasna ploča- </w:t>
      </w:r>
      <w:r w:rsidR="00681230">
        <w:rPr>
          <w:rFonts w:hAnsi="Times New Roman" w:ascii="Times New Roman"/>
          <w:szCs w:val="24"/>
          <w:lang w:val="hr-HR"/>
        </w:rPr>
        <w:t>8</w:t>
      </w:r>
      <w:r w:rsidRPr="00FC5E27">
        <w:rPr>
          <w:rFonts w:hAnsi="Times New Roman" w:ascii="Times New Roman"/>
          <w:szCs w:val="24"/>
          <w:lang w:val="hr-HR"/>
        </w:rPr>
        <w:t xml:space="preserve">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80A8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7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15B4B"/>
    <w:rsid w:val="0016730D"/>
    <w:rsid w:val="00170A65"/>
    <w:rsid w:val="00182088"/>
    <w:rsid w:val="001A26ED"/>
    <w:rsid w:val="001B3BAC"/>
    <w:rsid w:val="00230CD2"/>
    <w:rsid w:val="00242071"/>
    <w:rsid w:val="00280A88"/>
    <w:rsid w:val="002E422F"/>
    <w:rsid w:val="00342182"/>
    <w:rsid w:val="0034337C"/>
    <w:rsid w:val="00352D31"/>
    <w:rsid w:val="0035735F"/>
    <w:rsid w:val="003E54E2"/>
    <w:rsid w:val="0042162E"/>
    <w:rsid w:val="00422898"/>
    <w:rsid w:val="004862C1"/>
    <w:rsid w:val="004B2B00"/>
    <w:rsid w:val="004D3A78"/>
    <w:rsid w:val="004E5A23"/>
    <w:rsid w:val="00512B33"/>
    <w:rsid w:val="00532B71"/>
    <w:rsid w:val="005340BD"/>
    <w:rsid w:val="005454C8"/>
    <w:rsid w:val="00560D78"/>
    <w:rsid w:val="00586826"/>
    <w:rsid w:val="005940E9"/>
    <w:rsid w:val="005967BE"/>
    <w:rsid w:val="005D4710"/>
    <w:rsid w:val="006356C5"/>
    <w:rsid w:val="0064774B"/>
    <w:rsid w:val="006660A8"/>
    <w:rsid w:val="00681230"/>
    <w:rsid w:val="00694BEF"/>
    <w:rsid w:val="006D3846"/>
    <w:rsid w:val="006F3C67"/>
    <w:rsid w:val="0074450F"/>
    <w:rsid w:val="007A29F9"/>
    <w:rsid w:val="00801591"/>
    <w:rsid w:val="00840E3D"/>
    <w:rsid w:val="008968CC"/>
    <w:rsid w:val="008B4ECC"/>
    <w:rsid w:val="008E3BB4"/>
    <w:rsid w:val="008F5966"/>
    <w:rsid w:val="00932D82"/>
    <w:rsid w:val="009374DE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42FF7"/>
    <w:rsid w:val="00B50722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E5750"/>
    <w:rsid w:val="00EF0DDB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0A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0A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0A8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0A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0A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0A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0A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0A8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0A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0A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5311</izvorni_sadrzaj>
    <derivirana_varijabla naziv="DomainObject.Predmet.Broj_1">5311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St-5311/2015</izvorni_sadrzaj>
    <derivirana_varijabla naziv="DomainObject.Predmet.OznakaBroj_1">St-5311/2015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ARANEA NOVA d.o.o. zastupanog po punomoćniku Zoran Grmuša</izvorni_sadrzaj>
    <derivirana_varijabla naziv="DomainObject.Predmet.ProtustrankaFormated_1">  ARANEA NOVA d.o.o. zastupanog po punomoćniku Zoran Grmuša</derivirana_varijabla>
  </DomainObject.Predmet.ProtustrankaFormated>
  <DomainObject.Predmet.ProtustrankaFormatedOIB>
    <izvorni_sadrzaj>  ARANEA NOVA d.o.o., OIB 03701295239 zastupanog po punomoćniku Zoran Grmuša</izvorni_sadrzaj>
    <derivirana_varijabla naziv="DomainObject.Predmet.ProtustrankaFormatedOIB_1">  ARANEA NOVA d.o.o., OIB 03701295239 zastupanog po punomoćniku Zoran Grmuša</derivirana_varijabla>
  </DomainObject.Predmet.ProtustrankaFormatedOIB>
  <DomainObject.Predmet.ProtustrankaFormatedWithAdress>
    <izvorni_sadrzaj> ARANEA NOVA d.o.o., Zagrebačka 8, 10370 Prečec zastupanog po punomoćniku Zoran Grmuša</izvorni_sadrzaj>
    <derivirana_varijabla naziv="DomainObject.Predmet.ProtustrankaFormatedWithAdress_1"> ARANEA NOVA d.o.o., Zagrebačka 8, 10370 Prečec zastupanog po punomoćniku Zoran Grmuša</derivirana_varijabla>
  </DomainObject.Predmet.ProtustrankaFormatedWithAdress>
  <DomainObject.Predmet.ProtustrankaFormatedWithAdressOIB>
    <izvorni_sadrzaj> ARANEA NOVA d.o.o., OIB 03701295239, Zagrebačka 8, 10370 Prečec zastupanog po punomoćniku Zoran Grmuša</izvorni_sadrzaj>
    <derivirana_varijabla naziv="DomainObject.Predmet.ProtustrankaFormatedWithAdressOIB_1"> ARANEA NOVA d.o.o., OIB 03701295239, Zagrebačka 8, 10370 Prečec zastupanog po punomoćniku Zoran Grmuša</derivirana_varijabla>
  </DomainObject.Predmet.ProtustrankaFormatedWithAdressOIB>
  <DomainObject.Predmet.ProtustrankaWithAdress>
    <izvorni_sadrzaj>ARANEA NOVA d.o.o. Zagrebačka 8, 10370 Prečec</izvorni_sadrzaj>
    <derivirana_varijabla naziv="DomainObject.Predmet.ProtustrankaWithAdress_1">ARANEA NOVA d.o.o. Zagrebačka 8, 10370 Prečec</derivirana_varijabla>
  </DomainObject.Predmet.ProtustrankaWithAdress>
  <DomainObject.Predmet.ProtustrankaWithAdressOIB>
    <izvorni_sadrzaj>ARANEA NOVA d.o.o., OIB 03701295239, Zagrebačka 8, 10370 Prečec</izvorni_sadrzaj>
    <derivirana_varijabla naziv="DomainObject.Predmet.ProtustrankaWithAdressOIB_1">ARANEA NOVA d.o.o., OIB 03701295239, Zagrebačka 8, 10370 Prečec</derivirana_varijabla>
  </DomainObject.Predmet.ProtustrankaWithAdressOIB>
  <DomainObject.Predmet.ProtustrankaNazivFormated>
    <izvorni_sadrzaj>ARANEA NOVA d.o.o.</izvorni_sadrzaj>
    <derivirana_varijabla naziv="DomainObject.Predmet.ProtustrankaNazivFormated_1">ARANEA NOVA d.o.o.</derivirana_varijabla>
  </DomainObject.Predmet.ProtustrankaNazivFormated>
  <DomainObject.Predmet.ProtustrankaNazivFormatedOIB>
    <izvorni_sadrzaj>ARANEA NOVA d.o.o., OIB 03701295239</izvorni_sadrzaj>
    <derivirana_varijabla naziv="DomainObject.Predmet.ProtustrankaNazivFormatedOIB_1">ARANEA NOVA d.o.o., OIB 03701295239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ARANEA NOVA d.o.o. zastupanog po punomoćniku Zoran Grmuša</item>
    </izvorni_sadrzaj>
    <derivirana_varijabla naziv="DomainObject.Predmet.ProtuStrankaListFormated_1">
      <item>ARANEA NOVA d.o.o. zastupanog po punomoćniku Zoran Grmuša</item>
    </derivirana_varijabla>
  </DomainObject.Predmet.ProtuStrankaListFormated>
  <DomainObject.Predmet.ProtuStrankaListFormatedOIB>
    <izvorni_sadrzaj>
      <item>ARANEA NOVA d.o.o., OIB 03701295239 zastupanog po punomoćniku Zoran Grmuša</item>
    </izvorni_sadrzaj>
    <derivirana_varijabla naziv="DomainObject.Predmet.ProtuStrankaListFormatedOIB_1">
      <item>ARANEA NOVA d.o.o., OIB 03701295239 zastupanog po punomoćniku Zoran Grmuša</item>
    </derivirana_varijabla>
  </DomainObject.Predmet.ProtuStrankaListFormatedOIB>
  <DomainObject.Predmet.ProtuStrankaListFormatedWithAdress>
    <izvorni_sadrzaj>
      <item>ARANEA NOVA d.o.o., Zagrebačka 8, 10370 Prečec zastupanog po punomoćniku Zoran Grmuša</item>
    </izvorni_sadrzaj>
    <derivirana_varijabla naziv="DomainObject.Predmet.ProtuStrankaListFormatedWithAdress_1">
      <item>ARANEA NOVA d.o.o., Zagrebačka 8, 10370 Prečec zastupanog po punomoćniku Zoran Grmuša</item>
    </derivirana_varijabla>
  </DomainObject.Predmet.ProtuStrankaListFormatedWithAdress>
  <DomainObject.Predmet.ProtuStrankaListFormatedWithAdressOIB>
    <izvorni_sadrzaj>
      <item>ARANEA NOVA d.o.o., OIB 03701295239, Zagrebačka 8, 10370 Prečec zastupanog po punomoćniku Zoran Grmuša</item>
    </izvorni_sadrzaj>
    <derivirana_varijabla naziv="DomainObject.Predmet.ProtuStrankaListFormatedWithAdressOIB_1">
      <item>ARANEA NOVA d.o.o., OIB 03701295239, Zagrebačka 8, 10370 Prečec zastupanog po punomoćniku Zoran Grmuša</item>
    </derivirana_varijabla>
  </DomainObject.Predmet.ProtuStrankaListFormatedWithAdressOIB>
  <DomainObject.Predmet.ProtuStrankaListNazivFormated>
    <izvorni_sadrzaj>
      <item>ARANEA NOVA d.o.o.</item>
    </izvorni_sadrzaj>
    <derivirana_varijabla naziv="DomainObject.Predmet.ProtuStrankaListNazivFormated_1">
      <item>ARANEA NOVA d.o.o.</item>
    </derivirana_varijabla>
  </DomainObject.Predmet.ProtuStrankaListNazivFormated>
  <DomainObject.Predmet.ProtuStrankaListNazivFormatedOIB>
    <izvorni_sadrzaj>
      <item>ARANEA NOVA d.o.o., OIB 03701295239</item>
    </izvorni_sadrzaj>
    <derivirana_varijabla naziv="DomainObject.Predmet.ProtuStrankaListNazivFormatedOIB_1">
      <item>ARANEA NOVA d.o.o., OIB 03701295239</item>
    </derivirana_varijabla>
  </DomainObject.Predmet.ProtuStrankaListNazivFormatedOIB>
  <DomainObject.Predmet.OstaliListFormated>
    <izvorni_sadrzaj>
      <item>Zoran Grmuša punomoćnik sudionika u postupku ARANEA NOVA d.o.o.</item>
    </izvorni_sadrzaj>
    <derivirana_varijabla naziv="DomainObject.Predmet.OstaliListFormated_1">
      <item>Zoran Grmuša punomoćnik sudionika u postupku ARANEA NOVA d.o.o.</item>
    </derivirana_varijabla>
  </DomainObject.Predmet.OstaliListFormated>
  <DomainObject.Predmet.OstaliListFormatedOIB>
    <izvorni_sadrzaj>
      <item>Zoran Grmuša, OIB 37544567393 punomoćnik sudionika u postupku ARANEA NOVA d.o.o.</item>
    </izvorni_sadrzaj>
    <derivirana_varijabla naziv="DomainObject.Predmet.OstaliListFormatedOIB_1">
      <item>Zoran Grmuša, OIB 37544567393 punomoćnik sudionika u postupku ARANEA NOVA d.o.o.</item>
    </derivirana_varijabla>
  </DomainObject.Predmet.OstaliListFormatedOIB>
  <DomainObject.Predmet.OstaliListFormatedWithAdress>
    <izvorni_sadrzaj>
      <item>Zoran Grmuša, Antuna Mihanovića 1, 10370 Dugo Selo punomoćnik sudionika u postupku ARANEA NOVA d.o.o.</item>
    </izvorni_sadrzaj>
    <derivirana_varijabla naziv="DomainObject.Predmet.OstaliListFormatedWithAdress_1">
      <item>Zoran Grmuša, Antuna Mihanovića 1, 10370 Dugo Selo punomoćnik sudionika u postupku ARANEA NOVA d.o.o.</item>
    </derivirana_varijabla>
  </DomainObject.Predmet.OstaliListFormatedWithAdress>
  <DomainObject.Predmet.OstaliListFormatedWithAdressOIB>
    <izvorni_sadrzaj>
      <item>Zoran Grmuša, OIB 37544567393, Antuna Mihanovića 1, 10370 Dugo Selo punomoćnik sudionika u postupku ARANEA NOVA d.o.o.</item>
    </izvorni_sadrzaj>
    <derivirana_varijabla naziv="DomainObject.Predmet.OstaliListFormatedWithAdressOIB_1">
      <item>Zoran Grmuša, OIB 37544567393, Antuna Mihanovića 1, 10370 Dugo Selo punomoćnik sudionika u postupku ARANEA NOVA d.o.o.</item>
    </derivirana_varijabla>
  </DomainObject.Predmet.OstaliListFormatedWithAdressOIB>
  <DomainObject.Predmet.OstaliListNazivFormated>
    <izvorni_sadrzaj>
      <item>Zoran Grmuša</item>
    </izvorni_sadrzaj>
    <derivirana_varijabla naziv="DomainObject.Predmet.OstaliListNazivFormated_1">
      <item>Zoran Grmuša</item>
    </derivirana_varijabla>
  </DomainObject.Predmet.OstaliListNazivFormated>
  <DomainObject.Predmet.OstaliListNazivFormatedOIB>
    <izvorni_sadrzaj>
      <item>Zoran Grmuša, OIB 37544567393</item>
    </izvorni_sadrzaj>
    <derivirana_varijabla naziv="DomainObject.Predmet.OstaliListNazivFormatedOIB_1">
      <item>Zoran Grmuša, OIB 37544567393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ARANEA NOVA d.o.o.</izvorni_sadrzaj>
    <derivirana_varijabla naziv="DomainObject.Predmet.ProtustrankaIDrugi_1">ARANEA 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ARANEA NOVA d.o.o., OIB 03701295239, Zagrebačka 8, 10370 Prečec</izvorni_sadrzaj>
    <derivirana_varijabla naziv="DomainObject.Predmet.ProtustrankaIDrugiAdressOIB_1">ARANEA NOVA d.o.o., OIB 03701295239, Zagrebačka 8, 10370 Prečec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ARANEA NOVA d.o.o.</item>
      <item>FINA Regionalni centar Zagreb</item>
      <item>Zoran Grmuša</item>
    </izvorni_sadrzaj>
    <derivirana_varijabla naziv="DomainObject.Predmet.SudioniciListNaziv_1">
      <item>ARANEA NOVA d.o.o.</item>
      <item>FINA Regionalni centar Zagreb</item>
      <item>Zoran Grmuša</item>
    </derivirana_varijabla>
  </DomainObject.Predmet.SudioniciListNaziv>
  <DomainObject.Predmet.SudioniciListAdressOIB>
    <izvorni_sadrzaj>
      <item>ARANEA NOVA d.o.o., OIB 03701295239, Zagrebačka 8,10370 Prečec</item>
      <item>FINA Regionalni centar Zagreb, OIB 85821130368, Trg svibanjskih žrtava 1995. 1,10000 Zagreb</item>
      <item>Zoran Grmuša, OIB 37544567393, Antuna Mihanovića 1,10370 Dugo Selo</item>
    </izvorni_sadrzaj>
    <derivirana_varijabla naziv="DomainObject.Predmet.SudioniciListAdressOIB_1">
      <item>ARANEA NOVA d.o.o., OIB 03701295239, Zagrebačka 8,10370 Prečec</item>
      <item>FINA Regionalni centar Zagreb, OIB 85821130368, Trg svibanjskih žrtava 1995. 1,10000 Zagreb</item>
      <item>Zoran Grmuša, OIB 37544567393, Antuna Mihanovića 1,10370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03701295239</item>
      <item>, OIB 85821130368</item>
      <item>, OIB 37544567393</item>
    </izvorni_sadrzaj>
    <derivirana_varijabla naziv="DomainObject.Predmet.SudioniciListNazivOIB_1">
      <item>, OIB 03701295239</item>
      <item>, OIB 85821130368</item>
      <item>, OIB 37544567393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9E1825-A8DE-4FF0-A4E9-7F6A76ECF9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331</properties:Words>
  <properties:Characters>1755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2015-12-18T09:51:00Z</dcterms:created>
  <dc:creator>Sudsko vijeæe</dc:creator>
  <cp:lastModifiedBy>Katarina Babić</cp:lastModifiedBy>
  <cp:lastPrinted>2015-12-18T09:47:00Z</cp:lastPrinted>
  <dcterms:modified xmlns:xsi="http://www.w3.org/2001/XMLSchema-instance" xsi:type="dcterms:W3CDTF">2015-12-18T09:53:00Z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