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C0FDC" w14:paraId="550C5487" w:rsidRDefault="00CE0BCB" w:rsidP="00CE0BCB" w:rsidR="00CE0BC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5139356" w:rsidRDefault="00CE0BCB" w:rsidP="00CE0BCB" w:rsidR="00CE0BC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B083157" w:rsidRDefault="00CE0BCB" w:rsidP="00CE0BCB" w:rsidR="00CE0BC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459D469" w:rsidRDefault="00CE0BCB" w:rsidP="00CE0BCB" w:rsidR="00CE0BC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St-7327/2015            </w:t>
      </w:r>
    </w:p>
    <w:p w14:textId="77777777" w14:paraId="75369915" w:rsidRDefault="00CE0BCB" w:rsidP="00CE0BCB" w:rsidR="00CE0BCB">
      <w:pPr>
        <w:rPr>
          <w:sz w:val="22"/>
          <w:szCs w:val="22"/>
        </w:rPr>
      </w:pPr>
    </w:p>
    <w:p w14:textId="77777777" w14:paraId="4A9BABC5" w:rsidRDefault="00CE0BCB" w:rsidP="00CE0BCB" w:rsidR="00CE0BCB">
      <w:pPr>
        <w:rPr>
          <w:sz w:val="22"/>
          <w:szCs w:val="22"/>
        </w:rPr>
      </w:pPr>
    </w:p>
    <w:p w14:textId="77777777" w14:paraId="5119890B" w:rsidRDefault="00CE0BCB" w:rsidP="00CE0BCB" w:rsidR="00CE0B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PARTNER GRADNJA d.o.o., Karlovac, </w:t>
      </w:r>
      <w:proofErr w:type="spellStart"/>
      <w:r>
        <w:rPr>
          <w:sz w:val="22"/>
          <w:szCs w:val="22"/>
        </w:rPr>
        <w:t>Mostanje</w:t>
      </w:r>
      <w:proofErr w:type="spellEnd"/>
      <w:r>
        <w:rPr>
          <w:sz w:val="22"/>
          <w:szCs w:val="22"/>
        </w:rPr>
        <w:t xml:space="preserve"> 43, OIB 50082469271, temeljem odredbe članka 430. Stečajnog zakona (N. N. br. 71/15), dana 29. prosinca 2015.g. </w:t>
      </w:r>
    </w:p>
    <w:p w14:textId="77777777" w14:paraId="5BAB5B16" w:rsidRDefault="00CE0BCB" w:rsidP="00CE0BCB" w:rsidR="00CE0BCB">
      <w:pPr>
        <w:jc w:val="both"/>
        <w:rPr>
          <w:sz w:val="22"/>
          <w:szCs w:val="22"/>
        </w:rPr>
      </w:pPr>
    </w:p>
    <w:p w14:textId="77777777" w14:paraId="57D25101" w:rsidRDefault="00CE0BCB" w:rsidP="00CE0BCB" w:rsidR="00CE0BCB">
      <w:pPr>
        <w:jc w:val="both"/>
        <w:rPr>
          <w:sz w:val="22"/>
          <w:szCs w:val="22"/>
        </w:rPr>
      </w:pPr>
    </w:p>
    <w:p w14:textId="77777777" w14:paraId="3A7A706D" w:rsidRDefault="00CE0BCB" w:rsidP="00CE0BCB" w:rsidR="00CE0BC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637D001" w:rsidRDefault="00CE0BCB" w:rsidP="00CE0BCB" w:rsidR="00CE0BCB">
      <w:pPr>
        <w:jc w:val="center"/>
        <w:rPr>
          <w:sz w:val="22"/>
          <w:szCs w:val="22"/>
        </w:rPr>
      </w:pPr>
    </w:p>
    <w:p w14:textId="77777777" w14:paraId="26337801" w:rsidRDefault="00CE0BCB" w:rsidP="00CE0BCB" w:rsidR="00CE0BCB">
      <w:pPr>
        <w:rPr>
          <w:b/>
          <w:sz w:val="22"/>
          <w:szCs w:val="22"/>
        </w:rPr>
      </w:pPr>
    </w:p>
    <w:p w14:textId="77777777" w14:paraId="1F8F7656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PARTNER GRADNJA d.o.o., Karlovac, </w:t>
      </w:r>
      <w:proofErr w:type="spellStart"/>
      <w:r>
        <w:rPr>
          <w:sz w:val="22"/>
          <w:szCs w:val="22"/>
        </w:rPr>
        <w:t>Mostanje</w:t>
      </w:r>
      <w:proofErr w:type="spellEnd"/>
      <w:r>
        <w:rPr>
          <w:sz w:val="22"/>
          <w:szCs w:val="22"/>
        </w:rPr>
        <w:t xml:space="preserve"> 43, OIB 50082469271</w:t>
      </w:r>
    </w:p>
    <w:p w14:textId="77777777" w14:paraId="5DBB8F04" w:rsidRDefault="00CE0BCB" w:rsidP="00CE0BCB" w:rsidR="00CE0BCB">
      <w:pPr>
        <w:ind w:firstLine="708"/>
        <w:jc w:val="both"/>
        <w:rPr>
          <w:sz w:val="22"/>
          <w:szCs w:val="22"/>
        </w:rPr>
      </w:pPr>
    </w:p>
    <w:p w14:textId="77777777" w14:paraId="7F6A7B1E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104.571,76 kn.</w:t>
      </w:r>
    </w:p>
    <w:p w14:textId="77777777" w14:paraId="330238F7" w:rsidRDefault="00CE0BCB" w:rsidP="00CE0BCB" w:rsidR="00CE0BCB">
      <w:pPr>
        <w:ind w:firstLine="708"/>
        <w:jc w:val="both"/>
        <w:rPr>
          <w:sz w:val="22"/>
          <w:szCs w:val="22"/>
        </w:rPr>
      </w:pPr>
    </w:p>
    <w:p w14:textId="77777777" w14:paraId="77503A5D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BDBEB6F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EE3DF83" w:rsidRDefault="00CE0BCB" w:rsidP="00CE0BCB" w:rsidR="00CE0BCB">
      <w:pPr>
        <w:ind w:firstLine="708"/>
        <w:jc w:val="both"/>
        <w:rPr>
          <w:sz w:val="22"/>
          <w:szCs w:val="22"/>
        </w:rPr>
      </w:pPr>
    </w:p>
    <w:p w14:textId="77777777" w14:paraId="2702646E" w:rsidRDefault="00CE0BCB" w:rsidP="00CE0BCB" w:rsidR="00CE0BC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1D3A083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EC17F2E" w:rsidRDefault="00CE0BCB" w:rsidP="00CE0BCB" w:rsidR="00CE0BC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038ED63" w:rsidRDefault="00CE0BCB" w:rsidP="00CE0BCB" w:rsidR="00CE0BCB">
      <w:pPr>
        <w:jc w:val="both"/>
        <w:rPr>
          <w:sz w:val="22"/>
          <w:szCs w:val="22"/>
        </w:rPr>
      </w:pPr>
    </w:p>
    <w:p w14:textId="77777777" w14:paraId="52F7DB76" w:rsidRDefault="00CE0BCB" w:rsidP="00CE0BCB" w:rsidR="00CE0BC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29. prosinca 2015.g. </w:t>
      </w:r>
    </w:p>
    <w:p w14:textId="77777777" w14:paraId="09AB184F" w:rsidRDefault="00CE0BCB" w:rsidP="00CE0BCB" w:rsidR="00CE0BCB">
      <w:pPr>
        <w:jc w:val="center"/>
        <w:rPr>
          <w:sz w:val="22"/>
          <w:szCs w:val="22"/>
        </w:rPr>
      </w:pPr>
    </w:p>
    <w:p w14:textId="77777777" w14:paraId="03D04B65" w:rsidRDefault="00CE0BCB" w:rsidP="00CE0BCB" w:rsidR="00CE0BC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8E91A1C" w:rsidRDefault="00CE0BCB" w:rsidP="00CE0BCB" w:rsidR="00CE0BCB">
      <w:pPr>
        <w:ind w:firstLine="708" w:left="5664"/>
        <w:jc w:val="both"/>
        <w:rPr>
          <w:sz w:val="22"/>
          <w:szCs w:val="22"/>
        </w:rPr>
      </w:pPr>
    </w:p>
    <w:p w14:textId="77777777" w14:paraId="519B9BC2" w:rsidRDefault="00CE0BCB" w:rsidP="00CE0BCB" w:rsidR="00CE0BC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9B3376B" w:rsidRDefault="00CE0BCB" w:rsidP="00CE0BCB" w:rsidR="00CE0BC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B61EAD2" w:rsidRDefault="00CE0BCB" w:rsidP="00CE0BCB" w:rsidR="00CE0BC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67A6A29" w:rsidRDefault="00CE0BCB" w:rsidP="00CE0BCB" w:rsidR="00CE0BC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14761A4" w:rsidRDefault="00CE0BCB" w:rsidP="00CE0BCB" w:rsidR="00CE0BCB">
      <w:pPr>
        <w:jc w:val="center"/>
        <w:rPr>
          <w:sz w:val="22"/>
          <w:szCs w:val="22"/>
        </w:rPr>
      </w:pPr>
    </w:p>
    <w:p w14:textId="77777777" w14:paraId="4A7993A3" w:rsidRDefault="00CE0BCB" w:rsidP="00CE0BCB" w:rsidR="00CE0BC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521C3DC" w:rsidRDefault="00CE0BCB" w:rsidP="00CE0BCB" w:rsidR="00CE0BCB">
      <w:pPr>
        <w:tabs>
          <w:tab w:pos="709" w:val="left"/>
        </w:tabs>
        <w:rPr>
          <w:sz w:val="22"/>
          <w:szCs w:val="22"/>
        </w:rPr>
      </w:pPr>
    </w:p>
    <w:p w14:textId="77777777" w14:paraId="6B639B1F" w:rsidRDefault="00CE0BCB" w:rsidP="00CE0BCB" w:rsidR="00CE0BCB">
      <w:pPr>
        <w:tabs>
          <w:tab w:pos="709" w:val="left"/>
        </w:tabs>
        <w:rPr>
          <w:sz w:val="22"/>
          <w:szCs w:val="22"/>
        </w:rPr>
      </w:pPr>
    </w:p>
    <w:p w14:textId="77777777" w14:paraId="6742EA0C" w:rsidRDefault="00CE0BCB" w:rsidP="00CE0BCB" w:rsidR="00CE0BCB">
      <w:pPr>
        <w:tabs>
          <w:tab w:pos="709" w:val="left"/>
        </w:tabs>
        <w:rPr>
          <w:sz w:val="22"/>
          <w:szCs w:val="22"/>
        </w:rPr>
      </w:pPr>
    </w:p>
    <w:p w14:textId="77777777" w14:paraId="0D19BCE2" w:rsidRDefault="00CE0BCB" w:rsidP="00CE0BCB" w:rsidR="00CE0BCB">
      <w:pPr>
        <w:tabs>
          <w:tab w:pos="709" w:val="left"/>
        </w:tabs>
        <w:rPr>
          <w:sz w:val="22"/>
          <w:szCs w:val="22"/>
        </w:rPr>
      </w:pPr>
    </w:p>
    <w:p w14:textId="77777777" w14:paraId="2F6FDA82" w:rsidRDefault="00CE0BCB" w:rsidP="00CE0BCB" w:rsidR="00CE0BCB">
      <w:pPr>
        <w:tabs>
          <w:tab w:pos="709" w:val="left"/>
        </w:tabs>
        <w:rPr>
          <w:sz w:val="22"/>
          <w:szCs w:val="22"/>
        </w:rPr>
      </w:pPr>
    </w:p>
    <w:p w14:textId="02FFDDF5" w14:paraId="02FFDDF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E0BCB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0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E0B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B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BC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0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E0B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B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BC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585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7327</izvorni_sadrzaj>
    <derivirana_varijabla naziv="DomainObject.Predmet.Broj_1">7327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St-7327/2015</izvorni_sadrzaj>
    <derivirana_varijabla naziv="DomainObject.Predmet.OznakaBroj_1">St-7327/2015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GRADNJA d.o.o.</izvorni_sadrzaj>
    <derivirana_varijabla naziv="DomainObject.Predmet.ProtustrankaFormated_1">  PARTNER GRADNJA d.o.o.</derivirana_varijabla>
  </DomainObject.Predmet.ProtustrankaFormated>
  <DomainObject.Predmet.ProtustrankaFormatedOIB>
    <izvorni_sadrzaj>  PARTNER GRADNJA d.o.o., OIB 50082469271</izvorni_sadrzaj>
    <derivirana_varijabla naziv="DomainObject.Predmet.ProtustrankaFormatedOIB_1">  PARTNER GRADNJA d.o.o., OIB 50082469271</derivirana_varijabla>
  </DomainObject.Predmet.ProtustrankaFormatedOIB>
  <DomainObject.Predmet.ProtustrankaFormatedWithAdress>
    <izvorni_sadrzaj> PARTNER GRADNJA d.o.o., Mostanje 43, 47000 Karlovac</izvorni_sadrzaj>
    <derivirana_varijabla naziv="DomainObject.Predmet.ProtustrankaFormatedWithAdress_1"> PARTNER GRADNJA d.o.o., Mostanje 43, 47000 Karlovac</derivirana_varijabla>
  </DomainObject.Predmet.ProtustrankaFormatedWithAdress>
  <DomainObject.Predmet.ProtustrankaFormatedWithAdressOIB>
    <izvorni_sadrzaj> PARTNER GRADNJA d.o.o., OIB 50082469271, Mostanje 43, 47000 Karlovac</izvorni_sadrzaj>
    <derivirana_varijabla naziv="DomainObject.Predmet.ProtustrankaFormatedWithAdressOIB_1"> PARTNER GRADNJA d.o.o., OIB 50082469271, Mostanje 43, 47000 Karlovac</derivirana_varijabla>
  </DomainObject.Predmet.ProtustrankaFormatedWithAdressOIB>
  <DomainObject.Predmet.ProtustrankaWithAdress>
    <izvorni_sadrzaj>PARTNER GRADNJA d.o.o. Mostanje 43, 47000 Karlovac</izvorni_sadrzaj>
    <derivirana_varijabla naziv="DomainObject.Predmet.ProtustrankaWithAdress_1">PARTNER GRADNJA d.o.o. Mostanje 43, 47000 Karlovac</derivirana_varijabla>
  </DomainObject.Predmet.ProtustrankaWithAdress>
  <DomainObject.Predmet.ProtustrankaWithAdressOIB>
    <izvorni_sadrzaj>PARTNER GRADNJA d.o.o., OIB 50082469271, Mostanje 43, 47000 Karlovac</izvorni_sadrzaj>
    <derivirana_varijabla naziv="DomainObject.Predmet.ProtustrankaWithAdressOIB_1">PARTNER GRADNJA d.o.o., OIB 50082469271, Mostanje 43, 47000 Karlovac</derivirana_varijabla>
  </DomainObject.Predmet.ProtustrankaWithAdressOIB>
  <DomainObject.Predmet.ProtustrankaNazivFormated>
    <izvorni_sadrzaj>PARTNER GRADNJA d.o.o.</izvorni_sadrzaj>
    <derivirana_varijabla naziv="DomainObject.Predmet.ProtustrankaNazivFormated_1">PARTNER GRADNJA d.o.o.</derivirana_varijabla>
  </DomainObject.Predmet.ProtustrankaNazivFormated>
  <DomainObject.Predmet.ProtustrankaNazivFormatedOIB>
    <izvorni_sadrzaj>PARTNER GRADNJA d.o.o., OIB 50082469271</izvorni_sadrzaj>
    <derivirana_varijabla naziv="DomainObject.Predmet.ProtustrankaNazivFormatedOIB_1">PARTNER GRADNJA d.o.o., OIB 50082469271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PARTNER GRADNJA d.o.o.</item>
    </izvorni_sadrzaj>
    <derivirana_varijabla naziv="DomainObject.Predmet.ProtuStrankaListFormated_1">
      <item>PARTNER GRADNJA d.o.o.</item>
    </derivirana_varijabla>
  </DomainObject.Predmet.ProtuStrankaListFormated>
  <DomainObject.Predmet.ProtuStrankaListFormatedOIB>
    <izvorni_sadrzaj>
      <item>PARTNER GRADNJA d.o.o., OIB 50082469271</item>
    </izvorni_sadrzaj>
    <derivirana_varijabla naziv="DomainObject.Predmet.ProtuStrankaListFormatedOIB_1">
      <item>PARTNER GRADNJA d.o.o., OIB 50082469271</item>
    </derivirana_varijabla>
  </DomainObject.Predmet.ProtuStrankaListFormatedOIB>
  <DomainObject.Predmet.ProtuStrankaListFormatedWithAdress>
    <izvorni_sadrzaj>
      <item>PARTNER GRADNJA d.o.o., Mostanje 43, 47000 Karlovac</item>
    </izvorni_sadrzaj>
    <derivirana_varijabla naziv="DomainObject.Predmet.ProtuStrankaListFormatedWithAdress_1">
      <item>PARTNER GRADNJA d.o.o., Mostanje 43, 47000 Karlovac</item>
    </derivirana_varijabla>
  </DomainObject.Predmet.ProtuStrankaListFormatedWithAdress>
  <DomainObject.Predmet.ProtuStrankaListFormatedWithAdressOIB>
    <izvorni_sadrzaj>
      <item>PARTNER GRADNJA d.o.o., OIB 50082469271, Mostanje 43, 47000 Karlovac</item>
    </izvorni_sadrzaj>
    <derivirana_varijabla naziv="DomainObject.Predmet.ProtuStrankaListFormatedWithAdressOIB_1">
      <item>PARTNER GRADNJA d.o.o., OIB 50082469271, Mostanje 43, 47000 Karlovac</item>
    </derivirana_varijabla>
  </DomainObject.Predmet.ProtuStrankaListFormatedWithAdressOIB>
  <DomainObject.Predmet.ProtuStrankaListNazivFormated>
    <izvorni_sadrzaj>
      <item>PARTNER GRADNJA d.o.o.</item>
    </izvorni_sadrzaj>
    <derivirana_varijabla naziv="DomainObject.Predmet.ProtuStrankaListNazivFormated_1">
      <item>PARTNER GRADNJA d.o.o.</item>
    </derivirana_varijabla>
  </DomainObject.Predmet.ProtuStrankaListNazivFormated>
  <DomainObject.Predmet.ProtuStrankaListNazivFormatedOIB>
    <izvorni_sadrzaj>
      <item>PARTNER GRADNJA d.o.o., OIB 50082469271</item>
    </izvorni_sadrzaj>
    <derivirana_varijabla naziv="DomainObject.Predmet.ProtuStrankaListNazivFormatedOIB_1">
      <item>PARTNER GRADNJA d.o.o., OIB 50082469271</item>
    </derivirana_varijabla>
  </DomainObject.Predmet.ProtuStrankaListNazivFormatedOIB>
  <DomainObject.Predmet.OstaliListFormated>
    <izvorni_sadrzaj>
      <item>Vlatko Magdić</item>
      <item>HRVATSKI ZAVOD ZA MIROVINSKO OSIGURANJE</item>
    </izvorni_sadrzaj>
    <derivirana_varijabla naziv="DomainObject.Predmet.OstaliListFormated_1">
      <item>Vlatko Magdić</item>
      <item>HRVATSKI ZAVOD ZA MIROVINSKO OSIGURANJE</item>
    </derivirana_varijabla>
  </DomainObject.Predmet.OstaliListFormated>
  <DomainObject.Predmet.OstaliListFormatedOIB>
    <izvorni_sadrzaj>
      <item>Vlatko Magdić, OIB 45240330248</item>
      <item>HRVATSKI ZAVOD ZA MIROVINSKO OSIGURANJE, OIB 84397956623</item>
    </izvorni_sadrzaj>
    <derivirana_varijabla naziv="DomainObject.Predmet.OstaliListFormatedOIB_1">
      <item>Vlatko Magdić, OIB 45240330248</item>
      <item>HRVATSKI ZAVOD ZA MIROVINSKO OSIGURANJE, OIB 84397956623</item>
    </derivirana_varijabla>
  </DomainObject.Predmet.OstaliListFormatedOIB>
  <DomainObject.Predmet.OstaliListFormatedWithAdress>
    <izvorni_sadrzaj>
      <item>Vlatko Magdić, Mostanje 43, 47000 Karlovac</item>
      <item>HRVATSKI ZAVOD ZA MIROVINSKO OSIGURANJE, Trpimirova 4, 10000 Zagreb</item>
    </izvorni_sadrzaj>
    <derivirana_varijabla naziv="DomainObject.Predmet.OstaliListFormatedWithAdress_1">
      <item>Vlatko Magdić, Mostanje 43, 47000 Karlovac</item>
      <item>HRVATSKI ZAVOD ZA MIROVINSKO OSIGURANJE, Trpimirova 4, 10000 Zagreb</item>
    </derivirana_varijabla>
  </DomainObject.Predmet.OstaliListFormatedWithAdress>
  <DomainObject.Predmet.OstaliListFormatedWithAdressOIB>
    <izvorni_sadrzaj>
      <item>Vlatko Magdić, OIB 45240330248, Mostanje 43, 47000 Karlovac</item>
      <item>HRVATSKI ZAVOD ZA MIROVINSKO OSIGURANJE, OIB 84397956623, Trpimirova 4, 10000 Zagreb</item>
    </izvorni_sadrzaj>
    <derivirana_varijabla naziv="DomainObject.Predmet.OstaliListFormatedWithAdressOIB_1">
      <item>Vlatko Magdić, OIB 45240330248, Mostanje 43, 47000 Karlovac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Vlatko Magdić</item>
      <item>HRVATSKI ZAVOD ZA MIROVINSKO OSIGURANJE</item>
    </izvorni_sadrzaj>
    <derivirana_varijabla naziv="DomainObject.Predmet.OstaliListNazivFormated_1">
      <item>Vlatko Magdić</item>
      <item>HRVATSKI ZAVOD ZA MIROVINSKO OSIGURANJE</item>
    </derivirana_varijabla>
  </DomainObject.Predmet.OstaliListNazivFormated>
  <DomainObject.Predmet.OstaliListNazivFormatedOIB>
    <izvorni_sadrzaj>
      <item>Vlatko Magdić, OIB 45240330248</item>
      <item>HRVATSKI ZAVOD ZA MIROVINSKO OSIGURANJE, OIB 84397956623</item>
    </izvorni_sadrzaj>
    <derivirana_varijabla naziv="DomainObject.Predmet.OstaliListNazivFormatedOIB_1">
      <item>Vlatko Magdić, OIB 45240330248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PARTNER GRADNJA d.o.o.</izvorni_sadrzaj>
    <derivirana_varijabla naziv="DomainObject.Predmet.ProtustrankaIDrugi_1">PARTNER GRADNJA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PARTNER GRADNJA d.o.o., OIB 50082469271, Mostanje 43, 47000 Karlovac</izvorni_sadrzaj>
    <derivirana_varijabla naziv="DomainObject.Predmet.ProtustrankaIDrugiAdressOIB_1">PARTNER GRADNJA d.o.o., OIB 50082469271,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PARTNER GRADNJA d.o.o.</item>
      <item>Vlatko Magdić</item>
      <item>HRVATSKI ZAVOD ZA MIROVINSKO OSIGURANJE</item>
    </izvorni_sadrzaj>
    <derivirana_varijabla naziv="DomainObject.Predmet.SudioniciListNaziv_1">
      <item>FINA Regionalni centar Zagreb, podružnica Karlovac</item>
      <item>PARTNER GRADNJA d.o.o.</item>
      <item>Vlatko Magdić</item>
      <item>HRVATSKI ZAVOD ZA MIROVINSKO OSIGURANJE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PARTNER GRADNJA d.o.o., OIB 50082469271, Mostanje 43,47000 Karlovac</item>
      <item>Vlatko Magdić, OIB 45240330248, Mostanje 43,47000 Karlovac</item>
      <item>HRVATSKI ZAVOD ZA MIROVINSKO OSIGURANJE, OIB 84397956623, Trpimirova 4,10000 Zagreb</item>
    </izvorni_sadrzaj>
    <derivirana_varijabla naziv="DomainObject.Predmet.SudioniciListAdressOIB_1">
      <item>FINA Regionalni centar Zagreb, podružnica Karlovac, OIB 85821130368, Pavla Vitezovića 1,47000 Karlovac</item>
      <item>PARTNER GRADNJA d.o.o., OIB 50082469271, Mostanje 43,47000 Karlovac</item>
      <item>Vlatko Magdić, OIB 45240330248, Mostanje 43,47000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50082469271</item>
      <item>, OIB 45240330248</item>
      <item>, OIB 84397956623</item>
    </izvorni_sadrzaj>
    <derivirana_varijabla naziv="DomainObject.Predmet.SudioniciListNazivOIB_1">
      <item>, OIB 85821130368</item>
      <item>, OIB 50082469271</item>
      <item>, OIB 45240330248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1432</properties:Characters>
  <properties:Lines>51</properties:Lines>
  <properties:Paragraphs>17</properties:Paragraphs>
  <properties:TotalTime>2</properties:TotalTime>
  <properties:ScaleCrop>false</properties:ScaleCrop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2015-12-29T12:02:00Z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