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74f0" w14:paraId="d0674f0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324622">
        <w:rPr>
          <w:b/>
        </w:rPr>
        <w:t>2</w:t>
      </w:r>
      <w:r w:rsidR="006327E4">
        <w:rPr>
          <w:b/>
        </w:rPr>
        <w:t>83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6327E4">
        <w:rPr>
          <w:lang w:val="hr-HR"/>
        </w:rPr>
        <w:t xml:space="preserve"> </w:t>
      </w:r>
      <w:r w:rsidR="006327E4" w:rsidRPr="006327E4">
        <w:rPr>
          <w:lang w:val="hr-HR"/>
        </w:rPr>
        <w:t>GATE GOLD j.d.o.o.</w:t>
      </w:r>
      <w:r w:rsidR="00513E9B">
        <w:rPr>
          <w:lang w:val="hr-HR"/>
        </w:rPr>
        <w:t xml:space="preserve">, </w:t>
      </w:r>
      <w:r w:rsidR="006327E4">
        <w:rPr>
          <w:lang w:val="hr-HR"/>
        </w:rPr>
        <w:t>OIB:</w:t>
      </w:r>
      <w:r w:rsidR="006327E4" w:rsidRPr="006327E4">
        <w:t xml:space="preserve"> </w:t>
      </w:r>
      <w:r w:rsidR="006327E4" w:rsidRPr="006327E4">
        <w:rPr>
          <w:lang w:val="hr-HR"/>
        </w:rPr>
        <w:t>53198414617</w:t>
      </w:r>
      <w:r w:rsidR="006327E4">
        <w:rPr>
          <w:lang w:val="hr-HR"/>
        </w:rPr>
        <w:t xml:space="preserve">, Ulica don Frane Bulića 68 F, Solin, </w:t>
      </w:r>
      <w:r w:rsidR="00BF0C65">
        <w:rPr>
          <w:lang w:val="hr-HR"/>
        </w:rPr>
        <w:t xml:space="preserve">dana </w:t>
      </w:r>
      <w:r w:rsidR="00324622">
        <w:rPr>
          <w:lang w:val="hr-HR"/>
        </w:rPr>
        <w:t>1</w:t>
      </w:r>
      <w:r w:rsidR="006327E4">
        <w:rPr>
          <w:lang w:val="hr-HR"/>
        </w:rPr>
        <w:t>2</w:t>
      </w:r>
      <w:r w:rsidR="00324622">
        <w:rPr>
          <w:lang w:val="hr-HR"/>
        </w:rPr>
        <w:t>.travnja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6327E4" w:rsidRPr="006327E4">
        <w:rPr>
          <w:lang w:val="hr-HR"/>
        </w:rPr>
        <w:t>GATE GOLD j.d.o.o.</w:t>
      </w:r>
      <w:r w:rsidR="006327E4">
        <w:rPr>
          <w:lang w:val="hr-HR"/>
        </w:rPr>
        <w:t>, OIB:</w:t>
      </w:r>
      <w:r w:rsidR="006327E4" w:rsidRPr="006327E4">
        <w:t xml:space="preserve"> </w:t>
      </w:r>
      <w:r w:rsidR="006327E4" w:rsidRPr="006327E4">
        <w:rPr>
          <w:lang w:val="hr-HR"/>
        </w:rPr>
        <w:t>53198414617</w:t>
      </w:r>
      <w:r w:rsidR="006327E4">
        <w:rPr>
          <w:lang w:val="hr-HR"/>
        </w:rPr>
        <w:t xml:space="preserve">, Ulica don Frane Bulića 68 F, Solin, </w:t>
      </w:r>
      <w:r w:rsidR="00513E9B">
        <w:rPr>
          <w:lang w:val="hr-HR"/>
        </w:rPr>
        <w:t>,</w:t>
      </w:r>
      <w:r w:rsidR="00A27957">
        <w:rPr>
          <w:lang w:val="hr-HR"/>
        </w:rPr>
        <w:t xml:space="preserve">dana </w:t>
      </w:r>
      <w:r w:rsidR="00513E9B">
        <w:rPr>
          <w:lang w:val="hr-HR"/>
        </w:rPr>
        <w:t>3</w:t>
      </w:r>
      <w:r w:rsidR="006327E4">
        <w:rPr>
          <w:lang w:val="hr-HR"/>
        </w:rPr>
        <w:t>0</w:t>
      </w:r>
      <w:r w:rsidR="001C4606">
        <w:rPr>
          <w:lang w:val="hr-HR"/>
        </w:rPr>
        <w:t>.</w:t>
      </w:r>
      <w:r w:rsidR="00324622">
        <w:rPr>
          <w:lang w:val="hr-HR"/>
        </w:rPr>
        <w:t>ožujka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6327E4">
        <w:rPr>
          <w:rFonts w:eastAsia="Calibri"/>
        </w:rPr>
        <w:t>281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6327E4">
        <w:rPr>
          <w:rFonts w:eastAsia="Calibri"/>
        </w:rPr>
        <w:t>19.960,21</w:t>
      </w:r>
      <w:r w:rsidR="005662E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1</w:t>
      </w:r>
      <w:r w:rsidR="006327E4">
        <w:rPr>
          <w:lang w:val="hr-HR"/>
        </w:rPr>
        <w:t>2</w:t>
      </w:r>
      <w:r w:rsidR="00324622">
        <w:rPr>
          <w:lang w:val="hr-HR"/>
        </w:rPr>
        <w:t>.travnja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3D40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27E4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D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GATE GOLD jednostavno društvo s ograničenom odgovornošću za turizam i ugostiteljstvo, turistička agencija</izvorni_sadrzaj>
    <derivirana_varijabla naziv="DomainObject.Predmet.ProtustrankaFormated_1">  GATE GOLD jednostavno društvo s ograničenom odgovornošću za turizam i ugostiteljstvo, turistička agencija</derivirana_varijabla>
  </DomainObject.Predmet.ProtustrankaFormated>
  <DomainObject.Predmet.ProtustrankaFormatedOIB>
    <izvorni_sadrzaj>  GATE GOLD jednostavno društvo s ograničenom odgovornošću za turizam i ugostiteljstvo, turistička agencija, OIB 53198414617</izvorni_sadrzaj>
    <derivirana_varijabla naziv="DomainObject.Predmet.ProtustrankaFormatedOIB_1">  GATE GOLD jednostavno društvo s ograničenom odgovornošću za turizam i ugostiteljstvo, turistička agencija, OIB 53198414617</derivirana_varijabla>
  </DomainObject.Predmet.ProtustrankaFormatedOIB>
  <DomainObject.Predmet.ProtustrankaFormatedWithAdress>
    <izvorni_sadrzaj> GATE GOLD jednostavno društvo s ograničenom odgovornošću za turizam i ugostiteljstvo, turistička agencija, Ulica don Frane Bulića 68/F, 21210 Solin</izvorni_sadrzaj>
    <derivirana_varijabla naziv="DomainObject.Predmet.ProtustrankaFormatedWithAdress_1"> GATE GOLD jednostavno društvo s ograničenom odgovornošću za turizam i ugostiteljstvo, turistička agencija, Ulica don Frane Bulića 68/F, 21210 Solin</derivirana_varijabla>
  </DomainObject.Predmet.ProtustrankaFormatedWithAdress>
  <DomainObject.Predmet.ProtustrankaFormatedWithAdressOIB>
    <izvorni_sadrzaj> GATE GOLD jednostavno društvo s ograničenom odgovornošću za turizam i ugostiteljstvo, turistička agencija, OIB 53198414617, Ulica don Frane Bulića 68/F, 21210 Solin</izvorni_sadrzaj>
    <derivirana_varijabla naziv="DomainObject.Predmet.ProtustrankaFormatedWithAdressOIB_1"> GATE GOLD jednostavno društvo s ograničenom odgovornošću za turizam i ugostiteljstvo, turistička agencija, OIB 53198414617, Ulica don Frane Bulića 68/F, 21210 Solin</derivirana_varijabla>
  </DomainObject.Predmet.ProtustrankaFormatedWithAdressOIB>
  <DomainObject.Predmet.ProtustrankaWithAdress>
    <izvorni_sadrzaj>GATE GOLD jednostavno društvo s ograničenom odgovornošću za turizam i ugostiteljstvo, turistička agencija Ulica don Frane Bulića 68/F, 21210 Solin</izvorni_sadrzaj>
    <derivirana_varijabla naziv="DomainObject.Predmet.ProtustrankaWithAdress_1">GATE GOLD jednostavno društvo s ograničenom odgovornošću za turizam i ugostiteljstvo, turistička agencija Ulica don Frane Bulića 68/F, 21210 Solin</derivirana_varijabla>
  </DomainObject.Predmet.ProtustrankaWithAdress>
  <DomainObject.Predmet.ProtustrankaWithAdressOIB>
    <izvorni_sadrzaj>GATE GOLD jednostavno društvo s ograničenom odgovornošću za turizam i ugostiteljstvo, turistička agencija, OIB 53198414617, Ulica don Frane Bulića 68/F, 21210 Solin</izvorni_sadrzaj>
    <derivirana_varijabla naziv="DomainObject.Predmet.ProtustrankaWithAdressOIB_1">GATE GOLD jednostavno društvo s ograničenom odgovornošću za turizam i ugostiteljstvo, turistička agencija, OIB 53198414617, Ulica don Frane Bulića 68/F, 21210 Solin</derivirana_varijabla>
  </DomainObject.Predmet.ProtustrankaWithAdressOIB>
  <DomainObject.Predmet.ProtustrankaNazivFormated>
    <izvorni_sadrzaj>GATE GOLD jednostavno društvo s ograničenom odgovornošću za turizam i ugostiteljstvo, turistička agencija</izvorni_sadrzaj>
    <derivirana_varijabla naziv="DomainObject.Predmet.ProtustrankaNazivFormated_1">GATE GOLD jednostavno društvo s ograničenom odgovornošću za turizam i ugostiteljstvo, turistička agencija</derivirana_varijabla>
  </DomainObject.Predmet.ProtustrankaNazivFormated>
  <DomainObject.Predmet.ProtustrankaNazivFormatedOIB>
    <izvorni_sadrzaj>GATE GOLD jednostavno društvo s ograničenom odgovornošću za turizam i ugostiteljstvo, turistička agencija, OIB 53198414617</izvorni_sadrzaj>
    <derivirana_varijabla naziv="DomainObject.Predmet.ProtustrankaNazivFormatedOIB_1">GATE GOLD jednostavno društvo s ograničenom odgovornošću za turizam i ugostiteljstvo, turistička agencija, OIB 53198414617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19960.21</izvorni_sadrzaj>
    <derivirana_varijabla naziv="DomainObject.Predmet.TrenutnaVrijednost_1">19960.21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GATE GOLD jednostavno društvo s ograničenom odgovornošću za turizam i ugostiteljstvo, turistička agencija</item>
    </izvorni_sadrzaj>
    <derivirana_varijabla naziv="DomainObject.Predmet.ProtuStrankaListFormated_1">
      <item>GATE GOLD jednostavno društvo s ograničenom odgovornošću za turizam i ugostiteljstvo, turistička agencija</item>
    </derivirana_varijabla>
  </DomainObject.Predmet.ProtuStrankaListFormated>
  <DomainObject.Predmet.ProtuStrankaListFormatedOIB>
    <izvorni_sadrzaj>
      <item>GATE GOLD jednostavno društvo s ograničenom odgovornošću za turizam i ugostiteljstvo, turistička agencija, OIB 53198414617</item>
    </izvorni_sadrzaj>
    <derivirana_varijabla naziv="DomainObject.Predmet.ProtuStrankaListFormatedOIB_1">
      <item>GATE GOLD jednostavno društvo s ograničenom odgovornošću za turizam i ugostiteljstvo, turistička agencija, OIB 53198414617</item>
    </derivirana_varijabla>
  </DomainObject.Predmet.ProtuStrankaListFormatedOIB>
  <DomainObject.Predmet.ProtuStrankaListFormatedWithAdress>
    <izvorni_sadrzaj>
      <item>GATE GOLD jednostavno društvo s ograničenom odgovornošću za turizam i ugostiteljstvo, turistička agencija, Ulica don Frane Bulića 68/F, 21210 Solin</item>
    </izvorni_sadrzaj>
    <derivirana_varijabla naziv="DomainObject.Predmet.ProtuStrankaListFormatedWithAdress_1">
      <item>GATE GOLD jednostavno društvo s ograničenom odgovornošću za turizam i ugostiteljstvo, turistička agencija, Ulica don Frane Bulića 68/F, 21210 Solin</item>
    </derivirana_varijabla>
  </DomainObject.Predmet.ProtuStrankaListFormatedWithAdress>
  <DomainObject.Predmet.ProtuStrankaListFormatedWithAdressOIB>
    <izvorni_sadrzaj>
      <item>GATE GOLD jednostavno društvo s ograničenom odgovornošću za turizam i ugostiteljstvo, turistička agencija, OIB 53198414617, Ulica don Frane Bulića 68/F, 21210 Solin</item>
    </izvorni_sadrzaj>
    <derivirana_varijabla naziv="DomainObject.Predmet.ProtuStrankaListFormatedWithAdressOIB_1">
      <item>GATE GOLD jednostavno društvo s ograničenom odgovornošću za turizam i ugostiteljstvo, turistička agencija, OIB 53198414617, Ulica don Frane Bulića 68/F, 21210 Solin</item>
    </derivirana_varijabla>
  </DomainObject.Predmet.ProtuStrankaListFormatedWithAdressOIB>
  <DomainObject.Predmet.ProtuStrankaListNazivFormated>
    <izvorni_sadrzaj>
      <item>GATE GOLD jednostavno društvo s ograničenom odgovornošću za turizam i ugostiteljstvo, turistička agencija</item>
    </izvorni_sadrzaj>
    <derivirana_varijabla naziv="DomainObject.Predmet.ProtuStrankaListNazivFormated_1">
      <item>GATE GOLD jednostavno društvo s ograničenom odgovornošću za turizam i ugostiteljstvo, turistička agencija</item>
    </derivirana_varijabla>
  </DomainObject.Predmet.ProtuStrankaListNazivFormated>
  <DomainObject.Predmet.ProtuStrankaListNazivFormatedOIB>
    <izvorni_sadrzaj>
      <item>GATE GOLD jednostavno društvo s ograničenom odgovornošću za turizam i ugostiteljstvo, turistička agencija, OIB 53198414617</item>
    </izvorni_sadrzaj>
    <derivirana_varijabla naziv="DomainObject.Predmet.ProtuStrankaListNazivFormatedOIB_1">
      <item>GATE GOLD jednostavno društvo s ograničenom odgovornošću za turizam i ugostiteljstvo, turistička agencija, OIB 53198414617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GATE GOLD jednostavno društvo s ograničenom odgovornošću za turizam i ugostiteljstvo, turistička agencija</izvorni_sadrzaj>
    <derivirana_varijabla naziv="DomainObject.Predmet.ProtustrankaIDrugi_1">GATE GOLD jednostavno društvo s ograničenom odgovornošću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GATE GOLD jednostavno društvo s ograničenom odgovornošću za turizam i ugostiteljstvo, turistička agencija, OIB 53198414617, Ulica don Frane Bulića 68/F, 21210 Solin</izvorni_sadrzaj>
    <derivirana_varijabla naziv="DomainObject.Predmet.ProtustrankaIDrugiAdressOIB_1">GATE GOLD jednostavno društvo s ograničenom odgovornošću za turizam i ugostiteljstvo, turistička agencija, OIB 53198414617, Ulica don Frane Bulića 68/F,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GATE GOLD jednostavno društvo s ograničenom odgovornošću za turizam i ugostiteljstvo, turistička agencija</item>
      <item>FINANCIJSKA AGENCIJA, RC SPLIT</item>
    </izvorni_sadrzaj>
    <derivirana_varijabla naziv="DomainObject.Predmet.SudioniciListNaziv_1">
      <item>GATE GOLD jednostavno društvo s ograničenom odgovornošću za turizam i ugostiteljstvo, turistička agencija</item>
      <item>FINANCIJSKA AGENCIJA, RC SPLIT</item>
    </derivirana_varijabla>
  </DomainObject.Predmet.SudioniciListNaziv>
  <DomainObject.Predmet.SudioniciListAdressOIB>
    <izvorni_sadrzaj>
      <item>GATE GOLD jednostavno društvo s ograničenom odgovornošću za turizam i ugostiteljstvo, turistička agencija, OIB 53198414617, Ulica don Frane Bulića 68/F,21210 Solin</item>
      <item>FINANCIJSKA AGENCIJA, RC SPLIT, OIB 85821130368, Mažuranićevo šetalište 24 b,21000 Split</item>
    </izvorni_sadrzaj>
    <derivirana_varijabla naziv="DomainObject.Predmet.SudioniciListAdressOIB_1">
      <item>GATE GOLD jednostavno društvo s ograničenom odgovornošću za turizam i ugostiteljstvo, turistička agencija, OIB 53198414617, Ulica don Frane Bulića 68/F,21210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53198414617</item>
      <item>, OIB 85821130368</item>
    </izvorni_sadrzaj>
    <derivirana_varijabla naziv="DomainObject.Predmet.SudioniciListNazivOIB_1">
      <item>, OIB 53198414617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A24FB-E58A-42F0-8A32-B50CD8EBF3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1853</properties:Characters>
  <properties:Lines>48</properties:Lines>
  <properties:Paragraphs>16</properties:Paragraphs>
  <properties:TotalTime>743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2018-04-12T11:02:00Z</cp:lastPrinted>
  <dcterms:modified xmlns:xsi="http://www.w3.org/2001/XMLSchema-instance" xsi:type="dcterms:W3CDTF">2018-04-12T11:07:00Z</dcterms:modified>
  <cp:revision>260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